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77d1" w14:paraId="50077d1" w:rsidRDefault="00FA403B" w:rsidP="00FA403B" w:rsidR="00FA403B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222">
        <w:t xml:space="preserve">  </w:t>
      </w:r>
      <w:r w:rsidR="00173753">
        <w:t>Poslovni broj 1</w:t>
      </w:r>
      <w:r w:rsidR="00FA6222">
        <w:t xml:space="preserve"> St-</w:t>
      </w:r>
      <w:r w:rsidR="003A0D4D">
        <w:t>212</w:t>
      </w:r>
      <w:r w:rsidR="00535BDC">
        <w:t>/2018</w:t>
      </w:r>
      <w:r w:rsidR="00173753">
        <w:t>-</w:t>
      </w:r>
      <w:r w:rsidR="005D5CCF">
        <w:t>3</w:t>
      </w:r>
    </w:p>
    <w:p w:rsidRDefault="00FA403B" w:rsidP="00FA403B" w:rsidR="00FA403B" w:rsidRPr="008C3132">
      <w:pPr>
        <w:jc w:val="center"/>
      </w:pPr>
    </w:p>
    <w:p w:rsidRDefault="00FA403B" w:rsidP="00FA403B" w:rsidR="00FA403B">
      <w:pPr>
        <w:ind w:firstLine="708"/>
      </w:pPr>
    </w:p>
    <w:p w:rsidRDefault="00E3451B" w:rsidP="00E3451B" w:rsidR="00E3451B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3451B" w:rsidP="00E3451B" w:rsidR="00E3451B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3451B" w:rsidP="00E3451B" w:rsidR="00E3451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3451B" w:rsidP="00E3451B" w:rsidR="00E3451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FA403B" w:rsidP="00FA403B" w:rsidR="00FA403B"/>
    <w:p w:rsidRDefault="00FA6222" w:rsidP="00FA403B" w:rsidR="00FA6222"/>
    <w:p w:rsidRDefault="00FA6222" w:rsidP="00FA403B" w:rsidR="00FA403B" w:rsidRPr="008C3132">
      <w:pPr>
        <w:jc w:val="center"/>
      </w:pPr>
      <w:r>
        <w:t xml:space="preserve">R E P U B L I K A  H R V A T S K A </w:t>
      </w:r>
    </w:p>
    <w:p w:rsidRDefault="00FA6222" w:rsidP="00FA403B" w:rsidR="00FA6222">
      <w:pPr>
        <w:jc w:val="center"/>
      </w:pPr>
    </w:p>
    <w:p w:rsidRDefault="00FA6222" w:rsidP="00FA403B" w:rsidR="00FA403B" w:rsidRPr="008C3132">
      <w:pPr>
        <w:jc w:val="center"/>
      </w:pPr>
      <w:r>
        <w:t xml:space="preserve">Z A K LJ U Č A K </w:t>
      </w:r>
    </w:p>
    <w:p w:rsidRDefault="00FA403B" w:rsidP="00FA403B" w:rsidR="00FA403B" w:rsidRPr="008C3132"/>
    <w:p w:rsidRDefault="00FA403B" w:rsidP="00FA403B" w:rsidR="00FA403B">
      <w:pPr>
        <w:ind w:firstLine="705"/>
        <w:jc w:val="both"/>
      </w:pPr>
      <w:r>
        <w:t>Trgovački sud u Zadru, po sutkinji</w:t>
      </w:r>
      <w:r w:rsidRPr="008C3132">
        <w:t xml:space="preserve"> </w:t>
      </w:r>
      <w:r w:rsidR="00173753">
        <w:t>Ardeni Bajlo</w:t>
      </w:r>
      <w:r w:rsidRPr="008C3132">
        <w:t>,</w:t>
      </w:r>
      <w:r>
        <w:t xml:space="preserve"> </w:t>
      </w:r>
      <w:r w:rsidR="00FA6222">
        <w:t xml:space="preserve">povodom prijedloga dužnika </w:t>
      </w:r>
      <w:r w:rsidR="003A0D4D">
        <w:t>BAGAT TRGOVINA</w:t>
      </w:r>
      <w:r w:rsidR="005D5CCF">
        <w:t xml:space="preserve"> d.o.o., </w:t>
      </w:r>
      <w:r w:rsidR="003A0D4D">
        <w:t>Zadar</w:t>
      </w:r>
      <w:r w:rsidR="005D5CCF">
        <w:t xml:space="preserve">, </w:t>
      </w:r>
      <w:r w:rsidR="003A0D4D">
        <w:t>Nikole Tesle 13,</w:t>
      </w:r>
      <w:r w:rsidR="005D5CCF">
        <w:t xml:space="preserve"> </w:t>
      </w:r>
      <w:r w:rsidR="003A0D4D">
        <w:t>Zadar</w:t>
      </w:r>
      <w:r w:rsidR="005D5CCF">
        <w:t xml:space="preserve">, OIB: </w:t>
      </w:r>
      <w:r w:rsidR="003A0D4D">
        <w:t>05840865782</w:t>
      </w:r>
      <w:r>
        <w:t xml:space="preserve">, </w:t>
      </w:r>
      <w:r w:rsidR="005D5CCF">
        <w:t xml:space="preserve">kojeg zastupa direktor </w:t>
      </w:r>
      <w:r w:rsidR="003A0D4D">
        <w:t>Dražen Špinderk</w:t>
      </w:r>
      <w:r w:rsidR="005D5CCF">
        <w:t xml:space="preserve"> iz </w:t>
      </w:r>
      <w:r w:rsidR="003A0D4D">
        <w:t>Zadra</w:t>
      </w:r>
      <w:r w:rsidR="005D5CCF">
        <w:t xml:space="preserve">, </w:t>
      </w:r>
      <w:r w:rsidR="003A0D4D">
        <w:t>Polačišće 11</w:t>
      </w:r>
      <w:r w:rsidR="005D5CCF">
        <w:t>,</w:t>
      </w:r>
      <w:r w:rsidR="005D735E">
        <w:t xml:space="preserve"> </w:t>
      </w:r>
      <w:r w:rsidR="005D5CCF">
        <w:t>za otvaran</w:t>
      </w:r>
      <w:r w:rsidR="003A0D4D">
        <w:t>je predstečajnoga postupka od 14</w:t>
      </w:r>
      <w:r w:rsidR="005D5CCF">
        <w:t>. lipnja 2018</w:t>
      </w:r>
      <w:r>
        <w:t xml:space="preserve">, </w:t>
      </w:r>
      <w:r w:rsidR="005D735E">
        <w:t>4</w:t>
      </w:r>
      <w:r w:rsidR="00FA6222">
        <w:t xml:space="preserve">. </w:t>
      </w:r>
      <w:r w:rsidR="003A0D4D">
        <w:t>srpnja</w:t>
      </w:r>
      <w:r w:rsidR="00535BDC">
        <w:t xml:space="preserve"> 2018</w:t>
      </w:r>
      <w:r w:rsidR="00FA6222">
        <w:t xml:space="preserve">. </w:t>
      </w:r>
    </w:p>
    <w:p w:rsidRDefault="00FA6222" w:rsidP="00FA403B" w:rsidR="00FA403B">
      <w:pPr>
        <w:ind w:firstLine="705"/>
        <w:jc w:val="both"/>
      </w:pPr>
      <w:r>
        <w:t xml:space="preserve"> </w:t>
      </w:r>
    </w:p>
    <w:p w:rsidRDefault="00FA6222" w:rsidP="00FA6222" w:rsidR="00FA403B">
      <w:pPr>
        <w:jc w:val="center"/>
      </w:pPr>
      <w:r>
        <w:t>z a k lj u č i o  j e</w:t>
      </w:r>
    </w:p>
    <w:p w:rsidRDefault="00FA6222" w:rsidP="00FA6222" w:rsidR="00FA6222">
      <w:pPr>
        <w:jc w:val="center"/>
      </w:pPr>
    </w:p>
    <w:p w:rsidRDefault="00FA6222" w:rsidP="00BD71D0" w:rsidR="00BD71D0" w:rsidRPr="00F758D7">
      <w:pPr>
        <w:jc w:val="both"/>
      </w:pPr>
      <w:r>
        <w:tab/>
      </w:r>
      <w:r w:rsidR="00BD4980">
        <w:t xml:space="preserve">I. </w:t>
      </w:r>
      <w:r w:rsidRPr="00721BE7">
        <w:t xml:space="preserve">Nalaže se </w:t>
      </w:r>
      <w:r>
        <w:t xml:space="preserve">uvodno označenom </w:t>
      </w:r>
      <w:r w:rsidRPr="00721BE7">
        <w:t xml:space="preserve">dužniku </w:t>
      </w:r>
      <w:r w:rsidR="005D735E">
        <w:t xml:space="preserve">u roku od </w:t>
      </w:r>
      <w:r w:rsidR="00BD71D0">
        <w:t>8</w:t>
      </w:r>
      <w:r>
        <w:t xml:space="preserve"> dana od dana dostave ovog zaključka,</w:t>
      </w:r>
      <w:r w:rsidR="00BD4980">
        <w:t xml:space="preserve"> </w:t>
      </w:r>
      <w:r w:rsidR="00BD71D0">
        <w:t xml:space="preserve">sudu dostaviti punomoć danu Odvjetničkom društvu čiji se pečat nalazi na prijedlogu za otvaranje predstečajnoga postupka, a u smislu odredbe čl. 98. Zakona o parničnom postupku </w:t>
      </w:r>
      <w:r w:rsidR="00BD71D0" w:rsidRPr="00F758D7">
        <w:t>(Narodne novine broj 53/91, 91/92, 112/99, 117/03, 88/05, 2/07, 84/08, 123/08, 57/11, 25/13 i 89/14)</w:t>
      </w:r>
      <w:r w:rsidR="00BD71D0">
        <w:t>, koja odredba se primjenjuje u smislu odredbe čl. 10 Stečajnog zakona (Narodne novine 71/15 i 104/17), uz upozorenje iz čl. 98. st. 3. ZPP-a.</w:t>
      </w:r>
    </w:p>
    <w:p w:rsidRDefault="00BD4980" w:rsidP="00E063F7" w:rsidR="00BD4980"/>
    <w:p w:rsidRDefault="00173753" w:rsidP="00BD4980" w:rsidR="00BD4980">
      <w:pPr>
        <w:jc w:val="center"/>
      </w:pPr>
      <w:r>
        <w:t xml:space="preserve">U Zadru </w:t>
      </w:r>
      <w:r w:rsidR="00BD71D0">
        <w:t>4</w:t>
      </w:r>
      <w:r w:rsidR="00BD4980">
        <w:t xml:space="preserve">. </w:t>
      </w:r>
      <w:r w:rsidR="003A0D4D">
        <w:t>srpnja</w:t>
      </w:r>
      <w:r w:rsidR="00BD4980">
        <w:t xml:space="preserve"> 201</w:t>
      </w:r>
      <w:r w:rsidR="00535BDC">
        <w:t>8</w:t>
      </w:r>
      <w:r w:rsidR="00BD4980">
        <w:t>.</w:t>
      </w:r>
    </w:p>
    <w:p w:rsidRDefault="00BD4980" w:rsidP="00BD4980" w:rsidR="00BD4980"/>
    <w:p w:rsidRDefault="00FA403B" w:rsidP="00FA403B" w:rsidR="00FA403B">
      <w:pPr>
        <w:jc w:val="center"/>
      </w:pPr>
    </w:p>
    <w:p w:rsidRDefault="00405EA6" w:rsidP="00405EA6" w:rsidR="00FA403B">
      <w:pPr>
        <w:jc w:val="both"/>
      </w:pPr>
      <w:r>
        <w:t>Za točnost otpravka – ovlašteni službenik</w:t>
      </w:r>
      <w:r>
        <w:tab/>
      </w:r>
      <w:r w:rsidR="003A0D4D">
        <w:tab/>
      </w:r>
      <w:r w:rsidR="003A0D4D">
        <w:tab/>
      </w:r>
      <w:r w:rsidR="003A0D4D">
        <w:tab/>
      </w:r>
      <w:r w:rsidR="003A0D4D">
        <w:tab/>
      </w:r>
      <w:r w:rsidR="00FA403B">
        <w:t>Sutkinja</w:t>
      </w:r>
    </w:p>
    <w:p w:rsidRDefault="00405EA6" w:rsidP="00405EA6" w:rsidR="00FA403B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73753">
        <w:t>Ardena Bajlo</w:t>
      </w:r>
      <w:r>
        <w:t>, v.r.</w:t>
      </w:r>
    </w:p>
    <w:p w:rsidRDefault="00FA403B" w:rsidP="00FA403B" w:rsidR="00FA403B">
      <w:pPr>
        <w:jc w:val="center"/>
      </w:pPr>
    </w:p>
    <w:p w:rsidRDefault="00FA403B" w:rsidP="00FA403B" w:rsidR="00FA403B" w:rsidRPr="002B5AAE">
      <w:pPr>
        <w:jc w:val="both"/>
        <w:rPr>
          <w:b/>
        </w:rPr>
      </w:pPr>
    </w:p>
    <w:p w:rsidRDefault="00FA403B" w:rsidP="00FA403B" w:rsidR="00FA403B" w:rsidRPr="0022146E">
      <w:pPr>
        <w:tabs>
          <w:tab w:pos="0" w:val="left"/>
        </w:tabs>
      </w:pPr>
      <w:r>
        <w:tab/>
      </w:r>
      <w:r w:rsidR="00E3451B">
        <w:t>Pouka o pravnom lijeku</w:t>
      </w:r>
      <w:r w:rsidRPr="0022146E">
        <w:t xml:space="preserve">: </w:t>
      </w:r>
    </w:p>
    <w:p w:rsidRDefault="00FA403B" w:rsidP="00BD4980" w:rsidR="00FA403B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>ovog</w:t>
      </w:r>
      <w:r w:rsidR="00BD4980">
        <w:t xml:space="preserve"> zaključka o upravljanju postupkom nije dopuštena žalba (čl. 19. st. 7. Stečajnog zakona). </w:t>
      </w:r>
    </w:p>
    <w:p w:rsidRDefault="00FA403B" w:rsidP="00FA403B" w:rsidR="00FA403B">
      <w:pPr>
        <w:tabs>
          <w:tab w:pos="4438" w:val="left"/>
        </w:tabs>
        <w:jc w:val="both"/>
      </w:pPr>
    </w:p>
    <w:p w:rsidRDefault="00BD4980" w:rsidP="00FA403B" w:rsidR="00BD4980">
      <w:pPr>
        <w:tabs>
          <w:tab w:pos="4438" w:val="left"/>
        </w:tabs>
        <w:jc w:val="both"/>
      </w:pPr>
    </w:p>
    <w:p w:rsidRDefault="00FA403B" w:rsidP="00FA403B" w:rsidR="00FA403B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FA403B" w:rsidP="00FA403B" w:rsidR="00FA403B">
      <w:pPr>
        <w:numPr>
          <w:ilvl w:val="0"/>
          <w:numId w:val="1"/>
        </w:numPr>
      </w:pPr>
      <w:r>
        <w:t>Podnositelju prijedloga-dužniku putem e-Oglasne ploče suda</w:t>
      </w:r>
    </w:p>
    <w:p w:rsidRDefault="00D15D37" w:rsidR="00D15D37"/>
    <w:sectPr w:rsidSect="00FA6222" w:rsidR="00D15D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1C7" w:rsidP="00FA6222" w:rsidR="00B171C7">
      <w:r>
        <w:separator/>
      </w:r>
    </w:p>
  </w:endnote>
  <w:endnote w:id="0" w:type="continuationSeparator">
    <w:p w:rsidRDefault="00B171C7" w:rsidP="00FA6222" w:rsidR="00B17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1C7" w:rsidP="00FA6222" w:rsidR="00B171C7">
      <w:r>
        <w:separator/>
      </w:r>
    </w:p>
  </w:footnote>
  <w:footnote w:id="0" w:type="continuationSeparator">
    <w:p w:rsidRDefault="00B171C7" w:rsidP="00FA6222" w:rsidR="00B17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B171C7" w:rsidP="00FA6222" w:rsidR="00B171C7" w:rsidRPr="008C313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1D0">
          <w:rPr>
            <w:noProof/>
          </w:rPr>
          <w:t>2</w:t>
        </w:r>
        <w:r>
          <w:fldChar w:fldCharType="end"/>
        </w:r>
        <w:r>
          <w:tab/>
          <w:t xml:space="preserve"> </w:t>
        </w:r>
        <w:r>
          <w:tab/>
          <w:t xml:space="preserve">       </w:t>
        </w:r>
        <w:r w:rsidR="00344211">
          <w:t>Poslovni broj 1</w:t>
        </w:r>
        <w:r>
          <w:t xml:space="preserve"> St-</w:t>
        </w:r>
        <w:r w:rsidR="003A0D4D">
          <w:t>212</w:t>
        </w:r>
        <w:r w:rsidR="005D5CCF">
          <w:t>/2018</w:t>
        </w:r>
        <w:r w:rsidR="00344211">
          <w:t>-3</w:t>
        </w:r>
      </w:p>
      <w:p w:rsidRDefault="00B171C7" w:rsidP="00FA6222" w:rsidR="00B171C7" w:rsidRPr="008C3132">
        <w:pPr>
          <w:jc w:val="center"/>
        </w:pPr>
      </w:p>
      <w:p w:rsidRDefault="00405EA6" w:rsidR="00B171C7">
        <w:pPr>
          <w:pStyle w:val="Zaglavlje"/>
          <w:jc w:val="center"/>
        </w:pPr>
      </w:p>
    </w:sdtContent>
  </w:sdt>
  <w:p w:rsidRDefault="00B171C7" w:rsidR="00B171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403B"/>
    <w:rsid w:val="00173753"/>
    <w:rsid w:val="001849F6"/>
    <w:rsid w:val="00344211"/>
    <w:rsid w:val="003A0D4D"/>
    <w:rsid w:val="00405EA6"/>
    <w:rsid w:val="00426D19"/>
    <w:rsid w:val="004901DF"/>
    <w:rsid w:val="004D2225"/>
    <w:rsid w:val="00503234"/>
    <w:rsid w:val="0052527F"/>
    <w:rsid w:val="00535BDC"/>
    <w:rsid w:val="005D5CCF"/>
    <w:rsid w:val="005D735E"/>
    <w:rsid w:val="00747488"/>
    <w:rsid w:val="0079293D"/>
    <w:rsid w:val="007D0342"/>
    <w:rsid w:val="008222BA"/>
    <w:rsid w:val="00836FCC"/>
    <w:rsid w:val="008D48A1"/>
    <w:rsid w:val="009E1014"/>
    <w:rsid w:val="00A57BE4"/>
    <w:rsid w:val="00AB387D"/>
    <w:rsid w:val="00B171C7"/>
    <w:rsid w:val="00B27F76"/>
    <w:rsid w:val="00BD4980"/>
    <w:rsid w:val="00BD71D0"/>
    <w:rsid w:val="00CB0B72"/>
    <w:rsid w:val="00CB43E9"/>
    <w:rsid w:val="00D15D37"/>
    <w:rsid w:val="00E063F7"/>
    <w:rsid w:val="00E253A8"/>
    <w:rsid w:val="00E3451B"/>
    <w:rsid w:val="00E3741B"/>
    <w:rsid w:val="00E80148"/>
    <w:rsid w:val="00FA403B"/>
    <w:rsid w:val="00FA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40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E3451B"/>
    <w:rPr>
      <w:rFonts w:cs="Arial" w:eastAsia="Times New Roman" w:hAnsi="Arial" w:asci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40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E3451B"/>
    <w:rPr>
      <w:rFonts w:ascii="Arial" w:cs="Arial" w:eastAsia="Times New Roman" w:hAns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BAGAT TRGOVINA d.o.o. za poslovne usluge i djelatnost turističke agencije</izvorni_sadrzaj>
    <derivirana_varijabla naziv="DomainObject.Predmet.StrankaFormated_1">  BAGAT TRGOVINA d.o.o. za poslovne usluge i djelatnost turističke agencije</derivirana_varijabla>
  </DomainObject.Predmet.StrankaFormated>
  <DomainObject.Predmet.StrankaFormatedOIB>
    <izvorni_sadrzaj>  BAGAT TRGOVINA d.o.o. za poslovne usluge i djelatnost turističke agencije, OIB 05840865782</izvorni_sadrzaj>
    <derivirana_varijabla naziv="DomainObject.Predmet.StrankaFormatedOIB_1">  BAGAT TRGOVINA d.o.o. za poslovne usluge i djelatnost turističke agencije, OIB 05840865782</derivirana_varijabla>
  </DomainObject.Predmet.StrankaFormatedOIB>
  <DomainObject.Predmet.StrankaFormatedWithAdress>
    <izvorni_sadrzaj> BAGAT TRGOVINA d.o.o. za poslovne usluge i djelatnost turističke agencije, Nikole Tesle 13, 23000 Zadar</izvorni_sadrzaj>
    <derivirana_varijabla naziv="DomainObject.Predmet.StrankaFormatedWithAdress_1"> BAGAT TRGOVINA d.o.o. za poslovne usluge i djelatnost turističke agencije, Nikole Tesle 13, 23000 Zadar</derivirana_varijabla>
  </DomainObject.Predmet.StrankaFormatedWithAdress>
  <DomainObject.Predmet.StrankaFormatedWithAdressOIB>
    <izvorni_sadrzaj> BAGAT TRGOVINA d.o.o. za poslovne usluge i djelatnost turističke agencije, OIB 05840865782, Nikole Tesle 13, 23000 Zadar</izvorni_sadrzaj>
    <derivirana_varijabla naziv="DomainObject.Predmet.StrankaFormatedWithAdressOIB_1"> BAGAT TRGOVINA d.o.o. za poslovne usluge i djelatnost turističke agencije, OIB 05840865782, Nikole Tesle 13, 23000 Zadar</derivirana_varijabla>
  </DomainObject.Predmet.StrankaFormatedWithAdressOIB>
  <DomainObject.Predmet.StrankaWithAdress>
    <izvorni_sadrzaj>BAGAT TRGOVINA d.o.o. za poslovne usluge i djelatnost turističke agencije Nikole Tesle 13,23000 Zadar</izvorni_sadrzaj>
    <derivirana_varijabla naziv="DomainObject.Predmet.StrankaWithAdress_1">BAGAT TRGOVINA d.o.o. za poslovne usluge i djelatnost turističke agencije Nikole Tesle 13,23000 Zadar</derivirana_varijabla>
  </DomainObject.Predmet.StrankaWithAdress>
  <DomainObject.Predmet.StrankaWithAdressOIB>
    <izvorni_sadrzaj>BAGAT TRGOVINA d.o.o. za poslovne usluge i djelatnost turističke agencije, OIB 05840865782, Nikole Tesle 13,23000 Zadar</izvorni_sadrzaj>
    <derivirana_varijabla naziv="DomainObject.Predmet.StrankaWithAdressOIB_1">BAGAT TRGOVINA d.o.o. za poslovne usluge i djelatnost turističke agencije, OIB 05840865782, Nikole Tesle 13,23000 Zadar</derivirana_varijabla>
  </DomainObject.Predmet.StrankaWithAdressOIB>
  <DomainObject.Predmet.StrankaNazivFormated>
    <izvorni_sadrzaj>BAGAT TRGOVINA d.o.o. za poslovne usluge i djelatnost turističke agencije</izvorni_sadrzaj>
    <derivirana_varijabla naziv="DomainObject.Predmet.StrankaNazivFormated_1">BAGAT TRGOVINA d.o.o. za poslovne usluge i djelatnost turističke agencije</derivirana_varijabla>
  </DomainObject.Predmet.StrankaNazivFormated>
  <DomainObject.Predmet.StrankaNazivFormatedOIB>
    <izvorni_sadrzaj>BAGAT TRGOVINA d.o.o. za poslovne usluge i djelatnost turističke agencije, OIB 05840865782</izvorni_sadrzaj>
    <derivirana_varijabla naziv="DomainObject.Predmet.StrankaNazivFormatedOIB_1">BAGAT TRGOVINA d.o.o. za poslovne usluge i djelatnost turističke agencije, OIB 05840865782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BAGAT TRGOVINA d.o.o. za poslovne usluge i djelatnost turističke agencije</item>
    </izvorni_sadrzaj>
    <derivirana_varijabla naziv="DomainObject.Predmet.StrankaListFormated_1">
      <item>BAGAT TRGOVINA d.o.o. za poslovne usluge i djelatnost turističke agencije</item>
    </derivirana_varijabla>
  </DomainObject.Predmet.StrankaListFormated>
  <DomainObject.Predmet.StrankaListFormatedOIB>
    <izvorni_sadrzaj>
      <item>BAGAT TRGOVINA d.o.o. za poslovne usluge i djelatnost turističke agencije, OIB 05840865782</item>
    </izvorni_sadrzaj>
    <derivirana_varijabla naziv="DomainObject.Predmet.StrankaListFormatedOIB_1">
      <item>BAGAT TRGOVINA d.o.o. za poslovne usluge i djelatnost turističke agencije, OIB 05840865782</item>
    </derivirana_varijabla>
  </DomainObject.Predmet.StrankaListFormatedOIB>
  <DomainObject.Predmet.StrankaListFormatedWithAdress>
    <izvorni_sadrzaj>
      <item>BAGAT TRGOVINA d.o.o. za poslovne usluge i djelatnost turističke agencije, Nikole Tesle 13, 23000 Zadar</item>
    </izvorni_sadrzaj>
    <derivirana_varijabla naziv="DomainObject.Predmet.StrankaListFormatedWithAdress_1">
      <item>BAGAT TRGOVINA d.o.o. za poslovne usluge i djelatnost turističke agencije, Nikole Tesle 13, 23000 Zadar</item>
    </derivirana_varijabla>
  </DomainObject.Predmet.StrankaListFormatedWithAdress>
  <DomainObject.Predmet.StrankaListFormatedWithAdressOIB>
    <izvorni_sadrzaj>
      <item>BAGAT TRGOVINA d.o.o. za poslovne usluge i djelatnost turističke agencije, OIB 05840865782, Nikole Tesle 13, 23000 Zadar</item>
    </izvorni_sadrzaj>
    <derivirana_varijabla naziv="DomainObject.Predmet.StrankaListFormatedWithAdressOIB_1">
      <item>BAGAT TRGOVINA d.o.o. za poslovne usluge i djelatnost turističke agencije, OIB 05840865782, Nikole Tesle 13, 23000 Zadar</item>
    </derivirana_varijabla>
  </DomainObject.Predmet.StrankaListFormatedWithAdressOIB>
  <DomainObject.Predmet.StrankaListNazivFormated>
    <izvorni_sadrzaj>
      <item>BAGAT TRGOVINA d.o.o. za poslovne usluge i djelatnost turističke agencije</item>
    </izvorni_sadrzaj>
    <derivirana_varijabla naziv="DomainObject.Predmet.StrankaListNazivFormated_1">
      <item>BAGAT TRGOVINA d.o.o. za poslovne usluge i djelatnost turističke agencije</item>
    </derivirana_varijabla>
  </DomainObject.Predmet.StrankaListNazivFormated>
  <DomainObject.Predmet.StrankaListNazivFormatedOIB>
    <izvorni_sadrzaj>
      <item>BAGAT TRGOVINA d.o.o. za poslovne usluge i djelatnost turističke agencije, OIB 05840865782</item>
    </izvorni_sadrzaj>
    <derivirana_varijabla naziv="DomainObject.Predmet.StrankaListNazivFormatedOIB_1">
      <item>BAGAT TRGOVINA d.o.o. za poslovne usluge i djelatnost turističke agencije, OIB 05840865782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GLUIĆ NINČEVIĆ MRKIĆ odvjetničko društvo društvo s ograničenom odgovornošću</item>
    </izvorni_sadrzaj>
    <derivirana_varijabla naziv="DomainObject.Predmet.OstaliListFormated_1">
      <item>GLUIĆ NINČEVIĆ MRKIĆ odvjetničko društvo društvo s ograničenom odgovornošću</item>
    </derivirana_varijabla>
  </DomainObject.Predmet.OstaliListFormated>
  <DomainObject.Predmet.OstaliListFormatedOIB>
    <izvorni_sadrzaj>
      <item>GLUIĆ NINČEVIĆ MRKIĆ odvjetničko društvo društvo s ograničenom odgovornošću, OIB 75663620109</item>
    </izvorni_sadrzaj>
    <derivirana_varijabla naziv="DomainObject.Predmet.OstaliListFormatedOIB_1">
      <item>GLUIĆ NINČEVIĆ MRKIĆ odvjetničko društvo društvo s ograničenom odgovornošću, OIB 75663620109</item>
    </derivirana_varijabla>
  </DomainObject.Predmet.OstaliListFormatedOIB>
  <DomainObject.Predmet.OstaliListFormatedWithAdress>
    <izvorni_sadrzaj>
      <item>GLUIĆ NINČEVIĆ MRKIĆ odvjetničko društvo društvo s ograničenom odgovornošću, Špire Brusine 16, 23000 Zadar</item>
    </izvorni_sadrzaj>
    <derivirana_varijabla naziv="DomainObject.Predmet.OstaliListFormatedWithAdress_1">
      <item>GLUIĆ NINČEVIĆ MRKIĆ odvjetničko društvo društvo s ograničenom odgovornošću, Špire Brusine 16, 23000 Zadar</item>
    </derivirana_varijabla>
  </DomainObject.Predmet.OstaliListFormatedWithAdress>
  <DomainObject.Predmet.OstaliListFormatedWithAdressOIB>
    <izvorni_sadrzaj>
      <item>GLUIĆ NINČEVIĆ MRKIĆ odvjetničko društvo društvo s ograničenom odgovornošću, OIB 75663620109, Špire Brusine 16, 23000 Zadar</item>
    </izvorni_sadrzaj>
    <derivirana_varijabla naziv="DomainObject.Predmet.OstaliListFormatedWithAdressOIB_1">
      <item>GLUIĆ NINČEVIĆ MRKIĆ odvjetničko društvo društvo s ograničenom odgovornošću, OIB 75663620109, Špire Brusine 16, 23000 Zadar</item>
    </derivirana_varijabla>
  </DomainObject.Predmet.OstaliListFormatedWithAdressOIB>
  <DomainObject.Predmet.OstaliListNazivFormated>
    <izvorni_sadrzaj>
      <item>GLUIĆ NINČEVIĆ MRKIĆ odvjetničko društvo društvo s ograničenom odgovornošću</item>
    </izvorni_sadrzaj>
    <derivirana_varijabla naziv="DomainObject.Predmet.OstaliListNazivFormated_1">
      <item>GLUIĆ NINČEVIĆ MRKIĆ odvjetničko društvo društvo s ograničenom odgovornošću</item>
    </derivirana_varijabla>
  </DomainObject.Predmet.OstaliListNazivFormated>
  <DomainObject.Predmet.OstaliListNazivFormatedOIB>
    <izvorni_sadrzaj>
      <item>GLUIĆ NINČEVIĆ MRKIĆ odvjetničko društvo društvo s ograničenom odgovornošću, OIB 75663620109</item>
    </izvorni_sadrzaj>
    <derivirana_varijabla naziv="DomainObject.Predmet.OstaliListNazivFormatedOIB_1">
      <item>GLUIĆ NINČEVIĆ MRKIĆ odvjetničko društvo društvo s ograničenom odgovornošću,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BAGAT TRGOVINA d.o.o. za poslovne usluge i djelatnost turističke agencije</izvorni_sadrzaj>
    <derivirana_varijabla naziv="DomainObject.Predmet.StrankaIDrugi_1">BAGAT TRGOVINA d.o.o. za poslovne usluge i djelatnost turističke agencije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BAGAT TRGOVINA d.o.o. za poslovne usluge i djelatnost turističke agencije, OIB 05840865782, Nikole Tesle 13, 23000 Zadar</izvorni_sadrzaj>
    <derivirana_varijabla naziv="DomainObject.Predmet.StrankaIDrugiAdressOIB_1">BAGAT TRGOVINA d.o.o. za poslovne usluge i djelatnost turističke agencije, OIB 05840865782, Nikole Tesle 13,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BAGAT TRGOVINA d.o.o. za poslovne usluge i djelatnost turističke agencije</item>
      <item>GLUIĆ NINČEVIĆ MRKIĆ odvjetničko društvo društvo s ograničenom odgovornošću</item>
    </izvorni_sadrzaj>
    <derivirana_varijabla naziv="DomainObject.Predmet.SudioniciListNaziv_1">
      <item>BAGAT TRGOVINA d.o.o. za poslovne usluge i djelatnost turističke agencije</item>
      <item>GLUIĆ NINČEVIĆ MRKIĆ odvjetničko društvo društvo s ograničenom odgovornošću</item>
    </derivirana_varijabla>
  </DomainObject.Predmet.SudioniciListNaziv>
  <DomainObject.Predmet.SudioniciListAdressOIB>
    <izvorni_sadrzaj>
      <item>BAGAT TRGOVINA d.o.o. za poslovne usluge i djelatnost turističke agencije, OIB 05840865782, Nikole Tesle 13,23000 Zadar</item>
      <item>GLUIĆ NINČEVIĆ MRKIĆ odvjetničko društvo društvo s ograničenom odgovornošću, OIB 75663620109, Špire Brusine 16,23000 Zadar</item>
    </izvorni_sadrzaj>
    <derivirana_varijabla naziv="DomainObject.Predmet.SudioniciListAdressOIB_1">
      <item>BAGAT TRGOVINA d.o.o. za poslovne usluge i djelatnost turističke agencije, OIB 05840865782, Nikole Tesle 13,23000 Zadar</item>
      <item>GLUIĆ NINČEVIĆ MRKIĆ odvjetničko društvo društvo s ograničenom odgovornošću,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05840865782</item>
      <item>, OIB 75663620109</item>
    </izvorni_sadrzaj>
    <derivirana_varijabla naziv="DomainObject.Predmet.SudioniciListNazivOIB_1">
      <item>, OIB 05840865782</item>
      <item>, OIB 75663620109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1055</properties:Characters>
  <properties:Lines>41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2018-07-04T09:19:00Z</dcterms:created>
  <dc:creator>Tina Grgas</dc:creator>
  <cp:lastModifiedBy>Ante Rubelj</cp:lastModifiedBy>
  <cp:lastPrinted>2017-12-20T09:10:00Z</cp:lastPrinted>
  <dcterms:modified xmlns:xsi="http://www.w3.org/2001/XMLSchema-instance" xsi:type="dcterms:W3CDTF">2018-07-05T05:36:00Z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(St-212-18 zaključak-dostava punomoći.docx)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