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2fab" w14:paraId="77e2fa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BONOVOX d.o.o</w:t>
      </w:r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Bizovačka 1/</w:t>
      </w:r>
      <w:proofErr w:type="spellStart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proofErr w:type="spellEnd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17629354278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BONOVOX d.o.o., Zagreb, Bizovačka 1/</w:t>
      </w:r>
      <w:proofErr w:type="spellStart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proofErr w:type="spellEnd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17629354278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Velimir </w:t>
      </w:r>
      <w:proofErr w:type="spellStart"/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Slamar</w:t>
      </w:r>
      <w:proofErr w:type="spellEnd"/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, Varaždin, M. Krleže 1/</w:t>
      </w:r>
      <w:proofErr w:type="spellStart"/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69715502514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BONOVOX d.o.o., Zagreb, Bizovačka 1/</w:t>
      </w:r>
      <w:proofErr w:type="spellStart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proofErr w:type="spellEnd"/>
      <w:r w:rsidR="00296AC5" w:rsidRPr="00296AC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17629354278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025B29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96AC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4917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C6C96"/>
    <w:rsid w:val="006F65CC"/>
    <w:rsid w:val="00703BA7"/>
    <w:rsid w:val="00832CFF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C6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C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6C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6C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6C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C6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C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6C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6C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6C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4917</izvorni_sadrzaj>
    <derivirana_varijabla naziv="DomainObject.Predmet.Broj_1">4917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St-4917/2015</izvorni_sadrzaj>
    <derivirana_varijabla naziv="DomainObject.Predmet.OznakaBroj_1">St-4917/2015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BONOVOX d.o.o.</izvorni_sadrzaj>
    <derivirana_varijabla naziv="DomainObject.Predmet.ProtustrankaFormated_1">  BONOVOX d.o.o.</derivirana_varijabla>
  </DomainObject.Predmet.ProtustrankaFormated>
  <DomainObject.Predmet.ProtustrankaFormatedOIB>
    <izvorni_sadrzaj>  BONOVOX d.o.o., OIB 17629354278</izvorni_sadrzaj>
    <derivirana_varijabla naziv="DomainObject.Predmet.ProtustrankaFormatedOIB_1">  BONOVOX d.o.o., OIB 17629354278</derivirana_varijabla>
  </DomainObject.Predmet.ProtustrankaFormatedOIB>
  <DomainObject.Predmet.ProtustrankaFormatedWithAdress>
    <izvorni_sadrzaj> BONOVOX d.o.o., Bizovačka 1/1, 10000 Zagreb</izvorni_sadrzaj>
    <derivirana_varijabla naziv="DomainObject.Predmet.ProtustrankaFormatedWithAdress_1"> BONOVOX d.o.o., Bizovačka 1/1, 10000 Zagreb</derivirana_varijabla>
  </DomainObject.Predmet.ProtustrankaFormatedWithAdress>
  <DomainObject.Predmet.ProtustrankaFormatedWithAdressOIB>
    <izvorni_sadrzaj> BONOVOX d.o.o., OIB 17629354278, Bizovačka 1/1, 10000 Zagreb</izvorni_sadrzaj>
    <derivirana_varijabla naziv="DomainObject.Predmet.ProtustrankaFormatedWithAdressOIB_1"> BONOVOX d.o.o., OIB 17629354278, Bizovačka 1/1, 10000 Zagreb</derivirana_varijabla>
  </DomainObject.Predmet.ProtustrankaFormatedWithAdressOIB>
  <DomainObject.Predmet.ProtustrankaWithAdress>
    <izvorni_sadrzaj>BONOVOX d.o.o. Bizovačka 1/1, 10000 Zagreb</izvorni_sadrzaj>
    <derivirana_varijabla naziv="DomainObject.Predmet.ProtustrankaWithAdress_1">BONOVOX d.o.o. Bizovačka 1/1, 10000 Zagreb</derivirana_varijabla>
  </DomainObject.Predmet.ProtustrankaWithAdress>
  <DomainObject.Predmet.ProtustrankaWithAdressOIB>
    <izvorni_sadrzaj>BONOVOX d.o.o., OIB 17629354278, Bizovačka 1/1, 10000 Zagreb</izvorni_sadrzaj>
    <derivirana_varijabla naziv="DomainObject.Predmet.ProtustrankaWithAdressOIB_1">BONOVOX d.o.o., OIB 17629354278, Bizovačka 1/1, 10000 Zagreb</derivirana_varijabla>
  </DomainObject.Predmet.ProtustrankaWithAdressOIB>
  <DomainObject.Predmet.ProtustrankaNazivFormated>
    <izvorni_sadrzaj>BONOVOX d.o.o.</izvorni_sadrzaj>
    <derivirana_varijabla naziv="DomainObject.Predmet.ProtustrankaNazivFormated_1">BONOVOX d.o.o.</derivirana_varijabla>
  </DomainObject.Predmet.ProtustrankaNazivFormated>
  <DomainObject.Predmet.ProtustrankaNazivFormatedOIB>
    <izvorni_sadrzaj>BONOVOX d.o.o., OIB 17629354278</izvorni_sadrzaj>
    <derivirana_varijabla naziv="DomainObject.Predmet.ProtustrankaNazivFormatedOIB_1">BONOVOX d.o.o., OIB 17629354278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BONOVOX d.o.o.</item>
    </izvorni_sadrzaj>
    <derivirana_varijabla naziv="DomainObject.Predmet.ProtuStrankaListFormated_1">
      <item>BONOVOX d.o.o.</item>
    </derivirana_varijabla>
  </DomainObject.Predmet.ProtuStrankaListFormated>
  <DomainObject.Predmet.ProtuStrankaListFormatedOIB>
    <izvorni_sadrzaj>
      <item>BONOVOX d.o.o., OIB 17629354278</item>
    </izvorni_sadrzaj>
    <derivirana_varijabla naziv="DomainObject.Predmet.ProtuStrankaListFormatedOIB_1">
      <item>BONOVOX d.o.o., OIB 17629354278</item>
    </derivirana_varijabla>
  </DomainObject.Predmet.ProtuStrankaListFormatedOIB>
  <DomainObject.Predmet.ProtuStrankaListFormatedWithAdress>
    <izvorni_sadrzaj>
      <item>BONOVOX d.o.o., Bizovačka 1/1, 10000 Zagreb</item>
    </izvorni_sadrzaj>
    <derivirana_varijabla naziv="DomainObject.Predmet.ProtuStrankaListFormatedWithAdress_1">
      <item>BONOVOX d.o.o., Bizovačka 1/1, 10000 Zagreb</item>
    </derivirana_varijabla>
  </DomainObject.Predmet.ProtuStrankaListFormatedWithAdress>
  <DomainObject.Predmet.ProtuStrankaListFormatedWithAdressOIB>
    <izvorni_sadrzaj>
      <item>BONOVOX d.o.o., OIB 17629354278, Bizovačka 1/1, 10000 Zagreb</item>
    </izvorni_sadrzaj>
    <derivirana_varijabla naziv="DomainObject.Predmet.ProtuStrankaListFormatedWithAdressOIB_1">
      <item>BONOVOX d.o.o., OIB 17629354278, Bizovačka 1/1, 10000 Zagreb</item>
    </derivirana_varijabla>
  </DomainObject.Predmet.ProtuStrankaListFormatedWithAdressOIB>
  <DomainObject.Predmet.ProtuStrankaListNazivFormated>
    <izvorni_sadrzaj>
      <item>BONOVOX d.o.o.</item>
    </izvorni_sadrzaj>
    <derivirana_varijabla naziv="DomainObject.Predmet.ProtuStrankaListNazivFormated_1">
      <item>BONOVOX d.o.o.</item>
    </derivirana_varijabla>
  </DomainObject.Predmet.ProtuStrankaListNazivFormated>
  <DomainObject.Predmet.ProtuStrankaListNazivFormatedOIB>
    <izvorni_sadrzaj>
      <item>BONOVOX d.o.o., OIB 17629354278</item>
    </izvorni_sadrzaj>
    <derivirana_varijabla naziv="DomainObject.Predmet.ProtuStrankaListNazivFormatedOIB_1">
      <item>BONOVOX d.o.o., OIB 17629354278</item>
    </derivirana_varijabla>
  </DomainObject.Predmet.ProtuStrankaListNazivFormatedOIB>
  <DomainObject.Predmet.OstaliListFormated>
    <izvorni_sadrzaj>
      <item>DOMAGOJ BRZOVIĆ</item>
      <item>TOMISLAV ČUBEK</item>
    </izvorni_sadrzaj>
    <derivirana_varijabla naziv="DomainObject.Predmet.OstaliListFormated_1">
      <item>DOMAGOJ BRZOVIĆ</item>
      <item>TOMISLAV ČUBEK</item>
    </derivirana_varijabla>
  </DomainObject.Predmet.OstaliListFormated>
  <DomainObject.Predmet.OstaliListFormatedOIB>
    <izvorni_sadrzaj>
      <item>DOMAGOJ BRZOVIĆ, OIB 42558261298</item>
      <item>TOMISLAV ČUBEK, OIB 34699196389</item>
    </izvorni_sadrzaj>
    <derivirana_varijabla naziv="DomainObject.Predmet.OstaliListFormatedOIB_1">
      <item>DOMAGOJ BRZOVIĆ, OIB 42558261298</item>
      <item>TOMISLAV ČUBEK, OIB 34699196389</item>
    </derivirana_varijabla>
  </DomainObject.Predmet.OstaliListFormatedOIB>
  <DomainObject.Predmet.OstaliListFormatedWithAdress>
    <izvorni_sadrzaj>
      <item>DOMAGOJ BRZOVIĆ, Novomarofska 10, 10000 Zagreb</item>
      <item>TOMISLAV ČUBEK, Bizovačka 1/1, 10000 Zagreb</item>
    </izvorni_sadrzaj>
    <derivirana_varijabla naziv="DomainObject.Predmet.OstaliListFormatedWithAdress_1">
      <item>DOMAGOJ BRZOVIĆ, Novomarofska 10, 10000 Zagreb</item>
      <item>TOMISLAV ČUBEK, Bizovačka 1/1, 10000 Zagreb</item>
    </derivirana_varijabla>
  </DomainObject.Predmet.OstaliListFormatedWithAdress>
  <DomainObject.Predmet.OstaliListFormatedWithAdressOIB>
    <izvorni_sadrzaj>
      <item>DOMAGOJ BRZOVIĆ, OIB 42558261298, Novomarofska 10, 10000 Zagreb</item>
      <item>TOMISLAV ČUBEK, OIB 34699196389, Bizovačka 1/1, 10000 Zagreb</item>
    </izvorni_sadrzaj>
    <derivirana_varijabla naziv="DomainObject.Predmet.OstaliListFormatedWithAdressOIB_1">
      <item>DOMAGOJ BRZOVIĆ, OIB 42558261298, Novomarofska 10, 10000 Zagreb</item>
      <item>TOMISLAV ČUBEK, OIB 34699196389, Bizovačka 1/1, 10000 Zagreb</item>
    </derivirana_varijabla>
  </DomainObject.Predmet.OstaliListFormatedWithAdressOIB>
  <DomainObject.Predmet.OstaliListNazivFormated>
    <izvorni_sadrzaj>
      <item>DOMAGOJ BRZOVIĆ</item>
      <item>TOMISLAV ČUBEK</item>
    </izvorni_sadrzaj>
    <derivirana_varijabla naziv="DomainObject.Predmet.OstaliListNazivFormated_1">
      <item>DOMAGOJ BRZOVIĆ</item>
      <item>TOMISLAV ČUBEK</item>
    </derivirana_varijabla>
  </DomainObject.Predmet.OstaliListNazivFormated>
  <DomainObject.Predmet.OstaliListNazivFormatedOIB>
    <izvorni_sadrzaj>
      <item>DOMAGOJ BRZOVIĆ, OIB 42558261298</item>
      <item>TOMISLAV ČUBEK, OIB 34699196389</item>
    </izvorni_sadrzaj>
    <derivirana_varijabla naziv="DomainObject.Predmet.OstaliListNazivFormatedOIB_1">
      <item>DOMAGOJ BRZOVIĆ, OIB 42558261298</item>
      <item>TOMISLAV ČUBEK, OIB 34699196389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BONOVOX d.o.o.</izvorni_sadrzaj>
    <derivirana_varijabla naziv="DomainObject.Predmet.ProtustrankaIDrugi_1">BONOVOX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BONOVOX d.o.o., OIB 17629354278, Bizovačka 1/1, 10000 Zagreb</izvorni_sadrzaj>
    <derivirana_varijabla naziv="DomainObject.Predmet.ProtustrankaIDrugiAdressOIB_1">BONOVOX d.o.o., OIB 17629354278, Bizovačka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BONOVOX d.o.o.</item>
      <item>DOMAGOJ BRZOVIĆ</item>
      <item>TOMISLAV ČUBEK</item>
    </izvorni_sadrzaj>
    <derivirana_varijabla naziv="DomainObject.Predmet.SudioniciListNaziv_1">
      <item>FINA Regionalni centar Zagreb</item>
      <item>BONOVOX d.o.o.</item>
      <item>DOMAGOJ BRZOVIĆ</item>
      <item>TOMISLAV ČUBEK</item>
    </derivirana_varijabla>
  </DomainObject.Predmet.SudioniciListNaziv>
  <DomainObject.Predmet.SudioniciListAdressOIB>
    <izvorni_sadrzaj>
      <item>FINA Regionalni centar Zagreb, OIB 85821130368, Trg svibanjskih žrtava 1995. 1,10000 Zagreb</item>
      <item>BONOVOX d.o.o., OIB 17629354278, Bizovačka 1/1,10000 Zagreb</item>
      <item>DOMAGOJ BRZOVIĆ, OIB 42558261298, Novomarofska 10,10000 Zagreb</item>
      <item>TOMISLAV ČUBEK, OIB 34699196389, Bizovačka 1/1,10000 Zagreb</item>
    </izvorni_sadrzaj>
    <derivirana_varijabla naziv="DomainObject.Predmet.SudioniciListAdressOIB_1">
      <item>FINA Regionalni centar Zagreb, OIB 85821130368, Trg svibanjskih žrtava 1995. 1,10000 Zagreb</item>
      <item>BONOVOX d.o.o., OIB 17629354278, Bizovačka 1/1,10000 Zagreb</item>
      <item>DOMAGOJ BRZOVIĆ, OIB 42558261298, Novomarofska 10,10000 Zagreb</item>
      <item>TOMISLAV ČUBEK, OIB 34699196389, Bizovačka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17629354278</item>
      <item>, OIB 42558261298</item>
      <item>, OIB 34699196389</item>
    </izvorni_sadrzaj>
    <derivirana_varijabla naziv="DomainObject.Predmet.SudioniciListNazivOIB_1">
      <item>, OIB 85821130368</item>
      <item>, OIB 17629354278</item>
      <item>, OIB 42558261298</item>
      <item>, OIB 34699196389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2568</properties:Characters>
  <properties:Lines>88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2016-03-31T11:22:00Z</cp:lastPrinted>
  <dcterms:modified xmlns:xsi="http://www.w3.org/2001/XMLSchema-instance" xsi:type="dcterms:W3CDTF">2016-03-31T11:22:00Z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