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37b1" w14:paraId="77a37b1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9E146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9E146E">
        <w:t>sudskoj savjetnici</w:t>
      </w:r>
      <w:r w:rsidR="00BC1860">
        <w:t xml:space="preserve"> </w:t>
      </w:r>
      <w:r w:rsidR="009E146E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215F98">
        <w:t>22. svibnja</w:t>
      </w:r>
      <w:r w:rsidR="000361DB">
        <w:t xml:space="preserve"> </w:t>
      </w:r>
      <w:r w:rsidR="00C572D2">
        <w:t>201</w:t>
      </w:r>
      <w:r w:rsidR="000361DB">
        <w:t>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215F98">
        <w:t xml:space="preserve">ETERI-NAUTIKA d.o.o. </w:t>
      </w:r>
      <w:r w:rsidR="00D16EF2" w:rsidRPr="00D16EF2">
        <w:t>Tisno, Put Jazine 9, OIB: 70803377079</w:t>
      </w:r>
      <w:r w:rsidR="0039437A" w:rsidRPr="0039437A">
        <w:t>,</w:t>
      </w:r>
      <w:r w:rsidR="00EF3F9E">
        <w:t xml:space="preserve"> </w:t>
      </w:r>
      <w:r w:rsidR="00D16EF2">
        <w:rPr>
          <w:color w:themeColor="text1" w:val="000000"/>
        </w:rPr>
        <w:t>7</w:t>
      </w:r>
      <w:r w:rsidR="00FA455C" w:rsidRPr="0018461F">
        <w:rPr>
          <w:color w:themeColor="text1" w:val="000000"/>
        </w:rPr>
        <w:t>.</w:t>
      </w:r>
      <w:r w:rsidR="00FA455C" w:rsidRPr="00222950">
        <w:rPr>
          <w:color w:val="FF0000"/>
        </w:rPr>
        <w:t xml:space="preserve"> </w:t>
      </w:r>
      <w:r w:rsidR="00D16EF2">
        <w:rPr>
          <w:color w:themeColor="text1" w:val="000000"/>
        </w:rPr>
        <w:t>studenog</w:t>
      </w:r>
      <w:r w:rsidR="00FA455C" w:rsidRPr="001F452A">
        <w:rPr>
          <w:color w:themeColor="text1" w:val="000000"/>
        </w:rPr>
        <w:t xml:space="preserve"> </w:t>
      </w:r>
      <w:r w:rsidR="00912002" w:rsidRPr="001F452A">
        <w:rPr>
          <w:color w:themeColor="text1" w:val="000000"/>
        </w:rPr>
        <w:t>201</w:t>
      </w:r>
      <w:r w:rsidR="0039437A" w:rsidRPr="001F452A">
        <w:rPr>
          <w:color w:themeColor="text1" w:val="000000"/>
        </w:rPr>
        <w:t>7</w:t>
      </w:r>
      <w:r w:rsidR="00912002" w:rsidRPr="001F452A">
        <w:rPr>
          <w:color w:themeColor="text1" w:val="000000"/>
        </w:rPr>
        <w:t>.</w:t>
      </w:r>
      <w:r w:rsidR="006634BC" w:rsidRPr="001F452A">
        <w:rPr>
          <w:color w:themeColor="text1" w:val="000000"/>
        </w:rPr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D16EF2" w:rsidRPr="00D16EF2">
        <w:t>ETERI-NAUTIKA d.o.o.  Tisno, Put Jazine 9, OIB: 70803377079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D16EF2">
        <w:rPr>
          <w:color w:themeColor="text1" w:val="000000"/>
        </w:rPr>
        <w:t>7</w:t>
      </w:r>
      <w:r w:rsidR="00FA455C" w:rsidRPr="0018461F">
        <w:rPr>
          <w:color w:themeColor="text1" w:val="000000"/>
        </w:rPr>
        <w:t xml:space="preserve">. </w:t>
      </w:r>
      <w:r w:rsidR="00215F98">
        <w:rPr>
          <w:color w:themeColor="text1" w:val="000000"/>
        </w:rPr>
        <w:t>st</w:t>
      </w:r>
      <w:r w:rsidR="00D16EF2">
        <w:rPr>
          <w:color w:themeColor="text1" w:val="000000"/>
        </w:rPr>
        <w:t>udenog</w:t>
      </w:r>
      <w:r w:rsidR="00FA455C" w:rsidRPr="0018461F">
        <w:rPr>
          <w:color w:themeColor="text1" w:val="000000"/>
        </w:rPr>
        <w:t xml:space="preserve"> </w:t>
      </w:r>
      <w:r w:rsidR="0039437A" w:rsidRPr="0018461F">
        <w:rPr>
          <w:color w:themeColor="text1" w:val="000000"/>
        </w:rPr>
        <w:t>2017</w:t>
      </w:r>
      <w:r w:rsidR="003825AE" w:rsidRPr="0018461F">
        <w:rPr>
          <w:color w:themeColor="text1" w:val="000000"/>
        </w:rPr>
        <w:t xml:space="preserve">. </w:t>
      </w:r>
      <w:r w:rsidRPr="0018461F">
        <w:rPr>
          <w:color w:themeColor="text1" w:val="000000"/>
        </w:rPr>
        <w:t>u</w:t>
      </w:r>
      <w:r w:rsidR="003825AE" w:rsidRPr="0018461F">
        <w:rPr>
          <w:color w:themeColor="text1" w:val="000000"/>
        </w:rPr>
        <w:t xml:space="preserve"> </w:t>
      </w:r>
      <w:r w:rsidR="00215F98">
        <w:rPr>
          <w:color w:themeColor="text1" w:val="000000"/>
        </w:rPr>
        <w:t>10</w:t>
      </w:r>
      <w:r w:rsidR="00B72C42">
        <w:rPr>
          <w:color w:themeColor="text1" w:val="000000"/>
        </w:rPr>
        <w:t>,</w:t>
      </w:r>
      <w:r w:rsidR="00215F98">
        <w:rPr>
          <w:color w:themeColor="text1" w:val="000000"/>
        </w:rPr>
        <w:t>45</w:t>
      </w:r>
      <w:r w:rsidR="00B72C42">
        <w:rPr>
          <w:color w:themeColor="text1" w:val="000000"/>
        </w:rPr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1F452A" w:rsidR="001F452A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D10088" w:rsidRPr="00D10088">
        <w:rPr>
          <w:color w:themeColor="text1" w:val="000000"/>
        </w:rPr>
        <w:t xml:space="preserve"> </w:t>
      </w:r>
      <w:r w:rsidR="00215F98" w:rsidRPr="00215F98">
        <w:rPr>
          <w:color w:themeColor="text1" w:val="000000"/>
        </w:rPr>
        <w:t>Tomislav Čoga iz Zagreba, Vranovinski ogranak I 2, OIB: 82870226709</w:t>
      </w:r>
      <w:r w:rsidR="00D10088">
        <w:rPr>
          <w:color w:themeColor="text1" w:val="000000"/>
        </w:rPr>
        <w:t>.</w:t>
      </w:r>
    </w:p>
    <w:p w:rsidRDefault="00D10088" w:rsidP="001F452A" w:rsidR="00D10088">
      <w:pPr>
        <w:pStyle w:val="Odlomakpopisa"/>
        <w:spacing w:lineRule="auto" w:line="276" w:after="200"/>
        <w:ind w:firstLine="720" w:left="0"/>
        <w:jc w:val="both"/>
        <w:rPr>
          <w:color w:val="FF0000"/>
        </w:rPr>
      </w:pPr>
    </w:p>
    <w:p w:rsidRDefault="007C62EB" w:rsidP="00D10088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F452A">
        <w:t xml:space="preserve">stečajni postupak nad dužnikom </w:t>
      </w:r>
      <w:r w:rsidR="00D16EF2" w:rsidRPr="00D16EF2">
        <w:t>ETERI-NAUTIKA d.o.o.  Tisno, Put Jazine 9, OIB: 70803377079</w:t>
      </w:r>
      <w:r w:rsidR="00742C32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1F452A" w:rsidR="00EE0861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 w:rsidR="001F452A">
        <w:t xml:space="preserve"> iz čl. 111. Stečajnog zakona.</w:t>
      </w:r>
    </w:p>
    <w:p w:rsidRDefault="00D10088" w:rsidP="001F452A" w:rsidR="00D10088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7560A7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D16EF2">
        <w:t>22</w:t>
      </w:r>
      <w:r w:rsidR="00C572D2">
        <w:t xml:space="preserve">. </w:t>
      </w:r>
      <w:r w:rsidR="006C2799">
        <w:t>svibnja</w:t>
      </w:r>
      <w:r w:rsidR="00527E3E">
        <w:t xml:space="preserve"> </w:t>
      </w:r>
      <w:r w:rsidR="000361DB">
        <w:t>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D16EF2">
        <w:t>15</w:t>
      </w:r>
      <w:r w:rsidR="0079567A" w:rsidRPr="00EF3F9E">
        <w:t xml:space="preserve">. </w:t>
      </w:r>
      <w:r w:rsidR="006C2799">
        <w:t>svibnja</w:t>
      </w:r>
      <w:r w:rsidR="000361DB">
        <w:t xml:space="preserve"> </w:t>
      </w:r>
      <w:r w:rsidR="0079567A" w:rsidRPr="00EF3F9E">
        <w:t>201</w:t>
      </w:r>
      <w:r w:rsidR="009E146E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D16EF2">
        <w:t>30</w:t>
      </w:r>
      <w:r w:rsidR="000361DB">
        <w:t>.</w:t>
      </w:r>
      <w:r w:rsidR="00D16EF2">
        <w:t>357</w:t>
      </w:r>
      <w:r w:rsidR="000361DB">
        <w:t>,</w:t>
      </w:r>
      <w:r w:rsidR="00D16EF2">
        <w:t>75</w:t>
      </w:r>
      <w:r w:rsidR="006C2799">
        <w:t xml:space="preserve"> </w:t>
      </w:r>
      <w:r w:rsidR="00193657" w:rsidRPr="00EF3F9E">
        <w:t xml:space="preserve">kuna, da nema zaposlenih, </w:t>
      </w:r>
      <w:r w:rsidRPr="00EF3F9E">
        <w:t xml:space="preserve">da </w:t>
      </w:r>
      <w:r w:rsidR="001518F5">
        <w:t xml:space="preserve">ima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6C2799">
        <w:t>Raiffeisenbank Austria</w:t>
      </w:r>
      <w:r w:rsidR="00527E3E">
        <w:t xml:space="preserve"> </w:t>
      </w:r>
      <w:r w:rsidR="00D257C0">
        <w:t>d.d.</w:t>
      </w:r>
      <w:r w:rsidR="00527E3E">
        <w:t>,</w:t>
      </w:r>
      <w:r w:rsidR="00D257C0">
        <w:t xml:space="preserve">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D16EF2">
        <w:t>13</w:t>
      </w:r>
      <w:r w:rsidR="00131DF8">
        <w:t xml:space="preserve">. </w:t>
      </w:r>
      <w:r w:rsidR="00D16EF2">
        <w:t>rujna</w:t>
      </w:r>
      <w:r w:rsidR="000361DB">
        <w:t xml:space="preserve">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D16EF2">
        <w:rPr>
          <w:color w:themeColor="text1" w:val="000000"/>
        </w:rPr>
        <w:t>7</w:t>
      </w:r>
      <w:r w:rsidR="00FA455C" w:rsidRPr="0018461F">
        <w:rPr>
          <w:color w:themeColor="text1" w:val="000000"/>
        </w:rPr>
        <w:t xml:space="preserve">. </w:t>
      </w:r>
      <w:r w:rsidR="00D16EF2">
        <w:rPr>
          <w:color w:themeColor="text1" w:val="000000"/>
        </w:rPr>
        <w:t>studenog</w:t>
      </w:r>
      <w:r w:rsidR="00FA455C" w:rsidRPr="0018461F">
        <w:rPr>
          <w:color w:themeColor="text1" w:val="000000"/>
        </w:rPr>
        <w:t xml:space="preserve"> </w:t>
      </w:r>
      <w:r w:rsidRPr="0018461F">
        <w:rPr>
          <w:color w:themeColor="text1" w:val="000000"/>
        </w:rPr>
        <w:t>201</w:t>
      </w:r>
      <w:r w:rsidR="00D93CA6" w:rsidRPr="0018461F">
        <w:rPr>
          <w:color w:themeColor="text1" w:val="000000"/>
        </w:rPr>
        <w:t>7</w:t>
      </w:r>
      <w:r w:rsidRPr="0018461F">
        <w:rPr>
          <w:color w:themeColor="text1" w:val="000000"/>
        </w:rPr>
        <w:t xml:space="preserve">. proizlazi da je račun dužnika </w:t>
      </w:r>
      <w:r w:rsidR="00EE0861" w:rsidRPr="0018461F">
        <w:rPr>
          <w:color w:themeColor="text1" w:val="000000"/>
        </w:rPr>
        <w:t xml:space="preserve">i dalje u blokadi zbog neizvršenih osnova za plaćanje </w:t>
      </w:r>
      <w:r w:rsidR="00EF3F9E" w:rsidRPr="0018461F">
        <w:rPr>
          <w:color w:themeColor="text1" w:val="000000"/>
        </w:rPr>
        <w:t xml:space="preserve">u iznosu od </w:t>
      </w:r>
      <w:r w:rsidR="00D16EF2">
        <w:rPr>
          <w:color w:themeColor="text1" w:val="000000"/>
        </w:rPr>
        <w:t>30</w:t>
      </w:r>
      <w:r w:rsidR="00B72C42" w:rsidRPr="00B72C42">
        <w:rPr>
          <w:color w:themeColor="text1" w:val="000000"/>
        </w:rPr>
        <w:t>.</w:t>
      </w:r>
      <w:r w:rsidR="00D16EF2">
        <w:rPr>
          <w:color w:themeColor="text1" w:val="000000"/>
        </w:rPr>
        <w:t>932</w:t>
      </w:r>
      <w:r w:rsidR="00B72C42" w:rsidRPr="00B72C42">
        <w:rPr>
          <w:color w:themeColor="text1" w:val="000000"/>
        </w:rPr>
        <w:t>,</w:t>
      </w:r>
      <w:r w:rsidR="00D16EF2">
        <w:rPr>
          <w:color w:themeColor="text1" w:val="000000"/>
        </w:rPr>
        <w:t>15</w:t>
      </w:r>
      <w:r w:rsidR="00B72C42" w:rsidRPr="00B72C42">
        <w:rPr>
          <w:color w:themeColor="text1" w:val="000000"/>
        </w:rPr>
        <w:t xml:space="preserve"> </w:t>
      </w:r>
      <w:r w:rsidR="00EF3F9E" w:rsidRPr="0018461F">
        <w:rPr>
          <w:color w:themeColor="text1" w:val="000000"/>
        </w:rPr>
        <w:t xml:space="preserve">kuna </w:t>
      </w:r>
      <w:r w:rsidR="00EE0861" w:rsidRPr="0018461F">
        <w:rPr>
          <w:color w:themeColor="text1" w:val="000000"/>
        </w:rPr>
        <w:t>u neprekinutom razdoblju od</w:t>
      </w:r>
      <w:r w:rsidR="00EE0861" w:rsidRPr="00222950">
        <w:rPr>
          <w:color w:val="FF0000"/>
        </w:rPr>
        <w:t xml:space="preserve"> </w:t>
      </w:r>
      <w:r w:rsidR="00D16EF2">
        <w:rPr>
          <w:color w:themeColor="text1" w:val="000000"/>
        </w:rPr>
        <w:t>295</w:t>
      </w:r>
      <w:r w:rsidR="00B72C42" w:rsidRPr="00B72C42">
        <w:rPr>
          <w:color w:themeColor="text1" w:val="000000"/>
        </w:rPr>
        <w:t xml:space="preserve"> </w:t>
      </w:r>
      <w:r w:rsidR="00EE0861" w:rsidRPr="0018461F">
        <w:rPr>
          <w:color w:themeColor="text1" w:val="000000"/>
        </w:rPr>
        <w:t>dana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1F452A">
        <w:t>,</w:t>
      </w:r>
      <w:r w:rsidR="00FE1568">
        <w:t xml:space="preserve"> </w:t>
      </w:r>
      <w:r w:rsidR="00D16EF2">
        <w:rPr>
          <w:color w:themeColor="text1" w:val="000000"/>
        </w:rPr>
        <w:t>7</w:t>
      </w:r>
      <w:r w:rsidR="00FA455C" w:rsidRPr="0018461F">
        <w:rPr>
          <w:color w:themeColor="text1" w:val="000000"/>
        </w:rPr>
        <w:t xml:space="preserve">. </w:t>
      </w:r>
      <w:r w:rsidR="00D16EF2">
        <w:rPr>
          <w:color w:themeColor="text1" w:val="000000"/>
        </w:rPr>
        <w:t>studenog</w:t>
      </w:r>
      <w:r w:rsidR="00FA455C" w:rsidRPr="001F452A">
        <w:rPr>
          <w:color w:themeColor="text1" w:val="000000"/>
        </w:rPr>
        <w:t xml:space="preserve"> </w:t>
      </w:r>
      <w:r w:rsidR="0039437A" w:rsidRPr="001F452A">
        <w:rPr>
          <w:color w:themeColor="text1" w:val="000000"/>
        </w:rPr>
        <w:t>2017</w:t>
      </w:r>
      <w:r w:rsidRPr="001F452A">
        <w:rPr>
          <w:color w:themeColor="text1" w:val="000000"/>
        </w:rP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0361DB" w:rsidP="000361DB" w:rsidR="00430F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9E146E">
        <w:tab/>
      </w:r>
      <w:r w:rsidR="009E146E">
        <w:tab/>
      </w:r>
      <w:r w:rsidR="009E146E">
        <w:tab/>
      </w:r>
      <w:r w:rsidR="009E146E">
        <w:tab/>
      </w:r>
      <w:r w:rsidR="009E146E">
        <w:tab/>
        <w:t xml:space="preserve">    Sudska savjetnica</w:t>
      </w:r>
    </w:p>
    <w:p w:rsidRDefault="000361DB" w:rsidP="000361DB" w:rsidR="007E04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E146E">
        <w:tab/>
        <w:t xml:space="preserve">         Anamarija Kovačić Milković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8A2FC2" w:rsidP="00C81F50" w:rsidR="008A2FC2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443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9E146E">
      <w:t>Poslovni broj: 6</w:t>
    </w:r>
    <w:r w:rsidR="000361DB">
      <w:t xml:space="preserve"> </w:t>
    </w:r>
    <w:r w:rsidR="000361DB" w:rsidRPr="008C3132">
      <w:t>St-</w:t>
    </w:r>
    <w:r w:rsidR="00D16EF2">
      <w:t>237/17-12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9E146E">
      <w:t xml:space="preserve">                Poslovni broj: 6</w:t>
    </w:r>
    <w:r>
      <w:t xml:space="preserve"> </w:t>
    </w:r>
    <w:r w:rsidRPr="008C3132">
      <w:t>St-</w:t>
    </w:r>
    <w:r w:rsidR="00D16EF2">
      <w:t>237</w:t>
    </w:r>
    <w:r>
      <w:t>/1</w:t>
    </w:r>
    <w:r w:rsidR="000361DB">
      <w:t>7</w:t>
    </w:r>
    <w:r>
      <w:t>-</w:t>
    </w:r>
    <w:r w:rsidR="00D16EF2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61DB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461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1F452A"/>
    <w:rsid w:val="00200A63"/>
    <w:rsid w:val="002053EC"/>
    <w:rsid w:val="0021518B"/>
    <w:rsid w:val="00215F98"/>
    <w:rsid w:val="002216B4"/>
    <w:rsid w:val="00222950"/>
    <w:rsid w:val="0022553D"/>
    <w:rsid w:val="00254DBF"/>
    <w:rsid w:val="002554FD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187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27E3E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2799"/>
    <w:rsid w:val="00722809"/>
    <w:rsid w:val="00724163"/>
    <w:rsid w:val="0072570A"/>
    <w:rsid w:val="00742C32"/>
    <w:rsid w:val="00753EDD"/>
    <w:rsid w:val="007560A7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355FB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46E"/>
    <w:rsid w:val="009E15C1"/>
    <w:rsid w:val="009F400F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297F"/>
    <w:rsid w:val="00B34FFD"/>
    <w:rsid w:val="00B41A83"/>
    <w:rsid w:val="00B51AEF"/>
    <w:rsid w:val="00B541D9"/>
    <w:rsid w:val="00B654E8"/>
    <w:rsid w:val="00B72C42"/>
    <w:rsid w:val="00B81B78"/>
    <w:rsid w:val="00B81EFE"/>
    <w:rsid w:val="00B84B6D"/>
    <w:rsid w:val="00B96E05"/>
    <w:rsid w:val="00BB4431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575A3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088"/>
    <w:rsid w:val="00D10636"/>
    <w:rsid w:val="00D16EF2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55C"/>
    <w:rsid w:val="00FA4F6A"/>
    <w:rsid w:val="00FB2E35"/>
    <w:rsid w:val="00FD50B2"/>
    <w:rsid w:val="00FE1568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4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4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4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4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4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4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4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4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4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4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St-237/2017</izvorni_sadrzaj>
    <derivirana_varijabla naziv="DomainObject.Predmet.OznakaBroj_1">St-237/2017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ETERI-NAUTIKA društvo s ograničenom odgovornošću za trgovinu i zastupanje</izvorni_sadrzaj>
    <derivirana_varijabla naziv="DomainObject.Predmet.ProtustrankaFormated_1">  ETERI-NAUTIKA društvo s ograničenom odgovornošću za trgovinu i zastupanje</derivirana_varijabla>
  </DomainObject.Predmet.ProtustrankaFormated>
  <DomainObject.Predmet.ProtustrankaFormatedOIB>
    <izvorni_sadrzaj>  ETERI-NAUTIKA društvo s ograničenom odgovornošću za trgovinu i zastupanje, OIB 70803377079</izvorni_sadrzaj>
    <derivirana_varijabla naziv="DomainObject.Predmet.ProtustrankaFormatedOIB_1">  ETERI-NAUTIKA društvo s ograničenom odgovornošću za trgovinu i zastupanje, OIB 70803377079</derivirana_varijabla>
  </DomainObject.Predmet.ProtustrankaFormatedOIB>
  <DomainObject.Predmet.ProtustrankaFormatedWithAdress>
    <izvorni_sadrzaj> ETERI-NAUTIKA društvo s ograničenom odgovornošću za trgovinu i zastupanje, Put Jazine 9, 22240 Tisno</izvorni_sadrzaj>
    <derivirana_varijabla naziv="DomainObject.Predmet.ProtustrankaFormatedWithAdress_1"> ETERI-NAUTIKA društvo s ograničenom odgovornošću za trgovinu i zastupanje, Put Jazine 9, 22240 Tisno</derivirana_varijabla>
  </DomainObject.Predmet.ProtustrankaFormatedWithAdress>
  <DomainObject.Predmet.ProtustrankaFormatedWithAdressOIB>
    <izvorni_sadrzaj> ETERI-NAUTIKA društvo s ograničenom odgovornošću za trgovinu i zastupanje, OIB 70803377079, Put Jazine 9, 22240 Tisno</izvorni_sadrzaj>
    <derivirana_varijabla naziv="DomainObject.Predmet.ProtustrankaFormatedWithAdressOIB_1"> ETERI-NAUTIKA društvo s ograničenom odgovornošću za trgovinu i zastupanje, OIB 70803377079, Put Jazine 9, 22240 Tisno</derivirana_varijabla>
  </DomainObject.Predmet.ProtustrankaFormatedWithAdressOIB>
  <DomainObject.Predmet.ProtustrankaWithAdress>
    <izvorni_sadrzaj>ETERI-NAUTIKA društvo s ograničenom odgovornošću za trgovinu i zastupanje Put Jazine 9, 22240 Tisno</izvorni_sadrzaj>
    <derivirana_varijabla naziv="DomainObject.Predmet.ProtustrankaWithAdress_1">ETERI-NAUTIKA društvo s ograničenom odgovornošću za trgovinu i zastupanje Put Jazine 9, 22240 Tisno</derivirana_varijabla>
  </DomainObject.Predmet.ProtustrankaWithAdress>
  <DomainObject.Predmet.ProtustrankaWithAdressOIB>
    <izvorni_sadrzaj>ETERI-NAUTIKA društvo s ograničenom odgovornošću za trgovinu i zastupanje, OIB 70803377079, Put Jazine 9, 22240 Tisno</izvorni_sadrzaj>
    <derivirana_varijabla naziv="DomainObject.Predmet.ProtustrankaWithAdressOIB_1">ETERI-NAUTIKA društvo s ograničenom odgovornošću za trgovinu i zastupanje, OIB 70803377079, Put Jazine 9, 22240 Tisno</derivirana_varijabla>
  </DomainObject.Predmet.ProtustrankaWithAdressOIB>
  <DomainObject.Predmet.ProtustrankaNazivFormated>
    <izvorni_sadrzaj>ETERI-NAUTIKA društvo s ograničenom odgovornošću za trgovinu i zastupanje</izvorni_sadrzaj>
    <derivirana_varijabla naziv="DomainObject.Predmet.ProtustrankaNazivFormated_1">ETERI-NAUTIKA društvo s ograničenom odgovornošću za trgovinu i zastupanje</derivirana_varijabla>
  </DomainObject.Predmet.ProtustrankaNazivFormated>
  <DomainObject.Predmet.ProtustrankaNazivFormatedOIB>
    <izvorni_sadrzaj>ETERI-NAUTIKA društvo s ograničenom odgovornošću za trgovinu i zastupanje, OIB 70803377079</izvorni_sadrzaj>
    <derivirana_varijabla naziv="DomainObject.Predmet.ProtustrankaNazivFormatedOIB_1">ETERI-NAUTIKA društvo s ograničenom odgovornošću za trgovinu i zastupanje, OIB 70803377079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ETERI-NAUTIKA društvo s ograničenom odgovornošću za trgovinu i zastupanje</item>
    </izvorni_sadrzaj>
    <derivirana_varijabla naziv="DomainObject.Predmet.ProtuStrankaListFormated_1">
      <item>ETERI-NAUTIKA društvo s ograničenom odgovornošću za trgovinu i zastupanje</item>
    </derivirana_varijabla>
  </DomainObject.Predmet.ProtuStrankaListFormated>
  <DomainObject.Predmet.ProtuStrankaListFormatedOIB>
    <izvorni_sadrzaj>
      <item>ETERI-NAUTIKA društvo s ograničenom odgovornošću za trgovinu i zastupanje, OIB 70803377079</item>
    </izvorni_sadrzaj>
    <derivirana_varijabla naziv="DomainObject.Predmet.ProtuStrankaListFormatedOIB_1">
      <item>ETERI-NAUTIKA društvo s ograničenom odgovornošću za trgovinu i zastupanje, OIB 70803377079</item>
    </derivirana_varijabla>
  </DomainObject.Predmet.ProtuStrankaListFormatedOIB>
  <DomainObject.Predmet.ProtuStrankaListFormatedWithAdress>
    <izvorni_sadrzaj>
      <item>ETERI-NAUTIKA društvo s ograničenom odgovornošću za trgovinu i zastupanje, Put Jazine 9, 22240 Tisno</item>
    </izvorni_sadrzaj>
    <derivirana_varijabla naziv="DomainObject.Predmet.ProtuStrankaListFormatedWithAdress_1">
      <item>ETERI-NAUTIKA društvo s ograničenom odgovornošću za trgovinu i zastupanje, Put Jazine 9, 22240 Tisno</item>
    </derivirana_varijabla>
  </DomainObject.Predmet.ProtuStrankaListFormatedWithAdress>
  <DomainObject.Predmet.ProtuStrankaListFormatedWithAdressOIB>
    <izvorni_sadrzaj>
      <item>ETERI-NAUTIKA društvo s ograničenom odgovornošću za trgovinu i zastupanje, OIB 70803377079, Put Jazine 9, 22240 Tisno</item>
    </izvorni_sadrzaj>
    <derivirana_varijabla naziv="DomainObject.Predmet.ProtuStrankaListFormatedWithAdressOIB_1">
      <item>ETERI-NAUTIKA društvo s ograničenom odgovornošću za trgovinu i zastupanje, OIB 70803377079, Put Jazine 9, 22240 Tisno</item>
    </derivirana_varijabla>
  </DomainObject.Predmet.ProtuStrankaListFormatedWithAdressOIB>
  <DomainObject.Predmet.ProtuStrankaListNazivFormated>
    <izvorni_sadrzaj>
      <item>ETERI-NAUTIKA društvo s ograničenom odgovornošću za trgovinu i zastupanje</item>
    </izvorni_sadrzaj>
    <derivirana_varijabla naziv="DomainObject.Predmet.ProtuStrankaListNazivFormated_1">
      <item>ETERI-NAUTIKA društvo s ograničenom odgovornošću za trgovinu i zastupanje</item>
    </derivirana_varijabla>
  </DomainObject.Predmet.ProtuStrankaListNazivFormated>
  <DomainObject.Predmet.ProtuStrankaListNazivFormatedOIB>
    <izvorni_sadrzaj>
      <item>ETERI-NAUTIKA društvo s ograničenom odgovornošću za trgovinu i zastupanje, OIB 70803377079</item>
    </izvorni_sadrzaj>
    <derivirana_varijabla naziv="DomainObject.Predmet.ProtuStrankaListNazivFormatedOIB_1">
      <item>ETERI-NAUTIKA društvo s ograničenom odgovornošću za trgovinu i zastupanje, OIB 70803377079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ETERI-NAUTIKA društvo s ograničenom odgovornošću za trgovinu i zastupanje</izvorni_sadrzaj>
    <derivirana_varijabla naziv="DomainObject.Predmet.ProtustrankaIDrugi_1">ETERI-NAUTIKA društvo s ograničenom odgovornošću za trgovinu i zastupanje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ETERI-NAUTIKA društvo s ograničenom odgovornošću za trgovinu i zastupanje, OIB 70803377079, Put Jazine 9, 22240 Tisno</izvorni_sadrzaj>
    <derivirana_varijabla naziv="DomainObject.Predmet.ProtustrankaIDrugiAdressOIB_1">ETERI-NAUTIKA društvo s ograničenom odgovornošću za trgovinu i zastupanje, OIB 70803377079, Put Jazine 9,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ETERI-NAUTIKA društvo s ograničenom odgovornošću za trgovinu i zastupanje</item>
    </izvorni_sadrzaj>
    <derivirana_varijabla naziv="DomainObject.Predmet.SudioniciListNaziv_1">
      <item>FINA - Podružnica Šibenik</item>
      <item>ETERI-NAUTIKA društvo s ograničenom odgovornošću za trgovinu i zastupanje</item>
    </derivirana_varijabla>
  </DomainObject.Predmet.SudioniciListNaziv>
  <DomainObject.Predmet.SudioniciListAdressOIB>
    <izvorni_sadrzaj>
      <item>FINA - Podružnica Šibenik, OIB 85821130368, Perivoj L. Marune 1,22000 Šibenik</item>
      <item>ETERI-NAUTIKA društvo s ograničenom odgovornošću za trgovinu i zastupanje, OIB 70803377079, Put Jazine 9,22240 Tisno</item>
    </izvorni_sadrzaj>
    <derivirana_varijabla naziv="DomainObject.Predmet.SudioniciListAdressOIB_1">
      <item>FINA - Podružnica Šibenik, OIB 85821130368, Perivoj L. Marune 1,22000 Šibenik</item>
      <item>ETERI-NAUTIKA društvo s ograničenom odgovornošću za trgovinu i zastupanje, OIB 70803377079, Put Jazine 9,22240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70803377079</item>
    </izvorni_sadrzaj>
    <derivirana_varijabla naziv="DomainObject.Predmet.SudioniciListNazivOIB_1">
      <item>, OIB 85821130368</item>
      <item>, OIB 70803377079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E60820-D2E9-44DB-9437-0F1FE24B8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1001</properties:Words>
  <properties:Characters>5415</properties:Characters>
  <properties:Lines>165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2017-11-07T07:18:00Z</dcterms:created>
  <dc:creator>Administrator</dc:creator>
  <cp:lastModifiedBy>Anamarija Kovačić Milković</cp:lastModifiedBy>
  <cp:lastPrinted>2017-03-27T12:48:00Z</cp:lastPrinted>
  <dcterms:modified xmlns:xsi="http://www.w3.org/2001/XMLSchema-instance" xsi:type="dcterms:W3CDTF">2017-11-07T09:39:00Z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