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5c17" w14:paraId="f6c5c17" w:rsidRDefault="00837A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7A6E" w:rsidP="00837A6E" w:rsidR="00837A6E">
      <w:pPr>
        <w:pStyle w:val="Bezproreda"/>
      </w:pPr>
    </w:p>
    <w:p w:rsidRDefault="00837A6E" w:rsidP="00837A6E" w:rsidR="00837A6E">
      <w:pPr>
        <w:pStyle w:val="Bezproreda"/>
      </w:pPr>
      <w:bookmarkStart w:name="_GoBack" w:id="0"/>
      <w:bookmarkEnd w:id="0"/>
    </w:p>
    <w:p w:rsidRDefault="00837A6E" w:rsidP="00837A6E" w:rsidR="00AE649C">
      <w:pPr>
        <w:pStyle w:val="Bezproreda"/>
      </w:pPr>
      <w:r>
        <w:t xml:space="preserve">    Republika Hrvatska</w:t>
      </w:r>
    </w:p>
    <w:p w:rsidRDefault="00837A6E" w:rsidP="00837A6E" w:rsidR="00837A6E">
      <w:pPr>
        <w:pStyle w:val="Bezproreda"/>
      </w:pPr>
      <w:r>
        <w:t>Trgovački sud u Bjelovaru</w:t>
      </w:r>
    </w:p>
    <w:p w:rsidRDefault="00837A6E" w:rsidP="00837A6E" w:rsidR="00837A6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37A6E" w:rsidP="00837A6E" w:rsidR="00837A6E">
      <w:pPr>
        <w:pStyle w:val="Bezproreda"/>
      </w:pPr>
    </w:p>
    <w:p w:rsidRDefault="00837A6E" w:rsidP="00837A6E" w:rsidR="00837A6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St-349/2018-7</w:t>
      </w:r>
    </w:p>
    <w:p w:rsidRDefault="00837A6E" w:rsidP="00837A6E" w:rsidR="00837A6E">
      <w:pPr>
        <w:rPr>
          <w:szCs w:val="24"/>
          <w:lang w:val="hr-HR"/>
        </w:rPr>
      </w:pPr>
    </w:p>
    <w:p w:rsidRDefault="00837A6E" w:rsidP="00837A6E" w:rsidR="00837A6E">
      <w:pPr>
        <w:jc w:val="center"/>
        <w:rPr>
          <w:szCs w:val="24"/>
          <w:lang w:val="hr-HR"/>
        </w:rPr>
      </w:pPr>
    </w:p>
    <w:p w:rsidRDefault="00837A6E" w:rsidP="00837A6E" w:rsidR="00837A6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37A6E" w:rsidP="00837A6E" w:rsidR="00837A6E">
      <w:pPr>
        <w:jc w:val="center"/>
        <w:rPr>
          <w:szCs w:val="24"/>
          <w:lang w:val="hr-HR"/>
        </w:rPr>
      </w:pPr>
    </w:p>
    <w:p w:rsidRDefault="00837A6E" w:rsidP="00837A6E" w:rsidR="00837A6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37A6E" w:rsidP="00837A6E" w:rsidR="00837A6E">
      <w:pPr>
        <w:jc w:val="center"/>
        <w:rPr>
          <w:szCs w:val="24"/>
          <w:lang w:val="hr-HR"/>
        </w:rPr>
      </w:pPr>
    </w:p>
    <w:p w:rsidRDefault="00837A6E" w:rsidP="00837A6E" w:rsidR="00837A6E">
      <w:pPr>
        <w:jc w:val="both"/>
        <w:rPr>
          <w:szCs w:val="24"/>
          <w:lang w:val="hr-HR"/>
        </w:rPr>
      </w:pPr>
    </w:p>
    <w:p w:rsidRDefault="00837A6E" w:rsidP="00837A6E" w:rsidR="00837A6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TOMABO d.o.o. za trgovinu i posredovanje Zagreb, Majstora Radovana 20, OIB: 83578022573, 15. lipnja 2018. </w:t>
      </w:r>
    </w:p>
    <w:p w:rsidRDefault="00837A6E" w:rsidP="00837A6E" w:rsidR="00837A6E">
      <w:pPr>
        <w:ind w:firstLine="851"/>
        <w:jc w:val="both"/>
        <w:rPr>
          <w:noProof/>
          <w:szCs w:val="24"/>
          <w:lang w:val="hr-HR"/>
        </w:rPr>
      </w:pPr>
    </w:p>
    <w:p w:rsidRDefault="00837A6E" w:rsidP="00837A6E" w:rsidR="00837A6E">
      <w:pPr>
        <w:ind w:firstLine="851"/>
        <w:jc w:val="both"/>
        <w:rPr>
          <w:noProof/>
          <w:szCs w:val="24"/>
          <w:lang w:val="hr-HR"/>
        </w:rPr>
      </w:pPr>
    </w:p>
    <w:p w:rsidRDefault="00837A6E" w:rsidP="00837A6E" w:rsidR="00837A6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37A6E" w:rsidP="00837A6E" w:rsidR="00837A6E">
      <w:pPr>
        <w:jc w:val="both"/>
        <w:rPr>
          <w:szCs w:val="24"/>
          <w:lang w:val="hr-HR"/>
        </w:rPr>
      </w:pPr>
    </w:p>
    <w:p w:rsidRDefault="00837A6E" w:rsidP="00837A6E" w:rsidR="00837A6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TOMABO d.o.o. za trgovinu i posredovanje Zagreb, Majstora Radovana 20, OIB: 83578022573,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50-349-18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HR05 540-349-18.</w:t>
      </w:r>
    </w:p>
    <w:p w:rsidRDefault="00837A6E" w:rsidP="00837A6E" w:rsidR="00837A6E">
      <w:pPr>
        <w:ind w:firstLine="851"/>
        <w:jc w:val="both"/>
        <w:rPr>
          <w:szCs w:val="24"/>
        </w:rPr>
      </w:pPr>
    </w:p>
    <w:p w:rsidRDefault="00837A6E" w:rsidP="00837A6E" w:rsidR="00837A6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837A6E" w:rsidP="00837A6E" w:rsidR="00837A6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37A6E" w:rsidP="00837A6E" w:rsidR="00837A6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37A6E" w:rsidP="00837A6E" w:rsidR="00837A6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37A6E" w:rsidP="00837A6E" w:rsidR="00837A6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837A6E" w:rsidP="00837A6E" w:rsidR="00837A6E">
      <w:pPr>
        <w:ind w:firstLine="851"/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t>Z.z</w:t>
      </w:r>
      <w:proofErr w:type="spellEnd"/>
      <w:r>
        <w:rPr>
          <w:szCs w:val="24"/>
          <w:lang w:val="hr-HR"/>
        </w:rPr>
        <w:t xml:space="preserve">. dužnika </w:t>
      </w:r>
      <w:proofErr w:type="spellStart"/>
      <w:r>
        <w:rPr>
          <w:szCs w:val="24"/>
          <w:lang w:val="hr-HR"/>
        </w:rPr>
        <w:t>Tomabo</w:t>
      </w:r>
      <w:proofErr w:type="spellEnd"/>
      <w:r>
        <w:rPr>
          <w:szCs w:val="24"/>
          <w:lang w:val="hr-HR"/>
        </w:rPr>
        <w:t xml:space="preserve"> d.o.o. Zagreb Marin </w:t>
      </w:r>
      <w:proofErr w:type="spellStart"/>
      <w:r>
        <w:rPr>
          <w:szCs w:val="24"/>
          <w:lang w:val="hr-HR"/>
        </w:rPr>
        <w:t>Tošić</w:t>
      </w:r>
      <w:proofErr w:type="spellEnd"/>
      <w:r>
        <w:rPr>
          <w:szCs w:val="24"/>
          <w:lang w:val="hr-HR"/>
        </w:rPr>
        <w:t xml:space="preserve">  podnio je  protiv dužnika </w:t>
      </w:r>
      <w:r>
        <w:rPr>
          <w:noProof/>
          <w:szCs w:val="24"/>
          <w:lang w:val="hr-HR"/>
        </w:rPr>
        <w:t>TOMABO d.o.o. za trgovinu i posredovanje Zagreb, Majstora Radovana 20, OIB: 83578022573,</w:t>
      </w:r>
      <w:r>
        <w:rPr>
          <w:szCs w:val="24"/>
          <w:lang w:val="hr-HR"/>
        </w:rPr>
        <w:t xml:space="preserve"> prijedlog za pokretanje stečajnog postupka, sukladno odredbi čl. 16. i 109.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37A6E" w:rsidP="00837A6E" w:rsidR="00837A6E">
      <w:pPr>
        <w:ind w:firstLine="851"/>
        <w:jc w:val="both"/>
        <w:rPr>
          <w:szCs w:val="24"/>
          <w:lang w:val="hr-HR"/>
        </w:rPr>
      </w:pPr>
    </w:p>
    <w:p w:rsidRDefault="00837A6E" w:rsidP="00837A6E" w:rsidR="00837A6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TOMABO d.o.o. za trgovinu i posredovanje Zagreb, Majstora Radovana 20, OIB: 83578022573.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837A6E" w:rsidP="00837A6E" w:rsidR="00837A6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37A6E" w:rsidP="00837A6E" w:rsidR="00837A6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15. lipnja 2018. godine sud zaključuje da dužnik ne raspolaže imovinom koja bi bila dovoljna za namirenje troškova prethodnog i stečajnog postupka.</w:t>
      </w:r>
    </w:p>
    <w:p w:rsidRDefault="00837A6E" w:rsidP="00837A6E" w:rsidR="00837A6E">
      <w:pPr>
        <w:jc w:val="both"/>
        <w:rPr>
          <w:szCs w:val="24"/>
          <w:lang w:val="hr-HR"/>
        </w:rPr>
      </w:pPr>
    </w:p>
    <w:p w:rsidRDefault="00837A6E" w:rsidP="00837A6E" w:rsidR="00837A6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837A6E" w:rsidP="00837A6E" w:rsidR="00837A6E">
      <w:pPr>
        <w:ind w:firstLine="851"/>
        <w:jc w:val="both"/>
        <w:rPr>
          <w:szCs w:val="24"/>
          <w:lang w:val="hr-HR"/>
        </w:rPr>
      </w:pPr>
    </w:p>
    <w:p w:rsidRDefault="00837A6E" w:rsidP="00837A6E" w:rsidR="00837A6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37A6E" w:rsidP="00837A6E" w:rsidR="00837A6E">
      <w:pPr>
        <w:jc w:val="both"/>
        <w:rPr>
          <w:szCs w:val="24"/>
          <w:lang w:val="hr-HR"/>
        </w:rPr>
      </w:pPr>
    </w:p>
    <w:p w:rsidRDefault="00837A6E" w:rsidP="00837A6E" w:rsidR="00837A6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837A6E" w:rsidP="00837A6E" w:rsidR="00837A6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37A6E" w:rsidP="00837A6E" w:rsidR="00837A6E">
      <w:pPr>
        <w:ind w:firstLine="5103"/>
        <w:jc w:val="both"/>
        <w:rPr>
          <w:szCs w:val="24"/>
          <w:lang w:val="hr-HR"/>
        </w:rPr>
      </w:pPr>
    </w:p>
    <w:p w:rsidRDefault="00837A6E" w:rsidP="00837A6E" w:rsidR="00837A6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837A6E" w:rsidP="00837A6E" w:rsidR="00837A6E">
      <w:pPr>
        <w:rPr>
          <w:szCs w:val="24"/>
          <w:lang w:val="hr-HR"/>
        </w:rPr>
      </w:pPr>
    </w:p>
    <w:p w:rsidRDefault="00837A6E" w:rsidP="00837A6E" w:rsidR="00837A6E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837A6E" w:rsidP="00837A6E" w:rsidR="00837A6E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Vesna Dragišić</w:t>
      </w:r>
    </w:p>
    <w:p w:rsidRDefault="00837A6E" w:rsidP="00837A6E" w:rsidR="00837A6E">
      <w:pPr>
        <w:jc w:val="both"/>
        <w:rPr>
          <w:szCs w:val="24"/>
          <w:lang w:val="hr-HR"/>
        </w:rPr>
      </w:pPr>
    </w:p>
    <w:p w:rsidRDefault="00837A6E" w:rsidP="00837A6E" w:rsidR="00837A6E">
      <w:pPr>
        <w:jc w:val="both"/>
        <w:rPr>
          <w:szCs w:val="24"/>
          <w:lang w:val="hr-HR"/>
        </w:rPr>
      </w:pPr>
    </w:p>
    <w:p w:rsidRDefault="00837A6E" w:rsidP="00837A6E" w:rsidR="00837A6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37A6E" w:rsidP="00837A6E" w:rsidR="00837A6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37A6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1080760"/>
      <w:docPartObj>
        <w:docPartGallery w:val="Page Numbers (Top of Page)"/>
        <w:docPartUnique/>
      </w:docPartObj>
    </w:sdtPr>
    <w:sdtContent>
      <w:p w:rsidRDefault="00837A6E" w:rsidR="00837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7A6E" w:rsidR="008333A9">
    <w:pPr>
      <w:pStyle w:val="Zaglavlje"/>
    </w:pPr>
    <w:r>
      <w:t>Poslovni broj: 1 St-349/2018-7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A6E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37A6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37A6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37A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37A6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St-349/2018-7</izvorni_sadrzaj>
    <derivirana_varijabla naziv="DomainObject.Oznaka_1">St-349/2018-7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St-349/2018</izvorni_sadrzaj>
    <derivirana_varijabla naziv="DomainObject.Predmet.OznakaBroj_1">St-349/2018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TOMABO društvo s ograničenom odgovornošću za trgovinu i posredovanje</izvorni_sadrzaj>
    <derivirana_varijabla naziv="DomainObject.Predmet.StrankaFormated_1">  TOMABO društvo s ograničenom odgovornošću za trgovinu i posredovanje</derivirana_varijabla>
  </DomainObject.Predmet.StrankaFormated>
  <DomainObject.Predmet.StrankaFormatedOIB>
    <izvorni_sadrzaj>  TOMABO društvo s ograničenom odgovornošću za trgovinu i posredovanje, OIB 83578022573</izvorni_sadrzaj>
    <derivirana_varijabla naziv="DomainObject.Predmet.StrankaFormatedOIB_1">  TOMABO društvo s ograničenom odgovornošću za trgovinu i posredovanje, OIB 83578022573</derivirana_varijabla>
  </DomainObject.Predmet.StrankaFormatedOIB>
  <DomainObject.Predmet.StrankaFormatedWithAdress>
    <izvorni_sadrzaj> TOMABO društvo s ograničenom odgovornošću za trgovinu i posredovanje, Majstora Radovana 20, 10000 Zagreb</izvorni_sadrzaj>
    <derivirana_varijabla naziv="DomainObject.Predmet.StrankaFormatedWithAdress_1"> TOMABO društvo s ograničenom odgovornošću za trgovinu i posredovanje, Majstora Radovana 20, 10000 Zagreb</derivirana_varijabla>
  </DomainObject.Predmet.StrankaFormatedWithAdress>
  <DomainObject.Predmet.StrankaFormatedWithAdressOIB>
    <izvorni_sadrzaj> TOMABO društvo s ograničenom odgovornošću za trgovinu i posredovanje, OIB 83578022573, Majstora Radovana 20, 10000 Zagreb</izvorni_sadrzaj>
    <derivirana_varijabla naziv="DomainObject.Predmet.StrankaFormatedWithAdressOIB_1"> TOMABO društvo s ograničenom odgovornošću za trgovinu i posredovanje, OIB 83578022573, Majstora Radovana 20, 10000 Zagreb</derivirana_varijabla>
  </DomainObject.Predmet.StrankaFormatedWithAdressOIB>
  <DomainObject.Predmet.StrankaWithAdress>
    <izvorni_sadrzaj>TOMABO društvo s ograničenom odgovornošću za trgovinu i posredovanje Majstora Radovana 20,10000 Zagreb</izvorni_sadrzaj>
    <derivirana_varijabla naziv="DomainObject.Predmet.StrankaWithAdress_1">TOMABO društvo s ograničenom odgovornošću za trgovinu i posredovanje Majstora Radovana 20,10000 Zagreb</derivirana_varijabla>
  </DomainObject.Predmet.StrankaWithAdress>
  <DomainObject.Predmet.StrankaWithAdressOIB>
    <izvorni_sadrzaj>TOMABO društvo s ograničenom odgovornošću za trgovinu i posredovanje, OIB 83578022573, Majstora Radovana 20,10000 Zagreb</izvorni_sadrzaj>
    <derivirana_varijabla naziv="DomainObject.Predmet.StrankaWithAdressOIB_1">TOMABO društvo s ograničenom odgovornošću za trgovinu i posredovanje, OIB 83578022573, Majstora Radovana 20,10000 Zagreb</derivirana_varijabla>
  </DomainObject.Predmet.StrankaWithAdressOIB>
  <DomainObject.Predmet.StrankaNazivFormated>
    <izvorni_sadrzaj>TOMABO društvo s ograničenom odgovornošću za trgovinu i posredovanje</izvorni_sadrzaj>
    <derivirana_varijabla naziv="DomainObject.Predmet.StrankaNazivFormated_1">TOMABO društvo s ograničenom odgovornošću za trgovinu i posredovanje</derivirana_varijabla>
  </DomainObject.Predmet.StrankaNazivFormated>
  <DomainObject.Predmet.StrankaNazivFormatedOIB>
    <izvorni_sadrzaj>TOMABO društvo s ograničenom odgovornošću za trgovinu i posredovanje, OIB 83578022573</izvorni_sadrzaj>
    <derivirana_varijabla naziv="DomainObject.Predmet.StrankaNazivFormatedOIB_1">TOMABO društvo s ograničenom odgovornošću za trgovinu i posredovanje, OIB 83578022573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TOMABO društvo s ograničenom odgovornošću za trgovinu i posredovanje</item>
    </izvorni_sadrzaj>
    <derivirana_varijabla naziv="DomainObject.Predmet.StrankaListFormated_1">
      <item>TOMABO društvo s ograničenom odgovornošću za trgovinu i posredovanje</item>
    </derivirana_varijabla>
  </DomainObject.Predmet.StrankaListFormated>
  <DomainObject.Predmet.StrankaListFormatedOIB>
    <izvorni_sadrzaj>
      <item>TOMABO društvo s ograničenom odgovornošću za trgovinu i posredovanje, OIB 83578022573</item>
    </izvorni_sadrzaj>
    <derivirana_varijabla naziv="DomainObject.Predmet.StrankaListFormatedOIB_1">
      <item>TOMABO društvo s ograničenom odgovornošću za trgovinu i posredovanje, OIB 83578022573</item>
    </derivirana_varijabla>
  </DomainObject.Predmet.StrankaListFormatedOIB>
  <DomainObject.Predmet.StrankaListFormatedWithAdress>
    <izvorni_sadrzaj>
      <item>TOMABO društvo s ograničenom odgovornošću za trgovinu i posredovanje, Majstora Radovana 20, 10000 Zagreb</item>
    </izvorni_sadrzaj>
    <derivirana_varijabla naziv="DomainObject.Predmet.StrankaListFormatedWithAdress_1">
      <item>TOMABO društvo s ograničenom odgovornošću za trgovinu i posredovanje, Majstora Radovana 20, 10000 Zagreb</item>
    </derivirana_varijabla>
  </DomainObject.Predmet.StrankaListFormatedWithAdress>
  <DomainObject.Predmet.StrankaListFormatedWithAdressOIB>
    <izvorni_sadrzaj>
      <item>TOMABO društvo s ograničenom odgovornošću za trgovinu i posredovanje, OIB 83578022573, Majstora Radovana 20, 10000 Zagreb</item>
    </izvorni_sadrzaj>
    <derivirana_varijabla naziv="DomainObject.Predmet.StrankaListFormatedWithAdressOIB_1">
      <item>TOMABO društvo s ograničenom odgovornošću za trgovinu i posredovanje, OIB 83578022573, Majstora Radovana 20, 10000 Zagreb</item>
    </derivirana_varijabla>
  </DomainObject.Predmet.StrankaListFormatedWithAdressOIB>
  <DomainObject.Predmet.StrankaListNazivFormated>
    <izvorni_sadrzaj>
      <item>TOMABO društvo s ograničenom odgovornošću za trgovinu i posredovanje</item>
    </izvorni_sadrzaj>
    <derivirana_varijabla naziv="DomainObject.Predmet.StrankaListNazivFormated_1">
      <item>TOMABO društvo s ograničenom odgovornošću za trgovinu i posredovanje</item>
    </derivirana_varijabla>
  </DomainObject.Predmet.StrankaListNazivFormated>
  <DomainObject.Predmet.StrankaListNazivFormatedOIB>
    <izvorni_sadrzaj>
      <item>TOMABO društvo s ograničenom odgovornošću za trgovinu i posredovanje, OIB 83578022573</item>
    </izvorni_sadrzaj>
    <derivirana_varijabla naziv="DomainObject.Predmet.StrankaListNazivFormatedOIB_1">
      <item>TOMABO društvo s ograničenom odgovornošću za trgovinu i posredovanje, OIB 83578022573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Zagrebu</item>
      <item>Marin Tošić</item>
    </izvorni_sadrzaj>
    <derivirana_varijabla naziv="DomainObject.Predmet.OstaliListFormated_1">
      <item>Trgovački sud u Zagrebu</item>
      <item>Marin Tošić</item>
    </derivirana_varijabla>
  </DomainObject.Predmet.OstaliListFormated>
  <DomainObject.Predmet.OstaliListFormatedOIB>
    <izvorni_sadrzaj>
      <item>Trgovački sud u Zagrebu</item>
      <item>Marin Tošić, OIB 34059524477</item>
    </izvorni_sadrzaj>
    <derivirana_varijabla naziv="DomainObject.Predmet.OstaliListFormatedOIB_1">
      <item>Trgovački sud u Zagrebu</item>
      <item>Marin Tošić, OIB 34059524477</item>
    </derivirana_varijabla>
  </DomainObject.Predmet.OstaliListFormatedOIB>
  <DomainObject.Predmet.OstaliListFormatedWithAdress>
    <izvorni_sadrzaj>
      <item>Trgovački sud u Zagrebu, ., 10000 Zagreb</item>
      <item>Marin Tošić, Slavonska ulica 1., 10430 Samobor</item>
    </izvorni_sadrzaj>
    <derivirana_varijabla naziv="DomainObject.Predmet.OstaliListFormatedWithAdress_1">
      <item>Trgovački sud u Zagrebu, ., 10000 Zagreb</item>
      <item>Marin Tošić, Slavonska ulica 1., 10430 Samobor</item>
    </derivirana_varijabla>
  </DomainObject.Predmet.OstaliListFormatedWithAdress>
  <DomainObject.Predmet.OstaliListFormatedWithAdressOIB>
    <izvorni_sadrzaj>
      <item>Trgovački sud u Zagrebu, ., 10000 Zagreb</item>
      <item>Marin Tošić, OIB 34059524477, Slavonska ulica 1., 10430 Samobor</item>
    </izvorni_sadrzaj>
    <derivirana_varijabla naziv="DomainObject.Predmet.OstaliListFormatedWithAdressOIB_1">
      <item>Trgovački sud u Zagrebu, ., 10000 Zagreb</item>
      <item>Marin Tošić, OIB 34059524477, Slavonska ulica 1., 10430 Samobor</item>
    </derivirana_varijabla>
  </DomainObject.Predmet.OstaliListFormatedWithAdressOIB>
  <DomainObject.Predmet.OstaliListNazivFormated>
    <izvorni_sadrzaj>
      <item>Trgovački sud u Zagrebu</item>
      <item>Marin Tošić</item>
    </izvorni_sadrzaj>
    <derivirana_varijabla naziv="DomainObject.Predmet.OstaliListNazivFormated_1">
      <item>Trgovački sud u Zagrebu</item>
      <item>Marin Tošić</item>
    </derivirana_varijabla>
  </DomainObject.Predmet.OstaliListNazivFormated>
  <DomainObject.Predmet.OstaliListNazivFormatedOIB>
    <izvorni_sadrzaj>
      <item>Trgovački sud u Zagrebu</item>
      <item>Marin Tošić, OIB 34059524477</item>
    </izvorni_sadrzaj>
    <derivirana_varijabla naziv="DomainObject.Predmet.OstaliListNazivFormatedOIB_1">
      <item>Trgovački sud u Zagrebu</item>
      <item>Marin Tošić, OIB 34059524477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St-349/2018-7</izvorni_sadrzaj>
    <derivirana_varijabla naziv="DomainObject.PoslovniBrojDokumenta_1">St-349/2018-7</derivirana_varijabla>
  </DomainObject.PoslovniBrojDokumenta>
  <DomainObject.Predmet.StrankaIDrugi>
    <izvorni_sadrzaj>TOMABO društvo s ograničenom odgovornošću za trgovinu i posredovanje</izvorni_sadrzaj>
    <derivirana_varijabla naziv="DomainObject.Predmet.StrankaIDrugi_1">TOMABO društvo s ograničenom odgovornošću za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TOMABO društvo s ograničenom odgovornošću za trgovinu i posredovanje, OIB 83578022573, Majstora Radovana 20, 10000 Zagreb</izvorni_sadrzaj>
    <derivirana_varijabla naziv="DomainObject.Predmet.StrankaIDrugiAdressOIB_1">TOMABO društvo s ograničenom odgovornošću za trgovinu i posredovanje, OIB 83578022573, Majstora Radovana 20,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TOMABO društvo s ograničenom odgovornošću za trgovinu i posredovanje</item>
      <item>Trgovački sud u Zagrebu</item>
      <item>Marin Tošić</item>
    </izvorni_sadrzaj>
    <derivirana_varijabla naziv="DomainObject.Predmet.SudioniciListNaziv_1">
      <item>TOMABO društvo s ograničenom odgovornošću za trgovinu i posredovanje</item>
      <item>Trgovački sud u Zagrebu</item>
      <item>Marin Tošić</item>
    </derivirana_varijabla>
  </DomainObject.Predmet.SudioniciListNaziv>
  <DomainObject.Predmet.SudioniciListAdressOIB>
    <izvorni_sadrzaj>
      <item>TOMABO društvo s ograničenom odgovornošću za trgovinu i posredovanje, OIB 83578022573, Majstora Radovana 20,10000 Zagreb</item>
      <item>Trgovački sud u Zagrebu, .,10000 Zagreb</item>
      <item>Marin Tošić, OIB 34059524477, Slavonska ulica 1.,10430 Samobor</item>
    </izvorni_sadrzaj>
    <derivirana_varijabla naziv="DomainObject.Predmet.SudioniciListAdressOIB_1">
      <item>TOMABO društvo s ograničenom odgovornošću za trgovinu i posredovanje, OIB 83578022573, Majstora Radovana 20,10000 Zagreb</item>
      <item>Trgovački sud u Zagrebu, .,10000 Zagreb</item>
      <item>Marin Tošić, OIB 34059524477, Slavonska ulica 1.,10430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A7145-BC5A-4885-9D19-3323B20AB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2738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