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059a8" w14:paraId="da059a8" w:rsidRDefault="00AF7E80" w:rsidP="00AF7E80" w:rsidR="00AF7E80">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F7E80" w:rsidP="00AF7E80" w:rsidR="00AF7E80">
      <w:pPr>
        <w:rPr>
          <w:rFonts w:hAnsi="Times New Roman" w:ascii="Times New Roman"/>
          <w:szCs w:val="24"/>
        </w:rPr>
      </w:pPr>
      <w:r>
        <w:rPr>
          <w:rFonts w:hAnsi="Times New Roman" w:ascii="Times New Roman"/>
          <w:szCs w:val="24"/>
        </w:rPr>
        <w:t xml:space="preserve">        Republika Hrvatska</w:t>
      </w:r>
    </w:p>
    <w:p w:rsidRDefault="00AF7E80" w:rsidP="00AF7E80" w:rsidR="00AF7E80">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AF7E80" w:rsidP="00AF7E80" w:rsidR="00AF7E80">
      <w:pPr>
        <w:rPr>
          <w:rFonts w:hAnsi="Times New Roman" w:ascii="Times New Roman"/>
          <w:szCs w:val="24"/>
        </w:rPr>
      </w:pPr>
      <w:r>
        <w:rPr>
          <w:rFonts w:hAnsi="Times New Roman" w:ascii="Times New Roman"/>
          <w:szCs w:val="24"/>
        </w:rPr>
        <w:t xml:space="preserve">      Zagreb, Amruševa 2/II</w:t>
      </w:r>
    </w:p>
    <w:p w:rsidRDefault="00AF7E80" w:rsidP="00AF7E80" w:rsidR="00AF7E80">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w:t>
      </w:r>
      <w:r w:rsidR="004258AC">
        <w:rPr>
          <w:rFonts w:hAnsi="Times New Roman" w:ascii="Times New Roman"/>
          <w:szCs w:val="24"/>
        </w:rPr>
        <w:t>.</w:t>
      </w:r>
      <w:r>
        <w:rPr>
          <w:rFonts w:hAnsi="Times New Roman" w:ascii="Times New Roman"/>
          <w:szCs w:val="24"/>
        </w:rPr>
        <w:t xml:space="preserve"> St- </w:t>
      </w:r>
      <w:r w:rsidR="005F416C">
        <w:rPr>
          <w:rFonts w:hAnsi="Times New Roman" w:ascii="Times New Roman"/>
          <w:szCs w:val="24"/>
        </w:rPr>
        <w:t>790/13</w:t>
      </w:r>
      <w:r>
        <w:rPr>
          <w:rFonts w:hAnsi="Times New Roman" w:ascii="Times New Roman"/>
          <w:szCs w:val="24"/>
        </w:rPr>
        <w:t xml:space="preserve"> </w:t>
      </w:r>
      <w:r w:rsidR="004965A4">
        <w:rPr>
          <w:rFonts w:hAnsi="Times New Roman" w:ascii="Times New Roman"/>
          <w:szCs w:val="24"/>
        </w:rPr>
        <w:t>-1389</w:t>
      </w:r>
      <w:r>
        <w:rPr>
          <w:rFonts w:hAnsi="Times New Roman" w:ascii="Times New Roman"/>
          <w:szCs w:val="24"/>
        </w:rPr>
        <w:t xml:space="preserve">       </w:t>
      </w:r>
    </w:p>
    <w:p w:rsidRDefault="00AF7E80" w:rsidP="00AF7E80" w:rsidR="00AF7E80">
      <w:pPr>
        <w:jc w:val="right"/>
        <w:rPr>
          <w:rFonts w:hAnsi="Times New Roman" w:ascii="Times New Roman"/>
          <w:szCs w:val="24"/>
        </w:rPr>
      </w:pPr>
    </w:p>
    <w:p w:rsidRDefault="00AF7E80" w:rsidP="00AF7E80" w:rsidR="00AF7E80">
      <w:pPr>
        <w:jc w:val="center"/>
        <w:rPr>
          <w:rFonts w:hAnsi="Times New Roman" w:ascii="Times New Roman"/>
          <w:szCs w:val="24"/>
        </w:rPr>
      </w:pPr>
      <w:r>
        <w:rPr>
          <w:rFonts w:hAnsi="Times New Roman" w:ascii="Times New Roman"/>
          <w:szCs w:val="24"/>
        </w:rPr>
        <w:t>R E P U B L I K A    H R V A T S K A</w:t>
      </w:r>
    </w:p>
    <w:p w:rsidRDefault="00AF7E80" w:rsidP="00AF7E80" w:rsidR="00AF7E80">
      <w:pPr>
        <w:rPr>
          <w:rFonts w:hAnsi="Times New Roman" w:ascii="Times New Roman"/>
          <w:b/>
          <w:bCs/>
          <w:szCs w:val="24"/>
        </w:rPr>
      </w:pPr>
    </w:p>
    <w:p w:rsidRDefault="00AF7E80" w:rsidP="00AF7E80" w:rsidR="00AF7E80">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AF7E80" w:rsidP="00AF7E80" w:rsidR="00AF7E80">
      <w:pPr>
        <w:rPr>
          <w:rFonts w:hAnsi="Times New Roman" w:ascii="Times New Roman"/>
          <w:b/>
          <w:bCs/>
          <w:szCs w:val="24"/>
        </w:rPr>
      </w:pPr>
    </w:p>
    <w:p w:rsidRDefault="00AF7E80" w:rsidP="00AF7E80" w:rsidR="00AF7E80">
      <w:pPr>
        <w:jc w:val="both"/>
        <w:rPr>
          <w:rFonts w:hAnsi="Times New Roman" w:ascii="Times New Roman"/>
          <w:szCs w:val="24"/>
        </w:rPr>
      </w:pPr>
      <w:r>
        <w:rPr>
          <w:rFonts w:hAnsi="Times New Roman" w:ascii="Times New Roman"/>
          <w:bCs/>
          <w:szCs w:val="24"/>
        </w:rPr>
        <w:tab/>
      </w:r>
      <w:r>
        <w:rPr>
          <w:rFonts w:hAnsi="Times New Roman" w:ascii="Times New Roman"/>
          <w:szCs w:val="24"/>
        </w:rPr>
        <w:t>Trgovački sud u Zagrebu, po sucu pojedincu Luciji Butigan, u st</w:t>
      </w:r>
      <w:r w:rsidR="00426D48">
        <w:rPr>
          <w:rFonts w:hAnsi="Times New Roman" w:ascii="Times New Roman"/>
          <w:szCs w:val="24"/>
        </w:rPr>
        <w:t xml:space="preserve">ečajnom postupku </w:t>
      </w:r>
      <w:r w:rsidR="004258AC" w:rsidRPr="004258AC">
        <w:rPr>
          <w:rFonts w:hAnsi="Times New Roman" w:ascii="Times New Roman"/>
          <w:szCs w:val="24"/>
        </w:rPr>
        <w:t xml:space="preserve"> nad </w:t>
      </w:r>
      <w:r w:rsidR="00743E3A">
        <w:rPr>
          <w:rFonts w:hAnsi="Times New Roman" w:ascii="Times New Roman"/>
          <w:szCs w:val="24"/>
        </w:rPr>
        <w:t xml:space="preserve">stečajnim dužnikom </w:t>
      </w:r>
      <w:r w:rsidR="004258AC" w:rsidRPr="004258AC">
        <w:rPr>
          <w:rFonts w:hAnsi="Times New Roman" w:ascii="Times New Roman"/>
          <w:szCs w:val="24"/>
        </w:rPr>
        <w:t xml:space="preserve"> </w:t>
      </w:r>
      <w:r w:rsidR="005F416C">
        <w:rPr>
          <w:rFonts w:hAnsi="Times New Roman" w:ascii="Times New Roman"/>
          <w:szCs w:val="24"/>
        </w:rPr>
        <w:t>EUROYACHTING d.o.o. u stečaju, Zagreb, Ogrizovićeva 41, OIB:56804906735, dana 25</w:t>
      </w:r>
      <w:r w:rsidR="004258AC" w:rsidRPr="004258AC">
        <w:rPr>
          <w:rFonts w:hAnsi="Times New Roman" w:ascii="Times New Roman"/>
          <w:szCs w:val="24"/>
        </w:rPr>
        <w:t xml:space="preserve">. </w:t>
      </w:r>
      <w:r w:rsidR="005F416C">
        <w:rPr>
          <w:rFonts w:hAnsi="Times New Roman" w:ascii="Times New Roman"/>
          <w:szCs w:val="24"/>
        </w:rPr>
        <w:t>travnja</w:t>
      </w:r>
      <w:r w:rsidR="004258AC">
        <w:rPr>
          <w:rFonts w:hAnsi="Times New Roman" w:ascii="Times New Roman"/>
          <w:szCs w:val="24"/>
        </w:rPr>
        <w:t xml:space="preserve"> 2018</w:t>
      </w:r>
      <w:r w:rsidR="004258AC" w:rsidRPr="004258AC">
        <w:rPr>
          <w:rFonts w:hAnsi="Times New Roman" w:ascii="Times New Roman"/>
          <w:szCs w:val="24"/>
        </w:rPr>
        <w:t>.</w:t>
      </w:r>
    </w:p>
    <w:p w:rsidRDefault="00AF7E80" w:rsidP="00AF7E80" w:rsidR="00AF7E80">
      <w:pPr>
        <w:jc w:val="center"/>
        <w:rPr>
          <w:rFonts w:hAnsi="Times New Roman" w:ascii="Times New Roman"/>
          <w:szCs w:val="24"/>
        </w:rPr>
      </w:pPr>
    </w:p>
    <w:p w:rsidRDefault="00AF7E80" w:rsidP="00AF7E80" w:rsidR="00AF7E80">
      <w:pPr>
        <w:jc w:val="center"/>
        <w:rPr>
          <w:rFonts w:hAnsi="Times New Roman" w:ascii="Times New Roman"/>
          <w:szCs w:val="24"/>
        </w:rPr>
      </w:pPr>
      <w:r>
        <w:rPr>
          <w:rFonts w:hAnsi="Times New Roman" w:ascii="Times New Roman"/>
          <w:szCs w:val="24"/>
        </w:rPr>
        <w:t xml:space="preserve">r i j e š i o    j e </w:t>
      </w:r>
    </w:p>
    <w:p w:rsidRDefault="00AF7E80" w:rsidP="00AF7E80" w:rsidR="00AF7E80">
      <w:pPr>
        <w:jc w:val="center"/>
        <w:rPr>
          <w:rFonts w:hAnsi="Times New Roman" w:ascii="Times New Roman"/>
          <w:szCs w:val="24"/>
        </w:rPr>
      </w:pPr>
      <w:r>
        <w:rPr>
          <w:rFonts w:hAnsi="Times New Roman" w:ascii="Times New Roman"/>
          <w:szCs w:val="24"/>
        </w:rPr>
        <w:tab/>
      </w:r>
    </w:p>
    <w:p w:rsidRDefault="00AF7E80" w:rsidP="005F416C" w:rsidR="005F416C" w:rsidRPr="005F416C">
      <w:pPr>
        <w:pStyle w:val="Tijeloteksta"/>
        <w:numPr>
          <w:ilvl w:val="0"/>
          <w:numId w:val="1"/>
        </w:numPr>
        <w:rPr>
          <w:szCs w:val="24"/>
        </w:rPr>
      </w:pPr>
      <w:r>
        <w:rPr>
          <w:szCs w:val="24"/>
        </w:rPr>
        <w:t xml:space="preserve">Određuje se ročište za diobu kupovnine polučene prodajom </w:t>
      </w:r>
      <w:r w:rsidR="00743E3A">
        <w:rPr>
          <w:szCs w:val="24"/>
        </w:rPr>
        <w:t xml:space="preserve">imovine stečajnog dužnika  </w:t>
      </w:r>
      <w:r w:rsidR="005F416C">
        <w:rPr>
          <w:szCs w:val="24"/>
        </w:rPr>
        <w:t>EUROYACHTING d.o.o. u stečaju, Zagreb, Ogrizovićeva 41, OIB:56804906735</w:t>
      </w:r>
      <w:r w:rsidR="00197626">
        <w:rPr>
          <w:szCs w:val="24"/>
        </w:rPr>
        <w:t xml:space="preserve">, i to </w:t>
      </w:r>
      <w:r w:rsidR="00197626" w:rsidRPr="00197626">
        <w:rPr>
          <w:szCs w:val="24"/>
        </w:rPr>
        <w:t xml:space="preserve">za nekretninu </w:t>
      </w:r>
      <w:r w:rsidR="005F416C" w:rsidRPr="005F416C">
        <w:rPr>
          <w:szCs w:val="24"/>
        </w:rPr>
        <w:t>upisanu u zk.ul. 8614, k.o. Stenjevec, Općinski građanski sud u Zagrebu, zemljišnoknjižni odjel Zagreb, k.č.br. 77/10, STAMBENA ZGRADA 28,30,32,34, SAVSKA OPATOVINA I DVORIŠTE, površine 5085 m2 , i to:</w:t>
      </w:r>
    </w:p>
    <w:p w:rsidRDefault="005F416C" w:rsidP="005F416C" w:rsidR="005F416C">
      <w:pPr>
        <w:pStyle w:val="Tijeloteksta"/>
        <w:ind w:left="780"/>
        <w:rPr>
          <w:szCs w:val="24"/>
        </w:rPr>
      </w:pPr>
      <w:r w:rsidRPr="005F416C">
        <w:rPr>
          <w:szCs w:val="24"/>
        </w:rPr>
        <w:t>-20. Suvlasnički dio: 67/10000 ETAŽNO VLASNIŠTVO (E-20) trosobni stan oznake STAN A5b-1 na I katu neto korisne površine 74,68čm, sadržaja: dnevni boravak i blagavaonica, kuhinja, 2 sobe, kupaonica, wc, degažman, ulaz, loggia, neodvojivo vezan uz spremište oznake sp-Ab-1,29 na podrumskoj etaži -1  neto korisne površine 3,31čm; ukupne površine 77,99čm označeno u planu posebni</w:t>
      </w:r>
      <w:r>
        <w:rPr>
          <w:szCs w:val="24"/>
        </w:rPr>
        <w:t>h dijelova zgrade zelenom bojom,</w:t>
      </w:r>
    </w:p>
    <w:p w:rsidRDefault="00AF7E80" w:rsidP="005F416C" w:rsidR="00197626">
      <w:pPr>
        <w:pStyle w:val="Tijeloteksta"/>
        <w:ind w:left="780"/>
        <w:rPr>
          <w:szCs w:val="24"/>
        </w:rPr>
      </w:pPr>
      <w:r w:rsidRPr="00197626">
        <w:rPr>
          <w:szCs w:val="24"/>
        </w:rPr>
        <w:t xml:space="preserve">a koje će se održati dana </w:t>
      </w:r>
      <w:r w:rsidR="00743E3A" w:rsidRPr="00197626">
        <w:rPr>
          <w:b/>
          <w:szCs w:val="24"/>
          <w:u w:val="single"/>
        </w:rPr>
        <w:t>7</w:t>
      </w:r>
      <w:r w:rsidR="00426D48" w:rsidRPr="00197626">
        <w:rPr>
          <w:b/>
          <w:szCs w:val="24"/>
          <w:u w:val="single"/>
        </w:rPr>
        <w:t xml:space="preserve">. </w:t>
      </w:r>
      <w:r w:rsidR="005F416C">
        <w:rPr>
          <w:b/>
          <w:szCs w:val="24"/>
          <w:u w:val="single"/>
        </w:rPr>
        <w:t>lipnja</w:t>
      </w:r>
      <w:r w:rsidR="009B03C4" w:rsidRPr="00197626">
        <w:rPr>
          <w:b/>
          <w:szCs w:val="24"/>
          <w:u w:val="single"/>
        </w:rPr>
        <w:t xml:space="preserve"> 2018</w:t>
      </w:r>
      <w:r w:rsidRPr="00197626">
        <w:rPr>
          <w:b/>
          <w:szCs w:val="24"/>
          <w:u w:val="single"/>
        </w:rPr>
        <w:t xml:space="preserve">. u </w:t>
      </w:r>
      <w:r w:rsidR="005F416C">
        <w:rPr>
          <w:b/>
          <w:szCs w:val="24"/>
          <w:u w:val="single"/>
        </w:rPr>
        <w:t>11,0</w:t>
      </w:r>
      <w:r w:rsidR="00197626" w:rsidRPr="00197626">
        <w:rPr>
          <w:b/>
          <w:szCs w:val="24"/>
          <w:u w:val="single"/>
        </w:rPr>
        <w:t>0</w:t>
      </w:r>
      <w:r w:rsidRPr="00197626">
        <w:rPr>
          <w:b/>
          <w:szCs w:val="24"/>
          <w:u w:val="single"/>
        </w:rPr>
        <w:t xml:space="preserve"> sati</w:t>
      </w:r>
      <w:r w:rsidR="00197626">
        <w:rPr>
          <w:szCs w:val="24"/>
        </w:rPr>
        <w:t>, u</w:t>
      </w:r>
      <w:r w:rsidR="009B03C4" w:rsidRPr="00197626">
        <w:rPr>
          <w:szCs w:val="24"/>
        </w:rPr>
        <w:t xml:space="preserve"> Trgovačkom sudu u Zagrebu, Amruševa 2</w:t>
      </w:r>
      <w:r w:rsidRPr="00197626">
        <w:rPr>
          <w:szCs w:val="24"/>
        </w:rPr>
        <w:t>, soba br. 91/II (ulična zgrada).</w:t>
      </w:r>
    </w:p>
    <w:p w:rsidRDefault="00197626" w:rsidP="00197626" w:rsidR="00197626">
      <w:pPr>
        <w:pStyle w:val="Tijeloteksta"/>
        <w:ind w:left="780"/>
        <w:rPr>
          <w:szCs w:val="24"/>
        </w:rPr>
      </w:pPr>
    </w:p>
    <w:p w:rsidRDefault="00AF7E80" w:rsidP="00197626" w:rsidR="00197626">
      <w:pPr>
        <w:pStyle w:val="Tijeloteksta"/>
        <w:numPr>
          <w:ilvl w:val="0"/>
          <w:numId w:val="1"/>
        </w:numPr>
        <w:rPr>
          <w:szCs w:val="24"/>
        </w:rPr>
      </w:pPr>
      <w:r w:rsidRPr="00197626">
        <w:rPr>
          <w:szCs w:val="24"/>
        </w:rPr>
        <w:t>Pozivaju se na ročište razlučni vjerovnici i svi stečajni vjerovnici koji prema stanju spisa i prema podacima iz zemljišne knjige polažu pravo da se namire iz iznosa kupovnine. Upozoravaju se vjerovnici koji ne pristupe na diobeno ročište da će se njihove tražbine uzeti prema stanju koje proizlazi iz zemljišne knjige i spisa. Najkasnije na diobenom ročištu vjerovnici mogu drugom vjerovniku osporiti tražbinu, visinu tražbine i red namirenja, ukoliko o tome nije već odlučeno u skladu sa Stečajnim zakonom.</w:t>
      </w:r>
    </w:p>
    <w:p w:rsidRDefault="00197626" w:rsidP="00197626" w:rsidR="00197626">
      <w:pPr>
        <w:pStyle w:val="Tijeloteksta"/>
        <w:ind w:left="780"/>
        <w:rPr>
          <w:szCs w:val="24"/>
        </w:rPr>
      </w:pPr>
    </w:p>
    <w:p w:rsidRDefault="00A65EFC" w:rsidP="00197626" w:rsidR="00AF7E80" w:rsidRPr="00197626">
      <w:pPr>
        <w:pStyle w:val="Tijeloteksta"/>
        <w:numPr>
          <w:ilvl w:val="0"/>
          <w:numId w:val="1"/>
        </w:numPr>
        <w:rPr>
          <w:szCs w:val="24"/>
        </w:rPr>
      </w:pPr>
      <w:r>
        <w:rPr>
          <w:szCs w:val="24"/>
        </w:rPr>
        <w:t xml:space="preserve">Ovo rješenje </w:t>
      </w:r>
      <w:r w:rsidR="00AF7E80" w:rsidRPr="00197626">
        <w:rPr>
          <w:szCs w:val="24"/>
        </w:rPr>
        <w:t>objavit će se na e-oglasnoj ploči ovog suda.</w:t>
      </w:r>
    </w:p>
    <w:p w:rsidRDefault="00AF7E80" w:rsidP="00AF7E80" w:rsidR="00AF7E80">
      <w:pPr>
        <w:tabs>
          <w:tab w:pos="6336" w:val="left"/>
        </w:tabs>
        <w:rPr>
          <w:rFonts w:hAnsi="Times New Roman" w:ascii="Times New Roman"/>
          <w:szCs w:val="24"/>
        </w:rPr>
      </w:pPr>
      <w:r>
        <w:rPr>
          <w:rFonts w:hAnsi="Times New Roman" w:ascii="Times New Roman"/>
          <w:szCs w:val="24"/>
        </w:rPr>
        <w:tab/>
      </w:r>
    </w:p>
    <w:p w:rsidRDefault="005F416C" w:rsidP="00AF7E80" w:rsidR="00AF7E80">
      <w:pPr>
        <w:jc w:val="center"/>
        <w:rPr>
          <w:rFonts w:hAnsi="Times New Roman" w:ascii="Times New Roman"/>
          <w:szCs w:val="24"/>
        </w:rPr>
      </w:pPr>
      <w:r>
        <w:rPr>
          <w:rFonts w:hAnsi="Times New Roman" w:ascii="Times New Roman"/>
          <w:szCs w:val="24"/>
        </w:rPr>
        <w:t>U Zagrebu, 25</w:t>
      </w:r>
      <w:r w:rsidR="00AF7E80">
        <w:rPr>
          <w:rFonts w:hAnsi="Times New Roman" w:ascii="Times New Roman"/>
          <w:szCs w:val="24"/>
        </w:rPr>
        <w:t xml:space="preserve">. </w:t>
      </w:r>
      <w:r>
        <w:rPr>
          <w:rFonts w:hAnsi="Times New Roman" w:ascii="Times New Roman"/>
          <w:szCs w:val="24"/>
        </w:rPr>
        <w:t>travnja</w:t>
      </w:r>
      <w:r w:rsidR="009B03C4">
        <w:rPr>
          <w:rFonts w:hAnsi="Times New Roman" w:ascii="Times New Roman"/>
          <w:szCs w:val="24"/>
        </w:rPr>
        <w:t xml:space="preserve"> 2018</w:t>
      </w:r>
      <w:r w:rsidR="00AF7E80">
        <w:rPr>
          <w:rFonts w:hAnsi="Times New Roman" w:ascii="Times New Roman"/>
          <w:szCs w:val="24"/>
        </w:rPr>
        <w:t>.</w:t>
      </w:r>
    </w:p>
    <w:p w:rsidRDefault="00AF7E80" w:rsidP="00AF7E80" w:rsidR="00AF7E80">
      <w:pPr>
        <w:jc w:val="center"/>
        <w:rPr>
          <w:rFonts w:hAnsi="Times New Roman" w:ascii="Times New Roman"/>
          <w:b/>
          <w:szCs w:val="24"/>
        </w:rPr>
      </w:pPr>
    </w:p>
    <w:p w:rsidRDefault="009B03C4" w:rsidP="009B03C4" w:rsidR="00AF7E80">
      <w:pPr>
        <w:ind w:firstLine="708" w:left="6372"/>
        <w:jc w:val="center"/>
        <w:rPr>
          <w:rFonts w:hAnsi="Times New Roman" w:ascii="Times New Roman"/>
          <w:szCs w:val="24"/>
        </w:rPr>
      </w:pPr>
      <w:r>
        <w:rPr>
          <w:rFonts w:hAnsi="Times New Roman" w:ascii="Times New Roman"/>
          <w:szCs w:val="24"/>
        </w:rPr>
        <w:t>S U D A C</w:t>
      </w:r>
    </w:p>
    <w:p w:rsidRDefault="00AF7E80" w:rsidP="00AF7E80" w:rsidR="00AF7E80">
      <w:pPr>
        <w:ind w:firstLine="720" w:left="2160"/>
        <w:jc w:val="right"/>
        <w:rPr>
          <w:rFonts w:hAnsi="Times New Roman" w:ascii="Times New Roman"/>
          <w:szCs w:val="24"/>
        </w:rPr>
      </w:pPr>
      <w:r>
        <w:rPr>
          <w:rFonts w:hAnsi="Times New Roman" w:ascii="Times New Roman"/>
          <w:szCs w:val="24"/>
        </w:rPr>
        <w:t xml:space="preserve">                                            LUCIJA BUTIGAN</w:t>
      </w:r>
      <w:r w:rsidR="004965A4">
        <w:rPr>
          <w:rFonts w:hAnsi="Times New Roman" w:ascii="Times New Roman"/>
          <w:szCs w:val="24"/>
        </w:rPr>
        <w:t>,v.r.</w:t>
      </w:r>
    </w:p>
    <w:p w:rsidRDefault="00AE7853" w:rsidP="00AF7E80" w:rsidR="00AE7853">
      <w:pPr>
        <w:rPr>
          <w:rFonts w:hAnsi="Times New Roman" w:ascii="Times New Roman"/>
          <w:szCs w:val="24"/>
        </w:rPr>
      </w:pPr>
    </w:p>
    <w:p w:rsidRDefault="00AE7853" w:rsidP="00AF7E80" w:rsidR="00AE7853">
      <w:pPr>
        <w:rPr>
          <w:rFonts w:hAnsi="Times New Roman" w:ascii="Times New Roman"/>
          <w:szCs w:val="24"/>
        </w:rPr>
      </w:pPr>
    </w:p>
    <w:p w:rsidRDefault="005F416C" w:rsidP="00AF7E80" w:rsidR="005F416C">
      <w:pPr>
        <w:rPr>
          <w:rFonts w:hAnsi="Times New Roman" w:ascii="Times New Roman"/>
          <w:szCs w:val="24"/>
        </w:rPr>
      </w:pPr>
    </w:p>
    <w:p w:rsidRDefault="00AF7E80" w:rsidP="00AF7E80" w:rsidR="00AF7E80">
      <w:pPr>
        <w:rPr>
          <w:rFonts w:hAnsi="Times New Roman" w:ascii="Times New Roman"/>
          <w:szCs w:val="24"/>
        </w:rPr>
      </w:pPr>
      <w:r>
        <w:rPr>
          <w:rFonts w:hAnsi="Times New Roman" w:ascii="Times New Roman"/>
          <w:szCs w:val="24"/>
        </w:rPr>
        <w:t>UPUTA O PRAVNOM LIJEKU:</w:t>
      </w:r>
    </w:p>
    <w:p w:rsidRDefault="00AF7E80" w:rsidP="00AF7E80" w:rsidR="00AF7E80">
      <w:pPr>
        <w:pStyle w:val="Tijeloteksta"/>
        <w:rPr>
          <w:szCs w:val="24"/>
        </w:rPr>
      </w:pPr>
      <w:r>
        <w:rPr>
          <w:szCs w:val="24"/>
        </w:rPr>
        <w:t>Protiv ovog rješenja nije dopuštena žalba (članak 278. stavak 2. Zakona o parničnom postupku a u svezi s člankom 6. Stečajnog zakona).</w:t>
      </w:r>
    </w:p>
    <w:p w:rsidRDefault="00AF7E80" w:rsidP="00AF7E80" w:rsidR="00AF7E80">
      <w:pPr>
        <w:rPr>
          <w:rFonts w:hAnsi="Times New Roman" w:ascii="Times New Roman"/>
          <w:sz w:val="22"/>
          <w:szCs w:val="22"/>
        </w:rPr>
      </w:pPr>
    </w:p>
    <w:p w:rsidRDefault="004965A4" w:rsidP="004965A4" w:rsidR="004965A4" w:rsidRPr="004965A4">
      <w:pPr>
        <w:ind w:left="4956"/>
        <w:rPr>
          <w:rFonts w:hAnsi="Times New Roman" w:ascii="Times New Roman"/>
        </w:rPr>
      </w:pPr>
      <w:r w:rsidRPr="004965A4">
        <w:rPr>
          <w:rFonts w:hAnsi="Times New Roman" w:ascii="Times New Roman"/>
        </w:rPr>
        <w:t>Za točnost otpravka-ovlašteni službenik</w:t>
      </w:r>
    </w:p>
    <w:p w:rsidRDefault="004965A4" w:rsidP="004965A4" w:rsidR="004965A4" w:rsidRPr="004965A4">
      <w:pPr>
        <w:ind w:left="4956"/>
        <w:rPr>
          <w:rFonts w:hAnsi="Times New Roman" w:ascii="Times New Roman"/>
        </w:rPr>
      </w:pPr>
      <w:r w:rsidRPr="004965A4">
        <w:rPr>
          <w:rFonts w:hAnsi="Times New Roman" w:ascii="Times New Roman"/>
        </w:rPr>
        <w:tab/>
        <w:t xml:space="preserve">   Monika Grbac</w:t>
      </w:r>
    </w:p>
    <w:p w:rsidRDefault="005F416C" w:rsidP="005F416C" w:rsidR="005F416C">
      <w:pPr>
        <w:pStyle w:val="Odlomakpopisa"/>
      </w:pPr>
    </w:p>
    <w:sectPr w:rsidSect="005F416C" w:rsidR="005F416C">
      <w:headerReference w:type="default" r:id="rId10"/>
      <w:pgSz w:h="16838" w:w="11906"/>
      <w:pgMar w:gutter="0" w:footer="708" w:header="708" w:left="1417" w:bottom="1417"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16C" w:rsidP="005F416C" w:rsidR="005F416C">
      <w:r>
        <w:separator/>
      </w:r>
    </w:p>
  </w:endnote>
  <w:endnote w:id="0" w:type="continuationSeparator">
    <w:p w:rsidRDefault="005F416C" w:rsidP="005F416C" w:rsidR="005F41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16C" w:rsidP="005F416C" w:rsidR="005F416C">
      <w:r>
        <w:separator/>
      </w:r>
    </w:p>
  </w:footnote>
  <w:footnote w:id="0" w:type="continuationSeparator">
    <w:p w:rsidRDefault="005F416C" w:rsidP="005F416C" w:rsidR="005F41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16C" w:rsidP="005F416C" w:rsidR="005F416C">
    <w:pPr>
      <w:pStyle w:val="Zaglavlje"/>
      <w:tabs>
        <w:tab w:pos="6981" w:val="left"/>
      </w:tabs>
    </w:pPr>
    <w:r>
      <w:tab/>
    </w:r>
    <w:sdt>
      <w:sdtPr>
        <w:id w:val="1186707240"/>
        <w:docPartObj>
          <w:docPartGallery w:val="Page Numbers (Top of Page)"/>
          <w:docPartUnique/>
        </w:docPartObj>
      </w:sdtPr>
      <w:sdtEndPr/>
      <w:sdtContent>
        <w:r>
          <w:fldChar w:fldCharType="begin"/>
        </w:r>
        <w:r>
          <w:instrText>PAGE   \* MERGEFORMAT</w:instrText>
        </w:r>
        <w:r>
          <w:fldChar w:fldCharType="separate"/>
        </w:r>
        <w:r w:rsidR="004965A4">
          <w:rPr>
            <w:noProof/>
          </w:rPr>
          <w:t>2</w:t>
        </w:r>
        <w:r>
          <w:fldChar w:fldCharType="end"/>
        </w:r>
      </w:sdtContent>
    </w:sdt>
    <w:r>
      <w:tab/>
    </w:r>
    <w:r>
      <w:rPr>
        <w:rFonts w:hAnsi="Times New Roman" w:ascii="Times New Roman"/>
        <w:szCs w:val="24"/>
      </w:rPr>
      <w:t xml:space="preserve">20. St- 790/13        </w:t>
    </w:r>
  </w:p>
  <w:p w:rsidRDefault="005F416C" w:rsidR="005F416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DD6536"/>
    <w:multiLevelType w:val="hybridMultilevel"/>
    <w:tmpl w:val="29EE08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37C3E9F"/>
    <w:multiLevelType w:val="hybridMultilevel"/>
    <w:tmpl w:val="E9AC2406"/>
    <w:lvl w:tplc="E8EC3B14" w:ilvl="0">
      <w:start w:val="1"/>
      <w:numFmt w:val="upperRoman"/>
      <w:lvlText w:val="%1."/>
      <w:lvlJc w:val="left"/>
      <w:pPr>
        <w:tabs>
          <w:tab w:pos="780" w:val="num"/>
        </w:tabs>
        <w:ind w:hanging="780" w:left="780"/>
      </w:pPr>
    </w:lvl>
    <w:lvl w:tplc="041A0001" w:ilvl="1">
      <w:start w:val="1"/>
      <w:numFmt w:val="bullet"/>
      <w:lvlText w:val=""/>
      <w:lvlJc w:val="left"/>
      <w:pPr>
        <w:tabs>
          <w:tab w:pos="1080" w:val="num"/>
        </w:tabs>
        <w:ind w:hanging="360" w:left="1080"/>
      </w:pPr>
      <w:rPr>
        <w:rFonts w:hAnsi="Symbol" w:ascii="Symbol"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
    <w:nsid w:val="66884672"/>
    <w:multiLevelType w:val="hybridMultilevel"/>
    <w:tmpl w:val="F440C1E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AF"/>
    <w:rsid w:val="00197626"/>
    <w:rsid w:val="0023481F"/>
    <w:rsid w:val="0040445B"/>
    <w:rsid w:val="004239A1"/>
    <w:rsid w:val="004258AC"/>
    <w:rsid w:val="00426D48"/>
    <w:rsid w:val="0046001D"/>
    <w:rsid w:val="004965A4"/>
    <w:rsid w:val="00537BAF"/>
    <w:rsid w:val="005F416C"/>
    <w:rsid w:val="00630227"/>
    <w:rsid w:val="00743E3A"/>
    <w:rsid w:val="00936D94"/>
    <w:rsid w:val="009B03C4"/>
    <w:rsid w:val="00A65EFC"/>
    <w:rsid w:val="00AE7853"/>
    <w:rsid w:val="00AF7E80"/>
    <w:rsid w:val="00BE3772"/>
    <w:rsid w:val="00D5075E"/>
    <w:rsid w:val="00D66CD5"/>
    <w:rsid w:val="00E33188"/>
    <w:rsid w:val="00ED6D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F7E80"/>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AF7E80"/>
  </w:style>
  <w:style w:styleId="Tijeloteksta" w:type="paragraph">
    <w:name w:val="Body Text"/>
    <w:aliases w:val="uvlaka 3,uvlaka 2"/>
    <w:basedOn w:val="Normal"/>
    <w:link w:val="TijelotekstaChar"/>
    <w:semiHidden/>
    <w:unhideWhenUsed/>
    <w:rsid w:val="00AF7E80"/>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AF7E80"/>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AF7E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7E80"/>
    <w:rPr>
      <w:rFonts w:cs="Tahoma" w:eastAsia="Times New Roman" w:hAnsi="Tahoma" w:asci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true" w:styleId="ZaglavljeChar" w:type="character">
    <w:name w:val="Zaglavlje Char"/>
    <w:basedOn w:val="Zadanifontodlomka"/>
    <w:link w:val="Zaglavlje"/>
    <w:uiPriority w:val="99"/>
    <w:rsid w:val="005F416C"/>
    <w:rPr>
      <w:rFonts w:cs="Times New Roman" w:eastAsia="Times New Roman" w:hAnsi="Arial" w:asci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true" w:styleId="PodnojeChar" w:type="character">
    <w:name w:val="Podnožje Char"/>
    <w:basedOn w:val="Zadanifontodlomka"/>
    <w:link w:val="Podnoje"/>
    <w:uiPriority w:val="99"/>
    <w:rsid w:val="005F416C"/>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23481F"/>
    <w:rPr>
      <w:color w:val="808080"/>
      <w:bdr w:space="0" w:sz="0" w:color="auto" w:val="none"/>
      <w:shd w:fill="auto" w:color="auto" w:val="clear"/>
    </w:rPr>
  </w:style>
  <w:style w:customStyle="true" w:styleId="eSPISCCParagraphDefaultFont" w:type="character">
    <w:name w:val="eSPIS_CC_Paragraph Default Font"/>
    <w:basedOn w:val="Zadanifontodlomka"/>
    <w:rsid w:val="0023481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481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3481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481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F7E80"/>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AF7E80"/>
  </w:style>
  <w:style w:styleId="Tijeloteksta" w:type="paragraph">
    <w:name w:val="Body Text"/>
    <w:aliases w:val="uvlaka 3,uvlaka 2"/>
    <w:basedOn w:val="Normal"/>
    <w:link w:val="TijelotekstaChar"/>
    <w:semiHidden/>
    <w:unhideWhenUsed/>
    <w:rsid w:val="00AF7E80"/>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AF7E80"/>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AF7E80"/>
    <w:rPr>
      <w:rFonts w:ascii="Tahoma" w:cs="Tahoma" w:hAnsi="Tahoma"/>
      <w:sz w:val="16"/>
      <w:szCs w:val="16"/>
    </w:rPr>
  </w:style>
  <w:style w:customStyle="1" w:styleId="TekstbaloniaChar" w:type="character">
    <w:name w:val="Tekst balončića Char"/>
    <w:basedOn w:val="Zadanifontodlomka"/>
    <w:link w:val="Tekstbalonia"/>
    <w:uiPriority w:val="99"/>
    <w:semiHidden/>
    <w:rsid w:val="00AF7E80"/>
    <w:rPr>
      <w:rFonts w:ascii="Tahoma" w:cs="Tahoma" w:eastAsia="Times New Roman" w:hAns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1" w:styleId="ZaglavljeChar" w:type="character">
    <w:name w:val="Zaglavlje Char"/>
    <w:basedOn w:val="Zadanifontodlomka"/>
    <w:link w:val="Zaglavlje"/>
    <w:uiPriority w:val="99"/>
    <w:rsid w:val="005F416C"/>
    <w:rPr>
      <w:rFonts w:ascii="Arial" w:cs="Times New Roman" w:eastAsia="Times New Roman" w:hAns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1" w:styleId="PodnojeChar" w:type="character">
    <w:name w:val="Podnožje Char"/>
    <w:basedOn w:val="Zadanifontodlomka"/>
    <w:link w:val="Podnoje"/>
    <w:uiPriority w:val="99"/>
    <w:rsid w:val="005F416C"/>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23481F"/>
    <w:rPr>
      <w:color w:val="808080"/>
      <w:bdr w:color="auto" w:space="0" w:sz="0" w:val="none"/>
      <w:shd w:color="auto" w:fill="auto" w:val="clear"/>
    </w:rPr>
  </w:style>
  <w:style w:customStyle="1" w:styleId="eSPISCCParagraphDefaultFont" w:type="character">
    <w:name w:val="eSPIS_CC_Paragraph Default Font"/>
    <w:basedOn w:val="Zadanifontodlomka"/>
    <w:rsid w:val="0023481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481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3481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481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919980">
      <w:bodyDiv w:val="true"/>
      <w:marLeft w:val="0"/>
      <w:marRight w:val="0"/>
      <w:marTop w:val="0"/>
      <w:marBottom w:val="0"/>
      <w:divBdr>
        <w:top w:space="0" w:sz="0" w:color="auto" w:val="none"/>
        <w:left w:space="0" w:sz="0" w:color="auto" w:val="none"/>
        <w:bottom w:space="0" w:sz="0" w:color="auto" w:val="none"/>
        <w:right w:space="0" w:sz="0" w:color="auto" w:val="none"/>
      </w:divBdr>
    </w:div>
    <w:div w:id="1556090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dioba</izvorni_sadrzaj>
    <derivirana_varijabla naziv="DomainObject.Primjedba_1">dioba</derivirana_varijabla>
  </DomainObject.Primjedba>
  <DomainObject.Oznaka>
    <izvorni_sadrzaj>St-790/2013-1389</izvorni_sadrzaj>
    <derivirana_varijabla naziv="DomainObject.Oznaka_1">St-790/2013-1389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18 L</izvorni_sadrzaj>
    <derivirana_varijabla naziv="DomainObject.Predmet.PrimjedbaSuca_1">veza:
67. ST-165/13 -rješenje 9.4.13.
72.ST-797/2013, ST-1866/13
18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Sanja Užar, OIB 78173004709; Marija Šiprak, OIB 82740827028; Roman Vukoja, OIB 86266712833; Damir Jugović, OIB 89013582129; Mario Žulj, OIB 65450463155; Maja Žulj, OIB 03940694622; Ivan Crnković, OIB 42463391282; Branimir Grabić, OIB 70715686916; VEDRANA VUKOVIĆ; Edis Šabani, OIB 83075612561; Zvonimir Burilović, OIB 80831053283;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Sanja Užar, OIB 78173004709; Marija Šiprak, OIB 82740827028; Roman Vukoja, OIB 86266712833; Damir Jugović, OIB 89013582129; Mario Žulj, OIB 65450463155; Maja Žulj, OIB 03940694622; Ivan Crnković, OIB 42463391282; Branimir Grabić, OIB 70715686916; VEDRANA VUKOVIĆ; Edis Šabani, OIB 83075612561; Zvonimir Burilović, OIB 80831053283;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Sanja Užar, Radnička 6, 47220 Vojnić; Marija Šiprak, Savska Opatovina 116,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Sanja Užar, Radnička 6, 47220 Vojnić; Marija Šiprak, Savska Opatovina 116,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Sanja Užar, OIB 78173004709, Radnička 6, 47220 Vojnić; Marija Šiprak, OIB 82740827028, Savska Opatovina 116,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Sanja Užar, OIB 78173004709, Radnička 6, 47220 Vojnić; Marija Šiprak, OIB 82740827028, Savska Opatovina 116,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Zagreb,Sanja Užar Radnička 6,47220 Vojnić,Marija Šiprak Savska Opatovina 116,10000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Zagreb,Sanja Užar Radnička 6,47220 Vojnić,Marija Šiprak Savska Opatovina 116,10000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Zagreb,Sanja Užar, OIB 78173004709, Radnička 6,47220 Vojnić,Marija Šiprak, OIB 82740827028, Savska Opatovina 116,10000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Zagreb,Sanja Užar, OIB 78173004709, Radnička 6,47220 Vojnić,Marija Šiprak, OIB 82740827028, Savska Opatovina 116,10000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Čirjak,Sanja Užar,Marija Šiprak,Roman Vukoja,Damir Jugović,Mario Žulj,Maja Žulj,Ivan Crnković,Branimir Grabić,VEDRANA VUKOVIĆ,Edis Šabani,Zvonimir Burilović,NENAD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Čirjak,Sanja Užar,Marija Šiprak,Roman Vukoja,Damir Jugović,Mario Žulj,Maja Žulj,Ivan Crnković,Branimir Grabić,VEDRANA VUKOVIĆ,Edis Šabani,Zvonimir Burilović,NENAD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48583047618,Sanja Užar, OIB 78173004709,Marija Šiprak, OIB 82740827028,Roman Vukoja, OIB 86266712833,Damir Jugović, OIB 89013582129,Mario Žulj, OIB 65450463155,Maja Žulj, OIB 03940694622,Ivan Crnković, OIB 42463391282,Branimir Grabić, OIB 70715686916,VEDRANA VUKOVIĆ,Edis Šabani, OIB 83075612561,Zvonimir Burilović, OIB 80831053283,NENAD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48583047618,Sanja Užar, OIB 78173004709,Marija Šiprak, OIB 82740827028,Roman Vukoja, OIB 86266712833,Damir Jugović, OIB 89013582129,Mario Žulj, OIB 65450463155,Maja Žulj, OIB 03940694622,Ivan Crnković, OIB 42463391282,Branimir Grabić, OIB 70715686916,VEDRANA VUKOVIĆ,Edis Šabani, OIB 83075612561,Zvonimir Burilović, OIB 80831053283,NENAD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Sanja Užar, OIB 78173004709</item>
      <item>Marija Šiprak, OIB 82740827028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Sanja Užar, OIB 78173004709</item>
      <item>Marija Šiprak, OIB 82740827028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Sanja Užar, Radnička 6, 47220 Vojnić</item>
      <item>Marija Šiprak, Savska Opatovina 116,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Sanja Užar, Radnička 6, 47220 Vojnić</item>
      <item>Marija Šiprak, Savska Opatovina 116,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Sanja Užar, OIB 78173004709, Radnička 6, 47220 Vojnić</item>
      <item>Marija Šiprak, OIB 82740827028, Savska Opatovina 116,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Sanja Užar, OIB 78173004709, Radnička 6, 47220 Vojnić</item>
      <item>Marija Šiprak, OIB 82740827028, Savska Opatovina 116,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Sanja Užar, OIB 78173004709</item>
      <item>Marija Šiprak, OIB 82740827028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Sanja Užar, OIB 78173004709</item>
      <item>Marija Šiprak, OIB 82740827028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RAČUNOVODSTVO</item>
      <item>Luka Rimac</item>
      <item>JAVNOST</item>
      <item>Marinko Paić</item>
      <item>Tanja Trbojević Krpanić</item>
      <item>CENPOS d.o.o. za poslovanje nekretninama</item>
      <item>RUŽICA IKIĆ</item>
      <item>Tamara Baničević</item>
      <item>ZAGREBAČKA BANKA d.d.</item>
    </izvorni_sadrzaj>
    <derivirana_varijabla naziv="DomainObject.Predmet.OstaliListFormated_1">
      <item>BRANKO MAČEK</item>
      <item>Odvj. DOMAGOJ LEDIĆ</item>
      <item>RAČUNOVODSTVO</item>
      <item>Luka Rimac</item>
      <item>JAVNOST</item>
      <item>Marinko Paić</item>
      <item>Tanja Trbojević Krpanić</item>
      <item>CENPOS d.o.o. za poslovanje nekretninama</item>
      <item>RUŽICA IKIĆ</item>
      <item>Tamara Baničević</item>
      <item>ZAGREBAČKA BANKA d.d.</item>
    </derivirana_varijabla>
  </DomainObject.Predmet.OstaliListFormated>
  <DomainObject.Predmet.OstaliListFormatedOIB>
    <izvorni_sadrzaj>
      <item>BRANKO MAČEK, OIB 13503879572</item>
      <item>Odvj. DOMAGOJ LEDIĆ</item>
      <item>RAČUNOVODSTVO</item>
      <item>Luka Rimac</item>
      <item>JAVNOST</item>
      <item>Marinko Paić, OIB 55654806007</item>
      <item>Tanja Trbojević Krpanić, OIB 77408121868</item>
      <item>CENPOS d.o.o. za poslovanje nekretninama, OIB 68380441413</item>
      <item>RUŽICA IKIĆ</item>
      <item>Tamara Baničević, OIB 54614101581</item>
      <item>ZAGREBAČKA BANKA d.d.</item>
    </izvorni_sadrzaj>
    <derivirana_varijabla naziv="DomainObject.Predmet.OstaliListFormatedOIB_1">
      <item>BRANKO MAČEK, OIB 13503879572</item>
      <item>Odvj. DOMAGOJ LEDIĆ</item>
      <item>RAČUNOVODSTVO</item>
      <item>Luka Rimac</item>
      <item>JAVNOST</item>
      <item>Marinko Paić, OIB 55654806007</item>
      <item>Tanja Trbojević Krpanić, OIB 77408121868</item>
      <item>CENPOS d.o.o. za poslovanje nekretninama, OIB 68380441413</item>
      <item>RUŽICA IKIĆ</item>
      <item>Tamara Baničević, OIB 54614101581</item>
      <item>ZAGREBAČKA BANKA d.d.</item>
    </derivirana_varijabla>
  </DomainObject.Predmet.OstaliListFormatedOIB>
  <DomainObject.Predmet.OstaliListFormatedWithAdress>
    <izvorni_sadrzaj>
      <item>BRANKO MAČEK, Ogrizovićeva 41, 10000 Zagreb</item>
      <item>Odvj. DOMAGOJ LEDIĆ, Draškovićeva 53, 10000 Zagreb</item>
      <item>RAČUNOVODSTVO</item>
      <item>Luka Rimac, Radnička c. 80, 10000 Zagreb</item>
      <item>JAVNOST</item>
      <item>Marinko Paić, VI Požarinje 6, 10000 Zagreb</item>
      <item>Tanja Trbojević Krpanić, Lastovska Ulica 9, 10000 Zagreb</item>
      <item>CENPOS d.o.o. za poslovanje nekretninama, Valentinova ulica 42, 10340 Vrbovec</item>
      <item>RUŽICA IKIĆ, MILANA REŠETARA 33, 10000 Zagreb</item>
      <item>Tamara Baničević, Lujaci 5, 20235 Orašac</item>
      <item>ZAGREBAČKA BANKA d.d., TRG BANA J. JELAČIĆA 10, 10000 Zagreb</item>
    </izvorni_sadrzaj>
    <derivirana_varijabla naziv="DomainObject.Predmet.OstaliListFormatedWithAdress_1">
      <item>BRANKO MAČEK, Ogrizovićeva 41, 10000 Zagreb</item>
      <item>Odvj. DOMAGOJ LEDIĆ, Draškovićeva 53, 10000 Zagreb</item>
      <item>RAČUNOVODSTVO</item>
      <item>Luka Rimac, Radnička c. 80, 10000 Zagreb</item>
      <item>JAVNOST</item>
      <item>Marinko Paić, VI Požarinje 6, 10000 Zagreb</item>
      <item>Tanja Trbojević Krpanić, Lastovska Ulica 9, 10000 Zagreb</item>
      <item>CENPOS d.o.o. za poslovanje nekretninama, Valentinova ulica 42, 10340 Vrbovec</item>
      <item>RUŽICA IKIĆ, MILANA REŠETARA 33, 10000 Zagreb</item>
      <item>Tamara Baničević, Lujaci 5, 20235 Orašac</item>
      <item>ZAGREBAČKA BANKA d.d., TRG BANA J. JELAČIĆA 10,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RAČUNOVODSTVO</item>
      <item>Luka Rimac, Radnička c. 80, 10000 Zagreb</item>
      <item>JAVNOST</item>
      <item>Marinko Paić, OIB 55654806007, VI Požarinje 6, 10000 Zagreb</item>
      <item>Tanja Trbojević Krpanić, OIB 77408121868, Lastovska Ulica 9, 10000 Zagreb</item>
      <item>CENPOS d.o.o. za poslovanje nekretninama, OIB 68380441413, Valentinova ulica 42, 10340 Vrbovec</item>
      <item>RUŽICA IKIĆ, MILANA REŠETARA 33, 10000 Zagreb</item>
      <item>Tamara Baničević, OIB 54614101581, Lujaci 5, 20235 Orašac</item>
      <item>ZAGREBAČKA BANKA d.d., TRG BANA J. JELAČIĆA 10, 10000 Zagreb</item>
    </izvorni_sadrzaj>
    <derivirana_varijabla naziv="DomainObject.Predmet.OstaliListFormatedWithAdressOIB_1">
      <item>BRANKO MAČEK, OIB 13503879572, Ogrizovićeva 41, 10000 Zagreb</item>
      <item>Odvj. DOMAGOJ LEDIĆ, Draškovićeva 53, 10000 Zagreb</item>
      <item>RAČUNOVODSTVO</item>
      <item>Luka Rimac, Radnička c. 80, 10000 Zagreb</item>
      <item>JAVNOST</item>
      <item>Marinko Paić, OIB 55654806007, VI Požarinje 6, 10000 Zagreb</item>
      <item>Tanja Trbojević Krpanić, OIB 77408121868, Lastovska Ulica 9, 10000 Zagreb</item>
      <item>CENPOS d.o.o. za poslovanje nekretninama, OIB 68380441413, Valentinova ulica 42, 10340 Vrbovec</item>
      <item>RUŽICA IKIĆ, MILANA REŠETARA 33, 10000 Zagreb</item>
      <item>Tamara Baničević, OIB 54614101581, Lujaci 5, 20235 Orašac</item>
      <item>ZAGREBAČKA BANKA d.d., TRG BANA J. JELAČIĆA 10, 10000 Zagreb</item>
    </derivirana_varijabla>
  </DomainObject.Predmet.OstaliListFormatedWithAdressOIB>
  <DomainObject.Predmet.OstaliListNazivFormated>
    <izvorni_sadrzaj>
      <item>BRANKO MAČEK</item>
      <item>Odvj. DOMAGOJ LEDIĆ</item>
      <item>RAČUNOVODSTVO</item>
      <item>Luka Rimac</item>
      <item>JAVNOST</item>
      <item>Marinko Paić</item>
      <item>Tanja Trbojević Krpanić</item>
      <item>CENPOS d.o.o. za poslovanje nekretninama</item>
      <item>RUŽICA IKIĆ</item>
      <item>Tamara Baničević</item>
      <item>ZAGREBAČKA BANKA d.d.</item>
    </izvorni_sadrzaj>
    <derivirana_varijabla naziv="DomainObject.Predmet.OstaliListNazivFormated_1">
      <item>BRANKO MAČEK</item>
      <item>Odvj. DOMAGOJ LEDIĆ</item>
      <item>RAČUNOVODSTVO</item>
      <item>Luka Rimac</item>
      <item>JAVNOST</item>
      <item>Marinko Paić</item>
      <item>Tanja Trbojević Krpanić</item>
      <item>CENPOS d.o.o. za poslovanje nekretninama</item>
      <item>RUŽICA IKIĆ</item>
      <item>Tamara Baničević</item>
      <item>ZAGREBAČKA BANKA d.d.</item>
    </derivirana_varijabla>
  </DomainObject.Predmet.OstaliListNazivFormated>
  <DomainObject.Predmet.OstaliListNazivFormatedOIB>
    <izvorni_sadrzaj>
      <item>BRANKO MAČEK, OIB 13503879572</item>
      <item>Odvj. DOMAGOJ LEDIĆ</item>
      <item>RAČUNOVODSTVO</item>
      <item>Luka Rimac</item>
      <item>JAVNOST</item>
      <item>Marinko Paić, OIB 55654806007</item>
      <item>Tanja Trbojević Krpanić, OIB 77408121868</item>
      <item>CENPOS d.o.o. za poslovanje nekretninama, OIB 68380441413</item>
      <item>RUŽICA IKIĆ</item>
      <item>Tamara Baničević, OIB 54614101581</item>
      <item>ZAGREBAČKA BANKA d.d.</item>
    </izvorni_sadrzaj>
    <derivirana_varijabla naziv="DomainObject.Predmet.OstaliListNazivFormatedOIB_1">
      <item>BRANKO MAČEK, OIB 13503879572</item>
      <item>Odvj. DOMAGOJ LEDIĆ</item>
      <item>RAČUNOVODSTVO</item>
      <item>Luka Rimac</item>
      <item>JAVNOST</item>
      <item>Marinko Paić, OIB 55654806007</item>
      <item>Tanja Trbojević Krpanić, OIB 77408121868</item>
      <item>CENPOS d.o.o. za poslovanje nekretninama, OIB 68380441413</item>
      <item>RUŽICA IKIĆ</item>
      <item>Tamara Baničević, OIB 54614101581</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St-790/2013-1389</izvorni_sadrzaj>
    <derivirana_varijabla naziv="DomainObject.PoslovniBrojDokumenta_1">St-790/2013-1389</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tem>BRANKO MAČEK</item>
      <item>Odvj. DOMAGOJ LEDIĆ</item>
      <item>RAČUNOVODSTVO</item>
      <item>Luka Rimac</item>
      <item>JAVNOST</item>
      <item>Marinko Paić</item>
      <item>Tanja Trbojević Krpanić</item>
      <item>CENPOS d.o.o. za poslovanje nekretninama</item>
      <item>RUŽICA IKIĆ</item>
      <item>Tamara Baničević</item>
      <item>ZAGREBAČKA BANKA d.d.</item>
    </izvorni_sadrzaj>
    <derivirana_varijabla naziv="DomainObject.Predmet.SudioniciListNaziv_1">
      <item>EUROYACHTING d.o.o.</item>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tem>BRANKO MAČEK</item>
      <item>Odvj. DOMAGOJ LEDIĆ</item>
      <item>RAČUNOVODSTVO</item>
      <item>Luka Rimac</item>
      <item>JAVNOST</item>
      <item>Marinko Paić</item>
      <item>Tanja Trbojević Krpanić</item>
      <item>CENPOS d.o.o. za poslovanje nekretninama</item>
      <item>RUŽICA IKIĆ</item>
      <item>Tamara Baničević</item>
      <item>ZAGREBAČKA BANKA d.d.</item>
    </derivirana_varijabla>
  </DomainObject.Predmet.SudioniciListNaziv>
  <DomainObject.Predmet.SudioniciListAdressOIB>
    <izvorni_sadrzaj>
      <item>EUROYACHTING d.o.o., OIB 56804906735, Ogrizovićeva 41,10000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Sanja Užar, OIB 78173004709, Radnička 6,47220 Vojnić</item>
      <item>Marija Šiprak, OIB 82740827028, Savska Opatovina 116,10000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tem>BRANKO MAČEK, OIB 13503879572, Ogrizovićeva 41,10000 Zagreb</item>
      <item>Odvj. DOMAGOJ LEDIĆ, Draškovićeva 53,10000 Zagreb</item>
      <item>RAČUNOVODSTVO</item>
      <item>Luka Rimac, Radnička c. 80,10000 Zagreb</item>
      <item>JAVNOST</item>
      <item>Marinko Paić, OIB 55654806007, VI Požarinje 6,10000 Zagreb</item>
      <item>Tanja Trbojević Krpanić, OIB 77408121868, Lastovska Ulica 9,10000 Zagreb</item>
      <item>CENPOS d.o.o. za poslovanje nekretninama, OIB 68380441413, Valentinova ulica 42,10340 Vrbovec</item>
      <item>RUŽICA IKIĆ, MILANA REŠETARA 33,10000 Zagreb</item>
      <item>Tamara Baničević, OIB 54614101581, Lujaci 5,20235 Orašac</item>
      <item>ZAGREBAČKA BANKA d.d., TRG BANA J. JELAČIĆA 10,10000 Zagreb</item>
    </izvorni_sadrzaj>
    <derivirana_varijabla naziv="DomainObject.Predmet.SudioniciListAdressOIB_1">
      <item>EUROYACHTING d.o.o., OIB 56804906735, Ogrizovićeva 41,10000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Sanja Užar, OIB 78173004709, Radnička 6,47220 Vojnić</item>
      <item>Marija Šiprak, OIB 82740827028, Savska Opatovina 116,10000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tem>BRANKO MAČEK, OIB 13503879572, Ogrizovićeva 41,10000 Zagreb</item>
      <item>Odvj. DOMAGOJ LEDIĆ, Draškovićeva 53,10000 Zagreb</item>
      <item>RAČUNOVODSTVO</item>
      <item>Luka Rimac, Radnička c. 80,10000 Zagreb</item>
      <item>JAVNOST</item>
      <item>Marinko Paić, OIB 55654806007, VI Požarinje 6,10000 Zagreb</item>
      <item>Tanja Trbojević Krpanić, OIB 77408121868, Lastovska Ulica 9,10000 Zagreb</item>
      <item>CENPOS d.o.o. za poslovanje nekretninama, OIB 68380441413, Valentinova ulica 42,10340 Vrbovec</item>
      <item>RUŽICA IKIĆ, MILANA REŠETARA 33,10000 Zagreb</item>
      <item>Tamara Baničević, OIB 54614101581, Lujaci 5,20235 Orašac</item>
      <item>ZAGREBAČKA BANKA d.d., TRG BANA J.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56804906735</item>
      <item>, OIB 28921383001</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78173004709</item>
      <item>, OIB 82740827028</item>
      <item>, OIB 86266712833</item>
      <item>, OIB 89013582129</item>
      <item>, OIB 65450463155</item>
      <item>, OIB 03940694622</item>
      <item>, OIB 42463391282</item>
      <item>, OIB 70715686916</item>
      <item>, OIB null</item>
      <item>, OIB 83075612561</item>
      <item>, OIB 80831053283</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tem>, OIB 13503879572</item>
      <item>, OIB null</item>
      <item>, OIB null</item>
      <item>, OIB null</item>
      <item>, OIB null</item>
      <item>, OIB 55654806007</item>
      <item>, OIB 77408121868</item>
      <item>, OIB 68380441413</item>
      <item>, OIB null</item>
      <item>, OIB 54614101581</item>
      <item>, OIB null</item>
    </izvorni_sadrzaj>
    <derivirana_varijabla naziv="DomainObject.Predmet.SudioniciListNazivOIB_1">
      <item>, OIB 56804906735</item>
      <item>, OIB 56804906735</item>
      <item>, OIB 28921383001</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78173004709</item>
      <item>, OIB 82740827028</item>
      <item>, OIB 86266712833</item>
      <item>, OIB 89013582129</item>
      <item>, OIB 65450463155</item>
      <item>, OIB 03940694622</item>
      <item>, OIB 42463391282</item>
      <item>, OIB 70715686916</item>
      <item>, OIB null</item>
      <item>, OIB 83075612561</item>
      <item>, OIB 80831053283</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tem>, OIB 13503879572</item>
      <item>, OIB null</item>
      <item>, OIB null</item>
      <item>, OIB null</item>
      <item>, OIB null</item>
      <item>, OIB 55654806007</item>
      <item>, OIB 77408121868</item>
      <item>, OIB 68380441413</item>
      <item>, OIB null</item>
      <item>, OIB 54614101581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342</properties:Words>
  <properties:Characters>1775</properties:Characters>
  <properties:Lines>54</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2018-04-25T11:28:00Z</dcterms:created>
  <dc:creator>Valentina Kranjčić</dc:creator>
  <cp:lastModifiedBy>Monika Grbac</cp:lastModifiedBy>
  <cp:lastPrinted>2018-04-25T11:37:00Z</cp:lastPrinted>
  <dcterms:modified xmlns:xsi="http://www.w3.org/2001/XMLSchema-instance" xsi:type="dcterms:W3CDTF">2018-04-25T11:38:00Z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St-790/2013-1389 / Odluka - Rješenje o određivanju ročišta (st-790-13_EUROYAHTING.docx_2X.docx_2x)</vt:lpwstr>
  </prop:property>
  <prop:property name="CC_coloring" pid="4" fmtid="{D5CDD505-2E9C-101B-9397-08002B2CF9AE}">
    <vt:bool>false</vt:bool>
  </prop:property>
  <prop:property name="BrojStranica" pid="5" fmtid="{D5CDD505-2E9C-101B-9397-08002B2CF9AE}">
    <vt:i4>2</vt:i4>
  </prop:property>
</prop:Properties>
</file>