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f798" w14:paraId="5ebf798" w:rsidRDefault="0021231A" w:rsidR="003270B9" w:rsidRPr="00591FC4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  <w:t>Obrazac 22.</w:t>
      </w:r>
    </w:p>
    <w:p w:rsidRDefault="0021231A" w:rsidR="0021231A" w:rsidRPr="00591FC4">
      <w:pPr>
        <w:rPr>
          <w:sz w:val="22"/>
          <w:szCs w:val="22"/>
          <w:lang w:val="hr-HR"/>
        </w:rPr>
      </w:pPr>
    </w:p>
    <w:p w:rsidRDefault="0021231A" w:rsidR="0021231A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ab/>
        <w:t>ZAVRŠNI RAČUN STEČAJNOG UPRAVITELJA</w:t>
      </w:r>
    </w:p>
    <w:p w:rsidRDefault="007D04BF" w:rsidR="007D04BF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</w:p>
    <w:p w:rsidRDefault="007D04BF" w:rsidR="007D04BF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Nadležni trgovački sud; Trgovački sud Zagreb</w:t>
      </w:r>
    </w:p>
    <w:p w:rsidRDefault="007D04BF" w:rsidR="007D04BF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Poslovni broj spisa; St-</w:t>
      </w:r>
      <w:r w:rsidR="00F03306" w:rsidRPr="00591FC4">
        <w:rPr>
          <w:sz w:val="22"/>
          <w:szCs w:val="22"/>
          <w:lang w:val="hr-HR"/>
        </w:rPr>
        <w:t>1155</w:t>
      </w:r>
      <w:r w:rsidR="00526D6B" w:rsidRPr="00591FC4">
        <w:rPr>
          <w:sz w:val="22"/>
          <w:szCs w:val="22"/>
          <w:lang w:val="hr-HR"/>
        </w:rPr>
        <w:t>/2012</w:t>
      </w:r>
    </w:p>
    <w:p w:rsidRDefault="00DE182E" w:rsidP="0026180A" w:rsidR="007D04BF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D</w:t>
      </w:r>
      <w:r w:rsidR="007D04BF" w:rsidRPr="00591FC4">
        <w:rPr>
          <w:sz w:val="22"/>
          <w:szCs w:val="22"/>
          <w:lang w:val="hr-HR"/>
        </w:rPr>
        <w:t xml:space="preserve">užnik; </w:t>
      </w:r>
      <w:r w:rsidR="00F03306" w:rsidRPr="00591FC4">
        <w:rPr>
          <w:sz w:val="22"/>
          <w:szCs w:val="22"/>
          <w:lang w:val="hr-HR"/>
        </w:rPr>
        <w:t>AUTO GEMMA</w:t>
      </w:r>
      <w:r w:rsidR="007D04BF" w:rsidRPr="00591FC4">
        <w:rPr>
          <w:sz w:val="22"/>
          <w:szCs w:val="22"/>
          <w:lang w:val="hr-HR"/>
        </w:rPr>
        <w:t xml:space="preserve"> d.o.o.-u stečaju, Zagreb, </w:t>
      </w:r>
      <w:r w:rsidR="00F03306" w:rsidRPr="00591FC4">
        <w:rPr>
          <w:sz w:val="22"/>
          <w:szCs w:val="22"/>
          <w:lang w:val="hr-HR"/>
        </w:rPr>
        <w:t>Dubrava 256k</w:t>
      </w:r>
    </w:p>
    <w:p w:rsidRDefault="0021231A" w:rsidP="00DE182E" w:rsidR="00DE182E" w:rsidRPr="00591FC4">
      <w:pPr>
        <w:jc w:val="both"/>
        <w:rPr>
          <w:sz w:val="22"/>
          <w:szCs w:val="22"/>
        </w:rPr>
      </w:pPr>
      <w:r w:rsidRPr="00591FC4">
        <w:rPr>
          <w:sz w:val="22"/>
          <w:szCs w:val="22"/>
          <w:lang w:val="hr-HR"/>
        </w:rPr>
        <w:t xml:space="preserve">           </w:t>
      </w:r>
      <w:r w:rsidR="00DE182E" w:rsidRPr="00591FC4">
        <w:rPr>
          <w:sz w:val="22"/>
          <w:szCs w:val="22"/>
        </w:rPr>
        <w:t xml:space="preserve"> OIB 12359337529</w:t>
      </w:r>
    </w:p>
    <w:p w:rsidRDefault="007D04BF" w:rsidP="0021231A" w:rsidR="007D04BF" w:rsidRPr="00591FC4">
      <w:pPr>
        <w:rPr>
          <w:sz w:val="22"/>
          <w:szCs w:val="22"/>
          <w:lang w:val="hr-HR"/>
        </w:rPr>
      </w:pPr>
    </w:p>
    <w:p w:rsidRDefault="007D04BF" w:rsidR="007D04BF" w:rsidRPr="00591FC4">
      <w:pPr>
        <w:rPr>
          <w:sz w:val="22"/>
          <w:szCs w:val="22"/>
          <w:lang w:val="hr-HR"/>
        </w:rPr>
      </w:pPr>
    </w:p>
    <w:p w:rsidRDefault="00C92F48" w:rsidR="007D04BF" w:rsidRPr="00591FC4">
      <w:pPr>
        <w:rPr>
          <w:b/>
          <w:sz w:val="22"/>
          <w:szCs w:val="22"/>
          <w:lang w:val="hr-HR"/>
        </w:rPr>
      </w:pPr>
      <w:r w:rsidRPr="00591FC4">
        <w:rPr>
          <w:b/>
          <w:sz w:val="22"/>
          <w:szCs w:val="22"/>
          <w:lang w:val="hr-HR"/>
        </w:rPr>
        <w:t>I</w:t>
      </w:r>
      <w:r w:rsidR="007D04BF" w:rsidRPr="00591FC4">
        <w:rPr>
          <w:b/>
          <w:sz w:val="22"/>
          <w:szCs w:val="22"/>
          <w:lang w:val="hr-HR"/>
        </w:rPr>
        <w:tab/>
        <w:t>ZAVRŠNI RAČUN  STEČAJNOG UPRAVITELJA</w:t>
      </w:r>
    </w:p>
    <w:p w:rsidRDefault="007D04BF" w:rsidR="007D04BF" w:rsidRPr="00591FC4">
      <w:pPr>
        <w:rPr>
          <w:b/>
          <w:sz w:val="22"/>
          <w:szCs w:val="22"/>
          <w:lang w:val="hr-HR"/>
        </w:rPr>
      </w:pPr>
    </w:p>
    <w:p w:rsidRDefault="00294E3E" w:rsidR="00294E3E" w:rsidRPr="00591FC4">
      <w:pPr>
        <w:rPr>
          <w:sz w:val="22"/>
          <w:szCs w:val="22"/>
          <w:lang w:val="hr-HR"/>
        </w:rPr>
      </w:pPr>
    </w:p>
    <w:p w:rsidRDefault="00C92F48" w:rsidR="007D04BF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1.</w:t>
      </w:r>
      <w:r w:rsidR="007D04BF" w:rsidRPr="00591FC4">
        <w:rPr>
          <w:sz w:val="22"/>
          <w:szCs w:val="22"/>
          <w:lang w:val="hr-HR"/>
        </w:rPr>
        <w:t xml:space="preserve"> RAČUN PRIHODA I RASHODA</w:t>
      </w:r>
    </w:p>
    <w:p w:rsidRDefault="007D04BF" w:rsidR="007D04BF" w:rsidRPr="00591FC4">
      <w:pPr>
        <w:rPr>
          <w:sz w:val="22"/>
          <w:szCs w:val="22"/>
          <w:lang w:val="hr-HR"/>
        </w:rPr>
      </w:pPr>
    </w:p>
    <w:p w:rsidRDefault="007D04BF" w:rsidP="00294E3E" w:rsidR="007D04BF" w:rsidRPr="00591FC4">
      <w:pPr>
        <w:numPr>
          <w:ilvl w:val="0"/>
          <w:numId w:val="32"/>
        </w:num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Prihodi;</w:t>
      </w:r>
    </w:p>
    <w:p w:rsidRDefault="005435E1" w:rsidP="005435E1" w:rsidR="005435E1" w:rsidRPr="00591FC4">
      <w:pPr>
        <w:ind w:left="720"/>
        <w:rPr>
          <w:sz w:val="22"/>
          <w:szCs w:val="22"/>
          <w:lang w:val="hr-HR"/>
        </w:rPr>
      </w:pPr>
    </w:p>
    <w:p w:rsidRDefault="005435E1" w:rsidP="005435E1" w:rsidR="005435E1" w:rsidRPr="00591FC4">
      <w:pPr>
        <w:numPr>
          <w:ilvl w:val="0"/>
          <w:numId w:val="29"/>
        </w:num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Prihodi s osnova unovčenja razlučnog prava</w:t>
      </w:r>
    </w:p>
    <w:p w:rsidRDefault="004129BF" w:rsidP="005435E1" w:rsidR="005435E1" w:rsidRPr="00591FC4">
      <w:pPr>
        <w:ind w:left="720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n</w:t>
      </w:r>
      <w:r w:rsidR="005435E1" w:rsidRPr="00591FC4">
        <w:rPr>
          <w:sz w:val="22"/>
          <w:szCs w:val="22"/>
          <w:lang w:val="hr-HR"/>
        </w:rPr>
        <w:t>a</w:t>
      </w:r>
      <w:r w:rsidRPr="00591FC4">
        <w:rPr>
          <w:sz w:val="22"/>
          <w:szCs w:val="22"/>
          <w:lang w:val="hr-HR"/>
        </w:rPr>
        <w:t xml:space="preserve"> nekretnini</w:t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="005435E1" w:rsidRPr="00591FC4">
        <w:rPr>
          <w:sz w:val="22"/>
          <w:szCs w:val="22"/>
          <w:lang w:val="hr-HR"/>
        </w:rPr>
        <w:t xml:space="preserve">              </w:t>
      </w:r>
      <w:r w:rsidRPr="00591FC4">
        <w:rPr>
          <w:sz w:val="22"/>
          <w:szCs w:val="22"/>
          <w:lang w:val="hr-HR"/>
        </w:rPr>
        <w:t>1.611.000,00</w:t>
      </w:r>
      <w:r w:rsidR="005435E1" w:rsidRPr="00591FC4">
        <w:rPr>
          <w:sz w:val="22"/>
          <w:szCs w:val="22"/>
          <w:lang w:val="hr-HR"/>
        </w:rPr>
        <w:t xml:space="preserve"> Kn </w:t>
      </w:r>
    </w:p>
    <w:p w:rsidRDefault="005435E1" w:rsidP="005435E1" w:rsidR="00FF7426" w:rsidRPr="00591FC4">
      <w:pPr>
        <w:ind w:left="720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s pravom odvojenog namirenja</w:t>
      </w:r>
      <w:r w:rsidR="002903B5" w:rsidRPr="00591FC4">
        <w:rPr>
          <w:sz w:val="22"/>
          <w:szCs w:val="22"/>
          <w:lang w:val="hr-HR"/>
        </w:rPr>
        <w:tab/>
      </w:r>
      <w:r w:rsidR="002903B5" w:rsidRPr="00591FC4">
        <w:rPr>
          <w:sz w:val="22"/>
          <w:szCs w:val="22"/>
          <w:lang w:val="hr-HR"/>
        </w:rPr>
        <w:tab/>
      </w:r>
    </w:p>
    <w:p w:rsidRDefault="005435E1" w:rsidP="00BD3352" w:rsidR="004129BF" w:rsidRPr="00591FC4">
      <w:pPr>
        <w:numPr>
          <w:ilvl w:val="0"/>
          <w:numId w:val="29"/>
        </w:num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Prihodi s osnova unovčenja </w:t>
      </w:r>
      <w:r w:rsidR="004129BF" w:rsidRPr="00591FC4">
        <w:rPr>
          <w:sz w:val="22"/>
          <w:szCs w:val="22"/>
          <w:lang w:val="hr-HR"/>
        </w:rPr>
        <w:t>razlučnog prava</w:t>
      </w:r>
    </w:p>
    <w:p w:rsidRDefault="004129BF" w:rsidP="004129BF" w:rsidR="004129BF" w:rsidRPr="00591FC4">
      <w:pPr>
        <w:ind w:left="720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na pokretninama</w:t>
      </w:r>
    </w:p>
    <w:p w:rsidRDefault="004129BF" w:rsidP="004129BF" w:rsidR="004129BF" w:rsidRPr="00591FC4">
      <w:pPr>
        <w:ind w:left="720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s pravom odvojenog namirenja</w:t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="002903B5" w:rsidRPr="00591FC4">
        <w:rPr>
          <w:sz w:val="22"/>
          <w:szCs w:val="22"/>
          <w:lang w:val="hr-HR"/>
        </w:rPr>
        <w:t xml:space="preserve">     </w:t>
      </w:r>
      <w:r w:rsidRPr="00591FC4">
        <w:rPr>
          <w:sz w:val="22"/>
          <w:szCs w:val="22"/>
          <w:lang w:val="hr-HR"/>
        </w:rPr>
        <w:t xml:space="preserve">         </w:t>
      </w:r>
    </w:p>
    <w:p w:rsidRDefault="004129BF" w:rsidP="004129BF" w:rsidR="004129BF" w:rsidRPr="00591FC4">
      <w:pPr>
        <w:ind w:left="720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4.000,00 Kn</w:t>
      </w:r>
      <w:r w:rsidR="002903B5" w:rsidRPr="00591FC4">
        <w:rPr>
          <w:sz w:val="22"/>
          <w:szCs w:val="22"/>
          <w:lang w:val="hr-HR"/>
        </w:rPr>
        <w:t xml:space="preserve">+PDV </w:t>
      </w:r>
      <w:r w:rsidRPr="00591FC4">
        <w:rPr>
          <w:sz w:val="22"/>
          <w:szCs w:val="22"/>
          <w:lang w:val="hr-HR"/>
        </w:rPr>
        <w:t>1.000,00 Kn</w:t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  <w:t xml:space="preserve">      </w:t>
      </w:r>
      <w:r w:rsidR="00060923" w:rsidRPr="00591FC4">
        <w:rPr>
          <w:sz w:val="22"/>
          <w:szCs w:val="22"/>
          <w:lang w:val="hr-HR"/>
        </w:rPr>
        <w:t xml:space="preserve">  </w:t>
      </w:r>
      <w:r w:rsidRPr="00591FC4">
        <w:rPr>
          <w:sz w:val="22"/>
          <w:szCs w:val="22"/>
          <w:lang w:val="hr-HR"/>
        </w:rPr>
        <w:t xml:space="preserve">  5.000,00 Kn</w:t>
      </w:r>
    </w:p>
    <w:p w:rsidRDefault="004129BF" w:rsidP="004129BF" w:rsidR="004129BF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       3. Prihodi od zakupnine</w:t>
      </w:r>
    </w:p>
    <w:p w:rsidRDefault="00903F02" w:rsidP="004129BF" w:rsidR="00903F02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         - 36.000,00 Kn+PDV9.000,00 Kn</w:t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  <w:t xml:space="preserve">    </w:t>
      </w:r>
      <w:r w:rsidR="00060923" w:rsidRPr="00591FC4">
        <w:rPr>
          <w:sz w:val="22"/>
          <w:szCs w:val="22"/>
          <w:lang w:val="hr-HR"/>
        </w:rPr>
        <w:t xml:space="preserve">    </w:t>
      </w:r>
      <w:r w:rsidRPr="00591FC4">
        <w:rPr>
          <w:sz w:val="22"/>
          <w:szCs w:val="22"/>
          <w:lang w:val="hr-HR"/>
        </w:rPr>
        <w:t>45.000,00 Kn</w:t>
      </w:r>
      <w:r w:rsidRPr="00591FC4">
        <w:rPr>
          <w:sz w:val="22"/>
          <w:szCs w:val="22"/>
          <w:lang w:val="hr-HR"/>
        </w:rPr>
        <w:tab/>
      </w:r>
    </w:p>
    <w:p w:rsidRDefault="00EE08EA" w:rsidP="004129BF" w:rsidR="00EE08EA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       4. ostali prihodi</w:t>
      </w:r>
      <w:r w:rsidR="00DA25E8" w:rsidRPr="00591FC4">
        <w:rPr>
          <w:sz w:val="22"/>
          <w:szCs w:val="22"/>
          <w:lang w:val="hr-HR"/>
        </w:rPr>
        <w:tab/>
      </w:r>
      <w:r w:rsidR="00DA25E8" w:rsidRPr="00591FC4">
        <w:rPr>
          <w:sz w:val="22"/>
          <w:szCs w:val="22"/>
          <w:lang w:val="hr-HR"/>
        </w:rPr>
        <w:tab/>
      </w:r>
      <w:r w:rsidR="00DA25E8" w:rsidRPr="00591FC4">
        <w:rPr>
          <w:sz w:val="22"/>
          <w:szCs w:val="22"/>
          <w:lang w:val="hr-HR"/>
        </w:rPr>
        <w:tab/>
      </w:r>
      <w:r w:rsidR="00DA25E8" w:rsidRPr="00591FC4">
        <w:rPr>
          <w:sz w:val="22"/>
          <w:szCs w:val="22"/>
          <w:lang w:val="hr-HR"/>
        </w:rPr>
        <w:tab/>
      </w:r>
      <w:r w:rsidR="00DA25E8" w:rsidRPr="00591FC4">
        <w:rPr>
          <w:sz w:val="22"/>
          <w:szCs w:val="22"/>
          <w:lang w:val="hr-HR"/>
        </w:rPr>
        <w:tab/>
        <w:t xml:space="preserve">     </w:t>
      </w:r>
      <w:r w:rsidR="00060923" w:rsidRPr="00591FC4">
        <w:rPr>
          <w:sz w:val="22"/>
          <w:szCs w:val="22"/>
          <w:lang w:val="hr-HR"/>
        </w:rPr>
        <w:t xml:space="preserve">     </w:t>
      </w:r>
      <w:r w:rsidR="00DA25E8" w:rsidRPr="00591FC4">
        <w:rPr>
          <w:sz w:val="22"/>
          <w:szCs w:val="22"/>
          <w:lang w:val="hr-HR"/>
        </w:rPr>
        <w:t>1.406,64 Kn</w:t>
      </w:r>
      <w:r w:rsidR="00DA25E8" w:rsidRPr="00591FC4">
        <w:rPr>
          <w:sz w:val="22"/>
          <w:szCs w:val="22"/>
          <w:lang w:val="hr-HR"/>
        </w:rPr>
        <w:tab/>
      </w:r>
    </w:p>
    <w:p w:rsidRDefault="004129BF" w:rsidP="004129BF" w:rsidR="005435E1" w:rsidRPr="00591FC4">
      <w:pPr>
        <w:ind w:left="720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ab/>
      </w:r>
      <w:r w:rsidR="001F0225" w:rsidRPr="00591FC4">
        <w:rPr>
          <w:sz w:val="22"/>
          <w:szCs w:val="22"/>
          <w:lang w:val="hr-HR"/>
        </w:rPr>
        <w:t xml:space="preserve"> </w:t>
      </w:r>
    </w:p>
    <w:p w:rsidRDefault="00DC3710" w:rsidP="00DC3710" w:rsidR="002903B5" w:rsidRPr="00591FC4">
      <w:pPr>
        <w:ind w:left="4320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_________________________</w:t>
      </w:r>
    </w:p>
    <w:p w:rsidRDefault="001723CC" w:rsidP="002903B5" w:rsidR="00DC3710" w:rsidRPr="00591FC4">
      <w:pPr>
        <w:ind w:left="720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Sveuk</w:t>
      </w:r>
      <w:r w:rsidR="00190301" w:rsidRPr="00591FC4">
        <w:rPr>
          <w:sz w:val="22"/>
          <w:szCs w:val="22"/>
          <w:lang w:val="hr-HR"/>
        </w:rPr>
        <w:t>upno</w:t>
      </w:r>
      <w:r w:rsidR="00060923" w:rsidRPr="00591FC4">
        <w:rPr>
          <w:sz w:val="22"/>
          <w:szCs w:val="22"/>
          <w:lang w:val="hr-HR"/>
        </w:rPr>
        <w:t xml:space="preserve"> prihodi</w:t>
      </w:r>
      <w:r w:rsidR="00060923" w:rsidRPr="00591FC4">
        <w:rPr>
          <w:sz w:val="22"/>
          <w:szCs w:val="22"/>
          <w:lang w:val="hr-HR"/>
        </w:rPr>
        <w:tab/>
      </w:r>
      <w:r w:rsidR="00190301" w:rsidRPr="00591FC4">
        <w:rPr>
          <w:sz w:val="22"/>
          <w:szCs w:val="22"/>
          <w:lang w:val="hr-HR"/>
        </w:rPr>
        <w:t>;</w:t>
      </w:r>
      <w:r w:rsidR="00DC3710" w:rsidRPr="00591FC4">
        <w:rPr>
          <w:sz w:val="22"/>
          <w:szCs w:val="22"/>
          <w:lang w:val="hr-HR"/>
        </w:rPr>
        <w:tab/>
      </w:r>
      <w:r w:rsidR="00060923" w:rsidRPr="00591FC4">
        <w:rPr>
          <w:sz w:val="22"/>
          <w:szCs w:val="22"/>
          <w:lang w:val="hr-HR"/>
        </w:rPr>
        <w:tab/>
      </w:r>
      <w:r w:rsidR="00060923" w:rsidRPr="00591FC4">
        <w:rPr>
          <w:sz w:val="22"/>
          <w:szCs w:val="22"/>
          <w:lang w:val="hr-HR"/>
        </w:rPr>
        <w:tab/>
      </w:r>
      <w:r w:rsidR="00060923" w:rsidRPr="00591FC4">
        <w:rPr>
          <w:sz w:val="22"/>
          <w:szCs w:val="22"/>
          <w:lang w:val="hr-HR"/>
        </w:rPr>
        <w:tab/>
      </w:r>
      <w:r w:rsidR="004129BF" w:rsidRPr="00591FC4">
        <w:rPr>
          <w:sz w:val="22"/>
          <w:szCs w:val="22"/>
          <w:lang w:val="hr-HR"/>
        </w:rPr>
        <w:t>1.6</w:t>
      </w:r>
      <w:r w:rsidR="00903F02" w:rsidRPr="00591FC4">
        <w:rPr>
          <w:sz w:val="22"/>
          <w:szCs w:val="22"/>
          <w:lang w:val="hr-HR"/>
        </w:rPr>
        <w:t>6</w:t>
      </w:r>
      <w:r w:rsidR="00DA25E8" w:rsidRPr="00591FC4">
        <w:rPr>
          <w:sz w:val="22"/>
          <w:szCs w:val="22"/>
          <w:lang w:val="hr-HR"/>
        </w:rPr>
        <w:t>2</w:t>
      </w:r>
      <w:r w:rsidR="00903F02" w:rsidRPr="00591FC4">
        <w:rPr>
          <w:sz w:val="22"/>
          <w:szCs w:val="22"/>
          <w:lang w:val="hr-HR"/>
        </w:rPr>
        <w:t>.</w:t>
      </w:r>
      <w:r w:rsidR="00DA25E8" w:rsidRPr="00591FC4">
        <w:rPr>
          <w:sz w:val="22"/>
          <w:szCs w:val="22"/>
          <w:lang w:val="hr-HR"/>
        </w:rPr>
        <w:t>406</w:t>
      </w:r>
      <w:r w:rsidR="004129BF" w:rsidRPr="00591FC4">
        <w:rPr>
          <w:sz w:val="22"/>
          <w:szCs w:val="22"/>
          <w:lang w:val="hr-HR"/>
        </w:rPr>
        <w:t>,</w:t>
      </w:r>
      <w:r w:rsidR="00DA25E8" w:rsidRPr="00591FC4">
        <w:rPr>
          <w:sz w:val="22"/>
          <w:szCs w:val="22"/>
          <w:lang w:val="hr-HR"/>
        </w:rPr>
        <w:t>64</w:t>
      </w:r>
      <w:r w:rsidR="00415C5C" w:rsidRPr="00591FC4">
        <w:rPr>
          <w:sz w:val="22"/>
          <w:szCs w:val="22"/>
          <w:lang w:val="hr-HR"/>
        </w:rPr>
        <w:t xml:space="preserve"> Kn</w:t>
      </w:r>
    </w:p>
    <w:p w:rsidRDefault="00060923" w:rsidP="005435E1" w:rsidR="00060923" w:rsidRPr="00591FC4">
      <w:pPr>
        <w:ind w:left="720"/>
        <w:rPr>
          <w:sz w:val="22"/>
          <w:szCs w:val="22"/>
          <w:lang w:val="hr-HR"/>
        </w:rPr>
      </w:pPr>
    </w:p>
    <w:p w:rsidRDefault="005435E1" w:rsidP="005435E1" w:rsidR="005435E1" w:rsidRPr="00591FC4">
      <w:pPr>
        <w:ind w:left="720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B) Rashodi</w:t>
      </w:r>
    </w:p>
    <w:p w:rsidRDefault="005435E1" w:rsidP="005435E1" w:rsidR="005435E1" w:rsidRPr="00591FC4">
      <w:pPr>
        <w:rPr>
          <w:sz w:val="22"/>
          <w:szCs w:val="22"/>
          <w:lang w:val="hr-HR"/>
        </w:rPr>
      </w:pPr>
    </w:p>
    <w:p w:rsidRDefault="005435E1" w:rsidP="005435E1" w:rsidR="004129BF" w:rsidRPr="00591FC4">
      <w:pPr>
        <w:numPr>
          <w:ilvl w:val="0"/>
          <w:numId w:val="30"/>
        </w:num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Namirenje razlučnog vjerovnika       </w:t>
      </w:r>
    </w:p>
    <w:p w:rsidRDefault="00DE182E" w:rsidP="004129BF" w:rsidR="004129BF" w:rsidRPr="00591FC4">
      <w:pPr>
        <w:ind w:left="585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-</w:t>
      </w:r>
      <w:r w:rsidR="004129BF" w:rsidRPr="00591FC4">
        <w:rPr>
          <w:sz w:val="22"/>
          <w:szCs w:val="22"/>
          <w:lang w:val="hr-HR"/>
        </w:rPr>
        <w:t xml:space="preserve"> </w:t>
      </w:r>
      <w:r w:rsidRPr="00591FC4">
        <w:rPr>
          <w:sz w:val="22"/>
          <w:szCs w:val="22"/>
          <w:lang w:val="hr-HR"/>
        </w:rPr>
        <w:t xml:space="preserve">za </w:t>
      </w:r>
      <w:r w:rsidR="004129BF" w:rsidRPr="00591FC4">
        <w:rPr>
          <w:sz w:val="22"/>
          <w:szCs w:val="22"/>
          <w:lang w:val="hr-HR"/>
        </w:rPr>
        <w:t>nekretnin</w:t>
      </w:r>
      <w:r w:rsidR="0049471E" w:rsidRPr="00591FC4">
        <w:rPr>
          <w:sz w:val="22"/>
          <w:szCs w:val="22"/>
          <w:lang w:val="hr-HR"/>
        </w:rPr>
        <w:t>u stečajnog dužnika</w:t>
      </w:r>
      <w:r w:rsidR="004129BF" w:rsidRPr="00591FC4">
        <w:rPr>
          <w:sz w:val="22"/>
          <w:szCs w:val="22"/>
          <w:lang w:val="hr-HR"/>
        </w:rPr>
        <w:tab/>
      </w:r>
      <w:r w:rsidR="004129BF" w:rsidRPr="00591FC4">
        <w:rPr>
          <w:sz w:val="22"/>
          <w:szCs w:val="22"/>
          <w:lang w:val="hr-HR"/>
        </w:rPr>
        <w:tab/>
      </w:r>
      <w:r w:rsidR="00BD3352" w:rsidRPr="00591FC4">
        <w:rPr>
          <w:sz w:val="22"/>
          <w:szCs w:val="22"/>
          <w:lang w:val="hr-HR"/>
        </w:rPr>
        <w:tab/>
        <w:t xml:space="preserve">  </w:t>
      </w:r>
      <w:r w:rsidR="003019A3" w:rsidRPr="00591FC4">
        <w:rPr>
          <w:sz w:val="22"/>
          <w:szCs w:val="22"/>
          <w:lang w:val="hr-HR"/>
        </w:rPr>
        <w:tab/>
      </w:r>
      <w:r w:rsidR="004129BF" w:rsidRPr="00591FC4">
        <w:rPr>
          <w:sz w:val="22"/>
          <w:szCs w:val="22"/>
          <w:lang w:val="hr-HR"/>
        </w:rPr>
        <w:t xml:space="preserve">    1.428.191,49</w:t>
      </w:r>
      <w:r w:rsidR="00415C5C" w:rsidRPr="00591FC4">
        <w:rPr>
          <w:sz w:val="22"/>
          <w:szCs w:val="22"/>
          <w:lang w:val="hr-HR"/>
        </w:rPr>
        <w:t xml:space="preserve"> Kn</w:t>
      </w:r>
    </w:p>
    <w:p w:rsidRDefault="004129BF" w:rsidP="004129BF" w:rsidR="004129BF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    2.Namirenje razlučnog vjerovnika</w:t>
      </w:r>
    </w:p>
    <w:p w:rsidRDefault="004129BF" w:rsidP="00903F02" w:rsidR="005435E1" w:rsidRPr="00591FC4">
      <w:pPr>
        <w:ind w:firstLine="225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      </w:t>
      </w:r>
      <w:r w:rsidR="00903F02" w:rsidRPr="00591FC4">
        <w:rPr>
          <w:sz w:val="22"/>
          <w:szCs w:val="22"/>
          <w:lang w:val="hr-HR"/>
        </w:rPr>
        <w:t xml:space="preserve">    - </w:t>
      </w:r>
      <w:r w:rsidR="00DE182E" w:rsidRPr="00591FC4">
        <w:rPr>
          <w:sz w:val="22"/>
          <w:szCs w:val="22"/>
          <w:lang w:val="hr-HR"/>
        </w:rPr>
        <w:t>z</w:t>
      </w:r>
      <w:r w:rsidR="0049471E" w:rsidRPr="00591FC4">
        <w:rPr>
          <w:sz w:val="22"/>
          <w:szCs w:val="22"/>
          <w:lang w:val="hr-HR"/>
        </w:rPr>
        <w:t>a pokretnine stečajnog dužnika</w:t>
      </w:r>
      <w:r w:rsidR="00903F02" w:rsidRPr="00591FC4">
        <w:rPr>
          <w:sz w:val="22"/>
          <w:szCs w:val="22"/>
          <w:lang w:val="hr-HR"/>
        </w:rPr>
        <w:t xml:space="preserve">                                                 3.200</w:t>
      </w:r>
      <w:r w:rsidR="0049471E" w:rsidRPr="00591FC4">
        <w:rPr>
          <w:sz w:val="22"/>
          <w:szCs w:val="22"/>
          <w:lang w:val="hr-HR"/>
        </w:rPr>
        <w:t>,00 Kn</w:t>
      </w:r>
    </w:p>
    <w:p w:rsidRDefault="00DE182E" w:rsidP="0049471E" w:rsidR="00DE182E" w:rsidRPr="00591FC4">
      <w:pPr>
        <w:rPr>
          <w:sz w:val="22"/>
          <w:szCs w:val="22"/>
          <w:lang w:val="hr-HR"/>
        </w:rPr>
      </w:pPr>
    </w:p>
    <w:p w:rsidRDefault="0049471E" w:rsidP="0049471E" w:rsidR="005435E1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    3.</w:t>
      </w:r>
      <w:r w:rsidR="005435E1" w:rsidRPr="00591FC4">
        <w:rPr>
          <w:sz w:val="22"/>
          <w:szCs w:val="22"/>
          <w:lang w:val="hr-HR"/>
        </w:rPr>
        <w:t>Troškovi stečajnog postupka</w:t>
      </w:r>
      <w:r w:rsidR="00DE0AD6" w:rsidRPr="00591FC4">
        <w:rPr>
          <w:sz w:val="22"/>
          <w:szCs w:val="22"/>
          <w:lang w:val="hr-HR"/>
        </w:rPr>
        <w:tab/>
      </w:r>
      <w:r w:rsidR="00DE0AD6" w:rsidRPr="00591FC4">
        <w:rPr>
          <w:sz w:val="22"/>
          <w:szCs w:val="22"/>
          <w:lang w:val="hr-HR"/>
        </w:rPr>
        <w:tab/>
      </w:r>
      <w:r w:rsidR="00DE0AD6" w:rsidRPr="00591FC4">
        <w:rPr>
          <w:sz w:val="22"/>
          <w:szCs w:val="22"/>
          <w:lang w:val="hr-HR"/>
        </w:rPr>
        <w:tab/>
      </w:r>
      <w:r w:rsidR="00DE0AD6" w:rsidRPr="00591FC4">
        <w:rPr>
          <w:sz w:val="22"/>
          <w:szCs w:val="22"/>
          <w:lang w:val="hr-HR"/>
        </w:rPr>
        <w:tab/>
      </w:r>
    </w:p>
    <w:p w:rsidRDefault="005435E1" w:rsidP="005435E1" w:rsidR="005435E1" w:rsidRPr="00591FC4">
      <w:pPr>
        <w:ind w:left="585"/>
        <w:rPr>
          <w:sz w:val="22"/>
          <w:szCs w:val="22"/>
          <w:lang w:val="hr-HR"/>
        </w:rPr>
      </w:pPr>
    </w:p>
    <w:p w:rsidRDefault="00F97AEE" w:rsidP="005435E1" w:rsidR="005435E1" w:rsidRPr="00591FC4">
      <w:pPr>
        <w:ind w:left="585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P</w:t>
      </w:r>
      <w:r w:rsidR="005435E1" w:rsidRPr="00591FC4">
        <w:rPr>
          <w:sz w:val="22"/>
          <w:szCs w:val="22"/>
          <w:lang w:val="hr-HR"/>
        </w:rPr>
        <w:t>regled troškova stečajnog postupka i obveza stečajne mase;</w:t>
      </w:r>
    </w:p>
    <w:p w:rsidRDefault="005435E1" w:rsidP="005435E1" w:rsidR="005435E1" w:rsidRPr="00591FC4">
      <w:pPr>
        <w:ind w:left="585"/>
        <w:rPr>
          <w:sz w:val="22"/>
          <w:szCs w:val="22"/>
          <w:lang w:val="hr-HR"/>
        </w:rPr>
      </w:pPr>
    </w:p>
    <w:p w:rsidRDefault="0096366B" w:rsidP="005435E1" w:rsidR="0096366B" w:rsidRPr="00591FC4">
      <w:pPr>
        <w:numPr>
          <w:ilvl w:val="0"/>
          <w:numId w:val="31"/>
        </w:num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Namirenje troškova po čl. 170. Stečajnog zakona</w:t>
      </w:r>
      <w:r w:rsidR="00DE0AD6" w:rsidRPr="00591FC4">
        <w:rPr>
          <w:sz w:val="22"/>
          <w:szCs w:val="22"/>
          <w:lang w:val="hr-HR"/>
        </w:rPr>
        <w:tab/>
      </w:r>
    </w:p>
    <w:p w:rsidRDefault="008C1B6D" w:rsidP="0096366B" w:rsidR="00903F02" w:rsidRPr="00591FC4">
      <w:pPr>
        <w:ind w:left="945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p</w:t>
      </w:r>
      <w:r w:rsidR="0096366B" w:rsidRPr="00591FC4">
        <w:rPr>
          <w:sz w:val="22"/>
          <w:szCs w:val="22"/>
          <w:lang w:val="hr-HR"/>
        </w:rPr>
        <w:t>o rješenju suda St-</w:t>
      </w:r>
      <w:r w:rsidR="000B5EE1" w:rsidRPr="00591FC4">
        <w:rPr>
          <w:sz w:val="22"/>
          <w:szCs w:val="22"/>
          <w:lang w:val="hr-HR"/>
        </w:rPr>
        <w:t>1155/13</w:t>
      </w:r>
      <w:r w:rsidR="00F922E9" w:rsidRPr="00591FC4">
        <w:rPr>
          <w:sz w:val="22"/>
          <w:szCs w:val="22"/>
          <w:lang w:val="hr-HR"/>
        </w:rPr>
        <w:t xml:space="preserve"> </w:t>
      </w:r>
    </w:p>
    <w:p w:rsidRDefault="00903F02" w:rsidP="0096366B" w:rsidR="0096366B" w:rsidRPr="00591FC4">
      <w:pPr>
        <w:ind w:left="945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za prodaju nekretnine</w:t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  <w:t>1</w:t>
      </w:r>
      <w:r w:rsidR="000B5EE1" w:rsidRPr="00591FC4">
        <w:rPr>
          <w:sz w:val="22"/>
          <w:szCs w:val="22"/>
          <w:lang w:val="hr-HR"/>
        </w:rPr>
        <w:t>82.808,51 Kn</w:t>
      </w:r>
      <w:r w:rsidR="002B2019" w:rsidRPr="00591FC4">
        <w:rPr>
          <w:sz w:val="22"/>
          <w:szCs w:val="22"/>
          <w:lang w:val="hr-HR"/>
        </w:rPr>
        <w:tab/>
      </w:r>
      <w:r w:rsidR="002B2019" w:rsidRPr="00591FC4">
        <w:rPr>
          <w:sz w:val="22"/>
          <w:szCs w:val="22"/>
          <w:lang w:val="hr-HR"/>
        </w:rPr>
        <w:tab/>
      </w:r>
      <w:r w:rsidR="002B2019" w:rsidRPr="00591FC4">
        <w:rPr>
          <w:sz w:val="22"/>
          <w:szCs w:val="22"/>
          <w:lang w:val="hr-HR"/>
        </w:rPr>
        <w:tab/>
      </w:r>
    </w:p>
    <w:p w:rsidRDefault="000B5EE1" w:rsidP="000B5EE1" w:rsidR="000B5EE1" w:rsidRPr="00591FC4">
      <w:pPr>
        <w:numPr>
          <w:ilvl w:val="0"/>
          <w:numId w:val="31"/>
        </w:num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Namirenje troškova po čl. 170. Stečajnog zakona</w:t>
      </w:r>
    </w:p>
    <w:p w:rsidRDefault="003A1A4B" w:rsidP="000B5EE1" w:rsidR="000B5EE1" w:rsidRPr="00591FC4">
      <w:pPr>
        <w:ind w:left="945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p</w:t>
      </w:r>
      <w:r w:rsidR="000B5EE1" w:rsidRPr="00591FC4">
        <w:rPr>
          <w:sz w:val="22"/>
          <w:szCs w:val="22"/>
          <w:lang w:val="hr-HR"/>
        </w:rPr>
        <w:t xml:space="preserve">o rješenju suda St-1155/13 </w:t>
      </w:r>
    </w:p>
    <w:p w:rsidRDefault="000B5EE1" w:rsidP="000B5EE1" w:rsidR="000B5EE1" w:rsidRPr="00591FC4">
      <w:pPr>
        <w:ind w:left="945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Za prodaju pokretnina</w:t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  <w:t xml:space="preserve">   </w:t>
      </w:r>
      <w:r w:rsidR="008846EC" w:rsidRPr="00591FC4">
        <w:rPr>
          <w:sz w:val="22"/>
          <w:szCs w:val="22"/>
          <w:lang w:val="hr-HR"/>
        </w:rPr>
        <w:t xml:space="preserve">  </w:t>
      </w:r>
      <w:r w:rsidRPr="00591FC4">
        <w:rPr>
          <w:sz w:val="22"/>
          <w:szCs w:val="22"/>
          <w:lang w:val="hr-HR"/>
        </w:rPr>
        <w:t>800,00 Kn</w:t>
      </w:r>
    </w:p>
    <w:p w:rsidRDefault="000B5EE1" w:rsidP="000B5EE1" w:rsidR="000B5EE1" w:rsidRPr="00591FC4">
      <w:pPr>
        <w:numPr>
          <w:ilvl w:val="0"/>
          <w:numId w:val="31"/>
        </w:num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Troškovi vještačenja</w:t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  <w:t xml:space="preserve">  2.500,00 Kn</w:t>
      </w:r>
    </w:p>
    <w:p w:rsidRDefault="000B5EE1" w:rsidP="000B5EE1" w:rsidR="000B5EE1" w:rsidRPr="00591FC4">
      <w:pPr>
        <w:numPr>
          <w:ilvl w:val="0"/>
          <w:numId w:val="31"/>
        </w:num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 Troškovi knjigovodstva</w:t>
      </w:r>
    </w:p>
    <w:p w:rsidRDefault="000B5EE1" w:rsidP="00254AA8" w:rsidR="00254AA8" w:rsidRPr="00591FC4">
      <w:pPr>
        <w:ind w:left="945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14.200,00 +PDV 3.550,00 </w:t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  <w:t>17.750,00 K</w:t>
      </w:r>
      <w:r w:rsidR="00DE2617" w:rsidRPr="00591FC4">
        <w:rPr>
          <w:sz w:val="22"/>
          <w:szCs w:val="22"/>
          <w:lang w:val="hr-HR"/>
        </w:rPr>
        <w:t>n</w:t>
      </w:r>
    </w:p>
    <w:p w:rsidRDefault="00070175" w:rsidP="00254AA8" w:rsidR="000B5EE1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lastRenderedPageBreak/>
        <w:t xml:space="preserve">          </w:t>
      </w:r>
      <w:r w:rsidR="000B5EE1" w:rsidRPr="00591FC4">
        <w:rPr>
          <w:sz w:val="22"/>
          <w:szCs w:val="22"/>
          <w:lang w:val="hr-HR"/>
        </w:rPr>
        <w:t>5. plaćenje PDV</w:t>
      </w:r>
      <w:r w:rsidR="000B5EE1" w:rsidRPr="00591FC4">
        <w:rPr>
          <w:sz w:val="22"/>
          <w:szCs w:val="22"/>
          <w:lang w:val="hr-HR"/>
        </w:rPr>
        <w:tab/>
      </w:r>
      <w:r w:rsidR="000B5EE1" w:rsidRPr="00591FC4">
        <w:rPr>
          <w:sz w:val="22"/>
          <w:szCs w:val="22"/>
          <w:lang w:val="hr-HR"/>
        </w:rPr>
        <w:tab/>
      </w:r>
      <w:r w:rsidR="000B5EE1" w:rsidRPr="00591FC4">
        <w:rPr>
          <w:sz w:val="22"/>
          <w:szCs w:val="22"/>
          <w:lang w:val="hr-HR"/>
        </w:rPr>
        <w:tab/>
      </w:r>
      <w:r w:rsidR="000B5EE1" w:rsidRPr="00591FC4">
        <w:rPr>
          <w:sz w:val="22"/>
          <w:szCs w:val="22"/>
          <w:lang w:val="hr-HR"/>
        </w:rPr>
        <w:tab/>
      </w:r>
      <w:r w:rsidR="000B5EE1"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 xml:space="preserve">              </w:t>
      </w:r>
      <w:r w:rsidR="002C5D35" w:rsidRPr="00591FC4">
        <w:rPr>
          <w:sz w:val="22"/>
          <w:szCs w:val="22"/>
          <w:lang w:val="hr-HR"/>
        </w:rPr>
        <w:t xml:space="preserve"> 8.280,16</w:t>
      </w:r>
      <w:r w:rsidR="003A1A4B" w:rsidRPr="00591FC4">
        <w:rPr>
          <w:sz w:val="22"/>
          <w:szCs w:val="22"/>
          <w:lang w:val="hr-HR"/>
        </w:rPr>
        <w:t xml:space="preserve"> </w:t>
      </w:r>
      <w:r w:rsidR="000B5EE1" w:rsidRPr="00591FC4">
        <w:rPr>
          <w:sz w:val="22"/>
          <w:szCs w:val="22"/>
          <w:lang w:val="hr-HR"/>
        </w:rPr>
        <w:t xml:space="preserve"> Kn</w:t>
      </w:r>
    </w:p>
    <w:p w:rsidRDefault="00591FC4" w:rsidP="00591FC4" w:rsidR="002C5D35" w:rsidRPr="00591FC4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      </w:t>
      </w:r>
      <w:r w:rsidR="002C5D35" w:rsidRPr="00591FC4">
        <w:rPr>
          <w:sz w:val="22"/>
          <w:szCs w:val="22"/>
          <w:lang w:val="hr-HR"/>
        </w:rPr>
        <w:t>6.</w:t>
      </w:r>
      <w:r>
        <w:rPr>
          <w:sz w:val="22"/>
          <w:szCs w:val="22"/>
          <w:lang w:val="hr-HR"/>
        </w:rPr>
        <w:t xml:space="preserve"> </w:t>
      </w:r>
      <w:r w:rsidR="00B74894" w:rsidRPr="00591FC4">
        <w:rPr>
          <w:sz w:val="22"/>
          <w:szCs w:val="22"/>
          <w:lang w:val="hr-HR"/>
        </w:rPr>
        <w:t>materijalni troškovi</w:t>
      </w:r>
    </w:p>
    <w:p w:rsidRDefault="00591FC4" w:rsidP="00591FC4" w:rsidR="002C5D35" w:rsidRPr="00591FC4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           </w:t>
      </w:r>
      <w:r w:rsidR="002C5D35" w:rsidRPr="00591FC4">
        <w:rPr>
          <w:sz w:val="22"/>
          <w:szCs w:val="22"/>
          <w:lang w:val="hr-HR"/>
        </w:rPr>
        <w:t>i troškovi stečajnog ureda</w:t>
      </w:r>
    </w:p>
    <w:p w:rsidRDefault="002C5D35" w:rsidP="002C5D35" w:rsidR="00070175" w:rsidRPr="00591FC4">
      <w:pPr>
        <w:ind w:left="945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(telefon, pristojbe, uredski materijal...)</w:t>
      </w:r>
      <w:r w:rsidR="00B74894" w:rsidRPr="00591FC4">
        <w:rPr>
          <w:sz w:val="22"/>
          <w:szCs w:val="22"/>
          <w:lang w:val="hr-HR"/>
        </w:rPr>
        <w:tab/>
      </w:r>
      <w:r w:rsidR="00B74894" w:rsidRPr="00591FC4">
        <w:rPr>
          <w:sz w:val="22"/>
          <w:szCs w:val="22"/>
          <w:lang w:val="hr-HR"/>
        </w:rPr>
        <w:tab/>
      </w:r>
      <w:r w:rsidR="00F401E9" w:rsidRPr="00591FC4">
        <w:rPr>
          <w:sz w:val="22"/>
          <w:szCs w:val="22"/>
          <w:lang w:val="hr-HR"/>
        </w:rPr>
        <w:t>11.614,58</w:t>
      </w:r>
      <w:r w:rsidR="009376A9" w:rsidRPr="00591FC4">
        <w:rPr>
          <w:sz w:val="22"/>
          <w:szCs w:val="22"/>
          <w:lang w:val="hr-HR"/>
        </w:rPr>
        <w:t xml:space="preserve"> </w:t>
      </w:r>
      <w:r w:rsidR="00DE2617" w:rsidRPr="00591FC4">
        <w:rPr>
          <w:sz w:val="22"/>
          <w:szCs w:val="22"/>
          <w:lang w:val="hr-HR"/>
        </w:rPr>
        <w:t>Kn</w:t>
      </w:r>
    </w:p>
    <w:p w:rsidRDefault="00591FC4" w:rsidP="00591FC4" w:rsidR="000B5EE1" w:rsidRPr="00591FC4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        </w:t>
      </w:r>
      <w:r w:rsidR="00B74894" w:rsidRPr="00591FC4">
        <w:rPr>
          <w:sz w:val="22"/>
          <w:szCs w:val="22"/>
          <w:lang w:val="hr-HR"/>
        </w:rPr>
        <w:t>7</w:t>
      </w:r>
      <w:r w:rsidR="000B5EE1" w:rsidRPr="00591FC4">
        <w:rPr>
          <w:sz w:val="22"/>
          <w:szCs w:val="22"/>
          <w:lang w:val="hr-HR"/>
        </w:rPr>
        <w:t>. bankarske naknade</w:t>
      </w:r>
      <w:r w:rsidR="00DE2617" w:rsidRPr="00591FC4">
        <w:rPr>
          <w:sz w:val="22"/>
          <w:szCs w:val="22"/>
          <w:lang w:val="hr-HR"/>
        </w:rPr>
        <w:t xml:space="preserve"> (do</w:t>
      </w:r>
      <w:r>
        <w:rPr>
          <w:sz w:val="22"/>
          <w:szCs w:val="22"/>
          <w:lang w:val="hr-HR"/>
        </w:rPr>
        <w:t xml:space="preserve"> okončanja</w:t>
      </w:r>
      <w:r w:rsidR="00DE2617" w:rsidRPr="00591FC4">
        <w:rPr>
          <w:sz w:val="22"/>
          <w:szCs w:val="22"/>
          <w:lang w:val="hr-HR"/>
        </w:rPr>
        <w:t xml:space="preserve"> postupka)</w:t>
      </w:r>
      <w:r w:rsidR="000B5EE1" w:rsidRPr="00591FC4">
        <w:rPr>
          <w:sz w:val="22"/>
          <w:szCs w:val="22"/>
          <w:lang w:val="hr-HR"/>
        </w:rPr>
        <w:tab/>
      </w:r>
      <w:r w:rsidR="000B5EE1" w:rsidRPr="00591FC4">
        <w:rPr>
          <w:sz w:val="22"/>
          <w:szCs w:val="22"/>
          <w:lang w:val="hr-HR"/>
        </w:rPr>
        <w:tab/>
        <w:t xml:space="preserve">  </w:t>
      </w:r>
      <w:r w:rsidR="00DE2617" w:rsidRPr="00591FC4">
        <w:rPr>
          <w:sz w:val="22"/>
          <w:szCs w:val="22"/>
          <w:lang w:val="hr-HR"/>
        </w:rPr>
        <w:t>1.</w:t>
      </w:r>
      <w:r w:rsidR="00702E18" w:rsidRPr="00591FC4">
        <w:rPr>
          <w:sz w:val="22"/>
          <w:szCs w:val="22"/>
          <w:lang w:val="hr-HR"/>
        </w:rPr>
        <w:t>8</w:t>
      </w:r>
      <w:r w:rsidR="00DE2617" w:rsidRPr="00591FC4">
        <w:rPr>
          <w:sz w:val="22"/>
          <w:szCs w:val="22"/>
          <w:lang w:val="hr-HR"/>
        </w:rPr>
        <w:t>00,00 Kn</w:t>
      </w:r>
    </w:p>
    <w:p w:rsidRDefault="00591FC4" w:rsidP="00591FC4" w:rsidR="000B5EE1" w:rsidRPr="00591FC4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        </w:t>
      </w:r>
      <w:r w:rsidR="00B74894" w:rsidRPr="00591FC4">
        <w:rPr>
          <w:sz w:val="22"/>
          <w:szCs w:val="22"/>
          <w:lang w:val="hr-HR"/>
        </w:rPr>
        <w:t>8.</w:t>
      </w:r>
      <w:r>
        <w:rPr>
          <w:sz w:val="22"/>
          <w:szCs w:val="22"/>
          <w:lang w:val="hr-HR"/>
        </w:rPr>
        <w:t xml:space="preserve"> </w:t>
      </w:r>
      <w:r w:rsidR="00B74894" w:rsidRPr="00591FC4">
        <w:rPr>
          <w:sz w:val="22"/>
          <w:szCs w:val="22"/>
          <w:lang w:val="hr-HR"/>
        </w:rPr>
        <w:t>javna objava</w:t>
      </w:r>
      <w:r w:rsidR="00B74894" w:rsidRPr="00591FC4">
        <w:rPr>
          <w:sz w:val="22"/>
          <w:szCs w:val="22"/>
          <w:lang w:val="hr-HR"/>
        </w:rPr>
        <w:tab/>
      </w:r>
      <w:r w:rsidR="00B74894" w:rsidRPr="00591FC4">
        <w:rPr>
          <w:sz w:val="22"/>
          <w:szCs w:val="22"/>
          <w:lang w:val="hr-HR"/>
        </w:rPr>
        <w:tab/>
      </w:r>
      <w:r w:rsidR="00B74894" w:rsidRPr="00591FC4">
        <w:rPr>
          <w:sz w:val="22"/>
          <w:szCs w:val="22"/>
          <w:lang w:val="hr-HR"/>
        </w:rPr>
        <w:tab/>
      </w:r>
      <w:r w:rsidR="00B74894" w:rsidRPr="00591FC4">
        <w:rPr>
          <w:sz w:val="22"/>
          <w:szCs w:val="22"/>
          <w:lang w:val="hr-HR"/>
        </w:rPr>
        <w:tab/>
      </w:r>
      <w:r w:rsidR="00B74894" w:rsidRPr="00591FC4"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 xml:space="preserve">               </w:t>
      </w:r>
      <w:r w:rsidR="001D37FC" w:rsidRPr="00591FC4">
        <w:rPr>
          <w:sz w:val="22"/>
          <w:szCs w:val="22"/>
          <w:lang w:val="hr-HR"/>
        </w:rPr>
        <w:t>1.150</w:t>
      </w:r>
      <w:r w:rsidR="00B74894" w:rsidRPr="00591FC4">
        <w:rPr>
          <w:sz w:val="22"/>
          <w:szCs w:val="22"/>
          <w:lang w:val="hr-HR"/>
        </w:rPr>
        <w:t>,00 Kn</w:t>
      </w:r>
    </w:p>
    <w:p w:rsidRDefault="00591FC4" w:rsidP="00591FC4" w:rsidR="000B5EE1" w:rsidRPr="00591FC4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        </w:t>
      </w:r>
      <w:r w:rsidR="0002572B" w:rsidRPr="00591FC4">
        <w:rPr>
          <w:sz w:val="22"/>
          <w:szCs w:val="22"/>
          <w:lang w:val="hr-HR"/>
        </w:rPr>
        <w:t xml:space="preserve">9. troškovi u svezi arhive </w:t>
      </w:r>
      <w:r w:rsidR="0002572B" w:rsidRPr="00591FC4">
        <w:rPr>
          <w:sz w:val="22"/>
          <w:szCs w:val="22"/>
          <w:lang w:val="hr-HR"/>
        </w:rPr>
        <w:tab/>
      </w:r>
      <w:r w:rsidR="0002572B" w:rsidRPr="00591FC4">
        <w:rPr>
          <w:sz w:val="22"/>
          <w:szCs w:val="22"/>
          <w:lang w:val="hr-HR"/>
        </w:rPr>
        <w:tab/>
      </w:r>
      <w:r w:rsidR="0002572B" w:rsidRPr="00591FC4">
        <w:rPr>
          <w:sz w:val="22"/>
          <w:szCs w:val="22"/>
          <w:lang w:val="hr-HR"/>
        </w:rPr>
        <w:tab/>
      </w:r>
      <w:r w:rsidR="0002572B" w:rsidRPr="00591FC4"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 xml:space="preserve">   </w:t>
      </w:r>
      <w:r w:rsidR="0002572B" w:rsidRPr="00591FC4">
        <w:rPr>
          <w:sz w:val="22"/>
          <w:szCs w:val="22"/>
          <w:lang w:val="hr-HR"/>
        </w:rPr>
        <w:t>5.000,00 Kn</w:t>
      </w:r>
      <w:r w:rsidR="00D92BDD" w:rsidRPr="00591FC4">
        <w:rPr>
          <w:sz w:val="22"/>
          <w:szCs w:val="22"/>
          <w:lang w:val="hr-HR"/>
        </w:rPr>
        <w:tab/>
      </w:r>
      <w:r w:rsidR="00D92BDD" w:rsidRPr="00591FC4">
        <w:rPr>
          <w:sz w:val="22"/>
          <w:szCs w:val="22"/>
          <w:lang w:val="hr-HR"/>
        </w:rPr>
        <w:tab/>
      </w:r>
      <w:r w:rsidR="00D92BDD" w:rsidRPr="00591FC4">
        <w:rPr>
          <w:sz w:val="22"/>
          <w:szCs w:val="22"/>
          <w:lang w:val="hr-HR"/>
        </w:rPr>
        <w:tab/>
      </w:r>
      <w:r w:rsidR="0002572B" w:rsidRPr="00591FC4">
        <w:rPr>
          <w:sz w:val="22"/>
          <w:szCs w:val="22"/>
          <w:lang w:val="hr-HR"/>
        </w:rPr>
        <w:tab/>
      </w:r>
      <w:r w:rsidR="0002572B" w:rsidRPr="00591FC4">
        <w:rPr>
          <w:sz w:val="22"/>
          <w:szCs w:val="22"/>
          <w:lang w:val="hr-HR"/>
        </w:rPr>
        <w:tab/>
      </w:r>
      <w:r w:rsidR="0002572B" w:rsidRPr="00591FC4">
        <w:rPr>
          <w:sz w:val="22"/>
          <w:szCs w:val="22"/>
          <w:lang w:val="hr-HR"/>
        </w:rPr>
        <w:tab/>
      </w:r>
      <w:r w:rsidR="00D92BDD" w:rsidRPr="00591FC4">
        <w:rPr>
          <w:sz w:val="22"/>
          <w:szCs w:val="22"/>
          <w:lang w:val="hr-HR"/>
        </w:rPr>
        <w:tab/>
      </w:r>
      <w:r w:rsidR="00D92BDD" w:rsidRPr="00591FC4">
        <w:rPr>
          <w:sz w:val="22"/>
          <w:szCs w:val="22"/>
          <w:lang w:val="hr-HR"/>
        </w:rPr>
        <w:tab/>
        <w:t>___________________________</w:t>
      </w:r>
    </w:p>
    <w:p w:rsidRDefault="0002572B" w:rsidP="000B5EE1" w:rsidR="0002572B" w:rsidRPr="00591FC4">
      <w:pPr>
        <w:ind w:left="945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  <w:t xml:space="preserve">        </w:t>
      </w:r>
      <w:r w:rsidR="00702E18" w:rsidRPr="00591FC4">
        <w:rPr>
          <w:sz w:val="22"/>
          <w:szCs w:val="22"/>
          <w:lang w:val="hr-HR"/>
        </w:rPr>
        <w:t>231.7</w:t>
      </w:r>
      <w:r w:rsidRPr="00591FC4">
        <w:rPr>
          <w:sz w:val="22"/>
          <w:szCs w:val="22"/>
          <w:lang w:val="hr-HR"/>
        </w:rPr>
        <w:t>03,25 Kn</w:t>
      </w:r>
      <w:r w:rsidRPr="00591FC4">
        <w:rPr>
          <w:sz w:val="22"/>
          <w:szCs w:val="22"/>
          <w:lang w:val="hr-HR"/>
        </w:rPr>
        <w:tab/>
      </w:r>
    </w:p>
    <w:p w:rsidRDefault="00C01653" w:rsidP="003A1DF0" w:rsidR="001E7563" w:rsidRPr="00591FC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6540" w:val="left"/>
        </w:tabs>
        <w:ind w:left="945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="003A1DF0" w:rsidRPr="00591FC4">
        <w:rPr>
          <w:sz w:val="22"/>
          <w:szCs w:val="22"/>
          <w:lang w:val="hr-HR"/>
        </w:rPr>
        <w:tab/>
      </w:r>
    </w:p>
    <w:p w:rsidRDefault="00827823" w:rsidP="000B5EE1" w:rsidR="008846EC" w:rsidRPr="00591FC4">
      <w:pPr>
        <w:ind w:left="945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S</w:t>
      </w:r>
      <w:r w:rsidR="000B0BFA" w:rsidRPr="00591FC4">
        <w:rPr>
          <w:sz w:val="22"/>
          <w:szCs w:val="22"/>
          <w:lang w:val="hr-HR"/>
        </w:rPr>
        <w:t>vekupno rashodi;</w:t>
      </w:r>
      <w:r w:rsidR="000B0BFA" w:rsidRPr="00591FC4">
        <w:rPr>
          <w:sz w:val="22"/>
          <w:szCs w:val="22"/>
          <w:lang w:val="hr-HR"/>
        </w:rPr>
        <w:tab/>
      </w:r>
      <w:r w:rsidR="00060923" w:rsidRPr="00591FC4">
        <w:rPr>
          <w:sz w:val="22"/>
          <w:szCs w:val="22"/>
          <w:lang w:val="hr-HR"/>
        </w:rPr>
        <w:t>231.703,25 Kn</w:t>
      </w:r>
      <w:r w:rsidR="000B0BFA" w:rsidRPr="00591FC4">
        <w:rPr>
          <w:sz w:val="22"/>
          <w:szCs w:val="22"/>
          <w:lang w:val="hr-HR"/>
        </w:rPr>
        <w:tab/>
      </w:r>
      <w:r w:rsidR="000B0BFA" w:rsidRPr="00591FC4">
        <w:rPr>
          <w:sz w:val="22"/>
          <w:szCs w:val="22"/>
          <w:lang w:val="hr-HR"/>
        </w:rPr>
        <w:tab/>
      </w:r>
      <w:r w:rsidR="000B0BFA"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</w:p>
    <w:p w:rsidRDefault="000B0BFA" w:rsidP="00B92D5A" w:rsidR="000B0BFA" w:rsidRPr="00591FC4">
      <w:pPr>
        <w:ind w:left="720"/>
        <w:rPr>
          <w:bCs/>
          <w:sz w:val="22"/>
          <w:szCs w:val="22"/>
        </w:rPr>
      </w:pPr>
    </w:p>
    <w:p w:rsidRDefault="002A7242" w:rsidP="00B92D5A" w:rsidR="00B92D5A" w:rsidRPr="00591FC4">
      <w:pPr>
        <w:ind w:left="720"/>
        <w:rPr>
          <w:bCs/>
          <w:sz w:val="22"/>
          <w:szCs w:val="22"/>
        </w:rPr>
      </w:pPr>
      <w:r w:rsidRPr="00591FC4">
        <w:rPr>
          <w:bCs/>
          <w:sz w:val="22"/>
          <w:szCs w:val="22"/>
        </w:rPr>
        <w:t>C</w:t>
      </w:r>
      <w:r w:rsidR="00D63E51" w:rsidRPr="00591FC4">
        <w:rPr>
          <w:bCs/>
          <w:sz w:val="22"/>
          <w:szCs w:val="22"/>
        </w:rPr>
        <w:t>) Obveze ;</w:t>
      </w:r>
      <w:r w:rsidR="00583B1B" w:rsidRPr="00591FC4">
        <w:rPr>
          <w:bCs/>
          <w:sz w:val="22"/>
          <w:szCs w:val="22"/>
        </w:rPr>
        <w:t xml:space="preserve"> </w:t>
      </w:r>
    </w:p>
    <w:p w:rsidRDefault="006419D0" w:rsidP="00B92D5A" w:rsidR="006419D0" w:rsidRPr="00591FC4">
      <w:pPr>
        <w:ind w:left="720"/>
        <w:rPr>
          <w:bCs/>
          <w:sz w:val="22"/>
          <w:szCs w:val="22"/>
        </w:rPr>
      </w:pPr>
    </w:p>
    <w:p w:rsidRDefault="00E45BEF" w:rsidP="006419D0" w:rsidR="00E45BEF" w:rsidRPr="00591FC4">
      <w:pPr>
        <w:numPr>
          <w:ilvl w:val="0"/>
          <w:numId w:val="36"/>
        </w:numPr>
        <w:rPr>
          <w:bCs/>
          <w:sz w:val="22"/>
          <w:szCs w:val="22"/>
        </w:rPr>
      </w:pPr>
      <w:r w:rsidRPr="00591FC4">
        <w:rPr>
          <w:bCs/>
          <w:sz w:val="22"/>
          <w:szCs w:val="22"/>
        </w:rPr>
        <w:t>Troškovi stečajnog postupka</w:t>
      </w:r>
      <w:r w:rsidR="00C92F48" w:rsidRPr="00591FC4">
        <w:rPr>
          <w:bCs/>
          <w:sz w:val="22"/>
          <w:szCs w:val="22"/>
        </w:rPr>
        <w:t>;</w:t>
      </w:r>
    </w:p>
    <w:p w:rsidRDefault="006B40E3" w:rsidP="006B40E3" w:rsidR="006B40E3" w:rsidRPr="00591FC4">
      <w:pPr>
        <w:ind w:left="720"/>
        <w:rPr>
          <w:bCs/>
          <w:sz w:val="22"/>
          <w:szCs w:val="22"/>
        </w:rPr>
      </w:pPr>
    </w:p>
    <w:p w:rsidRDefault="00956C99" w:rsidP="00956C99" w:rsidR="00956C99" w:rsidRPr="00591FC4">
      <w:pPr>
        <w:numPr>
          <w:ilvl w:val="0"/>
          <w:numId w:val="39"/>
        </w:numPr>
        <w:rPr>
          <w:bCs/>
          <w:sz w:val="22"/>
          <w:szCs w:val="22"/>
        </w:rPr>
      </w:pPr>
      <w:r w:rsidRPr="00591FC4">
        <w:rPr>
          <w:bCs/>
          <w:sz w:val="22"/>
          <w:szCs w:val="22"/>
        </w:rPr>
        <w:t>Ukupno nastali troškovi stečajnog postupka</w:t>
      </w:r>
      <w:r w:rsidR="00CE5E9E" w:rsidRPr="00591FC4">
        <w:rPr>
          <w:bCs/>
          <w:sz w:val="22"/>
          <w:szCs w:val="22"/>
        </w:rPr>
        <w:tab/>
      </w:r>
      <w:r w:rsidR="00CE5E9E" w:rsidRPr="00591FC4">
        <w:rPr>
          <w:bCs/>
          <w:sz w:val="22"/>
          <w:szCs w:val="22"/>
        </w:rPr>
        <w:tab/>
      </w:r>
      <w:r w:rsidR="00CE5E9E" w:rsidRPr="00591FC4">
        <w:rPr>
          <w:sz w:val="22"/>
          <w:szCs w:val="22"/>
          <w:lang w:val="hr-HR"/>
        </w:rPr>
        <w:t>2</w:t>
      </w:r>
      <w:r w:rsidR="000B0BFA" w:rsidRPr="00591FC4">
        <w:rPr>
          <w:sz w:val="22"/>
          <w:szCs w:val="22"/>
          <w:lang w:val="hr-HR"/>
        </w:rPr>
        <w:t>31.</w:t>
      </w:r>
      <w:r w:rsidR="00702E18" w:rsidRPr="00591FC4">
        <w:rPr>
          <w:sz w:val="22"/>
          <w:szCs w:val="22"/>
          <w:lang w:val="hr-HR"/>
        </w:rPr>
        <w:t>7</w:t>
      </w:r>
      <w:r w:rsidR="000B0BFA" w:rsidRPr="00591FC4">
        <w:rPr>
          <w:sz w:val="22"/>
          <w:szCs w:val="22"/>
          <w:lang w:val="hr-HR"/>
        </w:rPr>
        <w:t>03,25</w:t>
      </w:r>
      <w:r w:rsidR="00CE5E9E" w:rsidRPr="00591FC4">
        <w:rPr>
          <w:sz w:val="22"/>
          <w:szCs w:val="22"/>
          <w:lang w:val="hr-HR"/>
        </w:rPr>
        <w:t xml:space="preserve"> Kn</w:t>
      </w:r>
    </w:p>
    <w:p w:rsidRDefault="00956C99" w:rsidP="00956C99" w:rsidR="00956C99" w:rsidRPr="00591FC4">
      <w:pPr>
        <w:numPr>
          <w:ilvl w:val="0"/>
          <w:numId w:val="39"/>
        </w:numPr>
        <w:rPr>
          <w:bCs/>
          <w:sz w:val="22"/>
          <w:szCs w:val="22"/>
        </w:rPr>
      </w:pPr>
      <w:r w:rsidRPr="00591FC4">
        <w:rPr>
          <w:bCs/>
          <w:sz w:val="22"/>
          <w:szCs w:val="22"/>
        </w:rPr>
        <w:t>Ukupno namireni troškovi stečajnog postupka</w:t>
      </w:r>
      <w:r w:rsidR="00CE5E9E" w:rsidRPr="00591FC4">
        <w:rPr>
          <w:bCs/>
          <w:sz w:val="22"/>
          <w:szCs w:val="22"/>
        </w:rPr>
        <w:tab/>
      </w:r>
      <w:r w:rsidR="000B0BFA" w:rsidRPr="00591FC4">
        <w:rPr>
          <w:bCs/>
          <w:sz w:val="22"/>
          <w:szCs w:val="22"/>
        </w:rPr>
        <w:t>231.015,</w:t>
      </w:r>
      <w:r w:rsidR="0054476D" w:rsidRPr="00591FC4">
        <w:rPr>
          <w:bCs/>
          <w:sz w:val="22"/>
          <w:szCs w:val="22"/>
        </w:rPr>
        <w:t>15</w:t>
      </w:r>
      <w:r w:rsidR="000B0BFA" w:rsidRPr="00591FC4">
        <w:rPr>
          <w:bCs/>
          <w:sz w:val="22"/>
          <w:szCs w:val="22"/>
        </w:rPr>
        <w:t xml:space="preserve">  </w:t>
      </w:r>
      <w:r w:rsidR="00CE5E9E" w:rsidRPr="00591FC4">
        <w:rPr>
          <w:bCs/>
          <w:sz w:val="22"/>
          <w:szCs w:val="22"/>
        </w:rPr>
        <w:t xml:space="preserve"> Kn</w:t>
      </w:r>
    </w:p>
    <w:p w:rsidRDefault="00956C99" w:rsidP="00956C99" w:rsidR="00EA15A9">
      <w:pPr>
        <w:numPr>
          <w:ilvl w:val="0"/>
          <w:numId w:val="39"/>
        </w:numPr>
        <w:rPr>
          <w:bCs/>
          <w:sz w:val="22"/>
          <w:szCs w:val="22"/>
        </w:rPr>
      </w:pPr>
      <w:r w:rsidRPr="00591FC4">
        <w:rPr>
          <w:bCs/>
          <w:sz w:val="22"/>
          <w:szCs w:val="22"/>
        </w:rPr>
        <w:t>Ukupno nenamireni troškovi stečajnog postupka</w:t>
      </w:r>
      <w:r w:rsidR="00CE5E9E" w:rsidRPr="00591FC4">
        <w:rPr>
          <w:bCs/>
          <w:sz w:val="22"/>
          <w:szCs w:val="22"/>
        </w:rPr>
        <w:t xml:space="preserve">     </w:t>
      </w:r>
    </w:p>
    <w:p w:rsidRDefault="00EA15A9" w:rsidP="00EA15A9" w:rsidR="00956C99" w:rsidRPr="00591FC4">
      <w:pPr>
        <w:ind w:left="1080"/>
        <w:rPr>
          <w:bCs/>
          <w:sz w:val="22"/>
          <w:szCs w:val="22"/>
        </w:rPr>
      </w:pPr>
      <w:r>
        <w:rPr>
          <w:bCs/>
          <w:sz w:val="22"/>
          <w:szCs w:val="22"/>
        </w:rPr>
        <w:t>(dio materijalnih troškova)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="00CE5E9E" w:rsidRPr="00591FC4">
        <w:rPr>
          <w:bCs/>
          <w:sz w:val="22"/>
          <w:szCs w:val="22"/>
        </w:rPr>
        <w:t xml:space="preserve">  </w:t>
      </w:r>
      <w:r w:rsidR="000B0BFA" w:rsidRPr="00591FC4">
        <w:rPr>
          <w:bCs/>
          <w:sz w:val="22"/>
          <w:szCs w:val="22"/>
        </w:rPr>
        <w:t xml:space="preserve">    </w:t>
      </w:r>
      <w:r w:rsidR="00545525" w:rsidRPr="00591FC4">
        <w:rPr>
          <w:bCs/>
          <w:sz w:val="22"/>
          <w:szCs w:val="22"/>
        </w:rPr>
        <w:t xml:space="preserve">   </w:t>
      </w:r>
      <w:r w:rsidR="00702E18" w:rsidRPr="00591FC4">
        <w:rPr>
          <w:bCs/>
          <w:sz w:val="22"/>
          <w:szCs w:val="22"/>
        </w:rPr>
        <w:t>6</w:t>
      </w:r>
      <w:r w:rsidR="0054476D" w:rsidRPr="00591FC4">
        <w:rPr>
          <w:bCs/>
          <w:sz w:val="22"/>
          <w:szCs w:val="22"/>
        </w:rPr>
        <w:t>88</w:t>
      </w:r>
      <w:r w:rsidR="000B0BFA" w:rsidRPr="00591FC4">
        <w:rPr>
          <w:bCs/>
          <w:sz w:val="22"/>
          <w:szCs w:val="22"/>
        </w:rPr>
        <w:t>,</w:t>
      </w:r>
      <w:r w:rsidR="0054476D" w:rsidRPr="00591FC4">
        <w:rPr>
          <w:bCs/>
          <w:sz w:val="22"/>
          <w:szCs w:val="22"/>
        </w:rPr>
        <w:t>10</w:t>
      </w:r>
      <w:r w:rsidR="00CE5E9E" w:rsidRPr="00591FC4">
        <w:rPr>
          <w:bCs/>
          <w:sz w:val="22"/>
          <w:szCs w:val="22"/>
        </w:rPr>
        <w:t xml:space="preserve">  Kn</w:t>
      </w:r>
    </w:p>
    <w:p w:rsidRDefault="00956C99" w:rsidP="00956C99" w:rsidR="00956C99" w:rsidRPr="00591FC4">
      <w:pPr>
        <w:ind w:left="1080"/>
        <w:rPr>
          <w:bCs/>
          <w:sz w:val="22"/>
          <w:szCs w:val="22"/>
        </w:rPr>
      </w:pPr>
    </w:p>
    <w:p w:rsidRDefault="00956C99" w:rsidP="00956C99" w:rsidR="00956C99" w:rsidRPr="00591FC4">
      <w:pPr>
        <w:numPr>
          <w:ilvl w:val="0"/>
          <w:numId w:val="36"/>
        </w:numPr>
        <w:rPr>
          <w:bCs/>
          <w:sz w:val="22"/>
          <w:szCs w:val="22"/>
        </w:rPr>
      </w:pPr>
      <w:r w:rsidRPr="00591FC4">
        <w:rPr>
          <w:bCs/>
          <w:sz w:val="22"/>
          <w:szCs w:val="22"/>
        </w:rPr>
        <w:t>Utvrđene tražbine</w:t>
      </w:r>
      <w:r w:rsidR="00C244B6" w:rsidRPr="00591FC4">
        <w:rPr>
          <w:bCs/>
          <w:sz w:val="22"/>
          <w:szCs w:val="22"/>
        </w:rPr>
        <w:t xml:space="preserve"> </w:t>
      </w:r>
      <w:r w:rsidRPr="00591FC4">
        <w:rPr>
          <w:bCs/>
          <w:sz w:val="22"/>
          <w:szCs w:val="22"/>
        </w:rPr>
        <w:t xml:space="preserve"> ;</w:t>
      </w:r>
    </w:p>
    <w:p w:rsidRDefault="00956C99" w:rsidP="001F01BF" w:rsidR="00956C99" w:rsidRPr="00591FC4">
      <w:pPr>
        <w:rPr>
          <w:bCs/>
          <w:sz w:val="22"/>
          <w:szCs w:val="22"/>
        </w:rPr>
      </w:pPr>
    </w:p>
    <w:p w:rsidRDefault="001F01BF" w:rsidP="001F01BF" w:rsidR="001F01BF" w:rsidRPr="00591FC4">
      <w:pPr>
        <w:rPr>
          <w:bCs/>
          <w:sz w:val="22"/>
          <w:szCs w:val="22"/>
        </w:rPr>
      </w:pPr>
    </w:p>
    <w:p w:rsidRDefault="00956C99" w:rsidP="00956C99" w:rsidR="00956C99" w:rsidRPr="00591FC4">
      <w:pPr>
        <w:numPr>
          <w:ilvl w:val="0"/>
          <w:numId w:val="40"/>
        </w:numPr>
        <w:rPr>
          <w:bCs/>
          <w:sz w:val="22"/>
          <w:szCs w:val="22"/>
        </w:rPr>
      </w:pPr>
      <w:r w:rsidRPr="00591FC4">
        <w:rPr>
          <w:bCs/>
          <w:sz w:val="22"/>
          <w:szCs w:val="22"/>
        </w:rPr>
        <w:t>Utvrđene tražbine II višeg isplatnog reda</w:t>
      </w:r>
      <w:r w:rsidR="000D4F5A" w:rsidRPr="00591FC4">
        <w:rPr>
          <w:bCs/>
          <w:sz w:val="22"/>
          <w:szCs w:val="22"/>
        </w:rPr>
        <w:tab/>
      </w:r>
      <w:r w:rsidR="000D4F5A" w:rsidRPr="00591FC4">
        <w:rPr>
          <w:bCs/>
          <w:sz w:val="22"/>
          <w:szCs w:val="22"/>
        </w:rPr>
        <w:tab/>
      </w:r>
      <w:r w:rsidR="003A1A4B" w:rsidRPr="00591FC4">
        <w:rPr>
          <w:sz w:val="22"/>
          <w:szCs w:val="22"/>
        </w:rPr>
        <w:t>4.605.533,08 Kn</w:t>
      </w:r>
    </w:p>
    <w:p w:rsidRDefault="003A1A4B" w:rsidP="003A1A4B" w:rsidR="003A1A4B" w:rsidRPr="00591FC4">
      <w:pPr>
        <w:numPr>
          <w:ilvl w:val="0"/>
          <w:numId w:val="40"/>
        </w:numPr>
        <w:rPr>
          <w:bCs/>
          <w:sz w:val="22"/>
          <w:szCs w:val="22"/>
        </w:rPr>
      </w:pPr>
      <w:r w:rsidRPr="00591FC4">
        <w:rPr>
          <w:bCs/>
          <w:sz w:val="22"/>
          <w:szCs w:val="22"/>
        </w:rPr>
        <w:t>Namirenje tražbina II višeg isplatnog reda</w:t>
      </w:r>
    </w:p>
    <w:p w:rsidRDefault="00B51D25" w:rsidP="003A1A4B" w:rsidR="003A1A4B" w:rsidRPr="00591FC4">
      <w:pPr>
        <w:ind w:left="1440"/>
        <w:rPr>
          <w:bCs/>
          <w:sz w:val="22"/>
          <w:szCs w:val="22"/>
        </w:rPr>
      </w:pPr>
      <w:r w:rsidRPr="00591FC4">
        <w:rPr>
          <w:bCs/>
          <w:sz w:val="22"/>
          <w:szCs w:val="22"/>
        </w:rPr>
        <w:t>k</w:t>
      </w:r>
      <w:r w:rsidR="003A1A4B" w:rsidRPr="00591FC4">
        <w:rPr>
          <w:bCs/>
          <w:sz w:val="22"/>
          <w:szCs w:val="22"/>
        </w:rPr>
        <w:t>roz razlučn</w:t>
      </w:r>
      <w:r w:rsidR="00506D05" w:rsidRPr="00591FC4">
        <w:rPr>
          <w:bCs/>
          <w:sz w:val="22"/>
          <w:szCs w:val="22"/>
        </w:rPr>
        <w:t>a</w:t>
      </w:r>
      <w:r w:rsidR="003A1A4B" w:rsidRPr="00591FC4">
        <w:rPr>
          <w:bCs/>
          <w:sz w:val="22"/>
          <w:szCs w:val="22"/>
        </w:rPr>
        <w:t xml:space="preserve"> prav</w:t>
      </w:r>
      <w:r w:rsidR="00506D05" w:rsidRPr="00591FC4">
        <w:rPr>
          <w:bCs/>
          <w:sz w:val="22"/>
          <w:szCs w:val="22"/>
        </w:rPr>
        <w:t>a</w:t>
      </w:r>
      <w:r w:rsidR="004859E9" w:rsidRPr="00591FC4">
        <w:rPr>
          <w:bCs/>
          <w:sz w:val="22"/>
          <w:szCs w:val="22"/>
        </w:rPr>
        <w:tab/>
      </w:r>
      <w:r w:rsidR="004859E9" w:rsidRPr="00591FC4">
        <w:rPr>
          <w:bCs/>
          <w:sz w:val="22"/>
          <w:szCs w:val="22"/>
        </w:rPr>
        <w:tab/>
      </w:r>
      <w:r w:rsidR="004859E9" w:rsidRPr="00591FC4">
        <w:rPr>
          <w:bCs/>
          <w:sz w:val="22"/>
          <w:szCs w:val="22"/>
        </w:rPr>
        <w:tab/>
      </w:r>
      <w:r w:rsidR="004859E9" w:rsidRPr="00591FC4">
        <w:rPr>
          <w:bCs/>
          <w:sz w:val="22"/>
          <w:szCs w:val="22"/>
        </w:rPr>
        <w:tab/>
      </w:r>
      <w:r w:rsidR="004859E9" w:rsidRPr="00591FC4">
        <w:rPr>
          <w:sz w:val="22"/>
          <w:szCs w:val="22"/>
          <w:lang w:val="hr-HR"/>
        </w:rPr>
        <w:t xml:space="preserve">  1.4</w:t>
      </w:r>
      <w:r w:rsidR="00506D05" w:rsidRPr="00591FC4">
        <w:rPr>
          <w:sz w:val="22"/>
          <w:szCs w:val="22"/>
          <w:lang w:val="hr-HR"/>
        </w:rPr>
        <w:t>31</w:t>
      </w:r>
      <w:r w:rsidR="004859E9" w:rsidRPr="00591FC4">
        <w:rPr>
          <w:sz w:val="22"/>
          <w:szCs w:val="22"/>
          <w:lang w:val="hr-HR"/>
        </w:rPr>
        <w:t>.</w:t>
      </w:r>
      <w:r w:rsidR="00506D05" w:rsidRPr="00591FC4">
        <w:rPr>
          <w:sz w:val="22"/>
          <w:szCs w:val="22"/>
          <w:lang w:val="hr-HR"/>
        </w:rPr>
        <w:t>3</w:t>
      </w:r>
      <w:r w:rsidR="004859E9" w:rsidRPr="00591FC4">
        <w:rPr>
          <w:sz w:val="22"/>
          <w:szCs w:val="22"/>
          <w:lang w:val="hr-HR"/>
        </w:rPr>
        <w:t>91,49 Kn</w:t>
      </w:r>
      <w:r w:rsidR="004859E9" w:rsidRPr="00591FC4">
        <w:rPr>
          <w:bCs/>
          <w:sz w:val="22"/>
          <w:szCs w:val="22"/>
        </w:rPr>
        <w:tab/>
      </w:r>
    </w:p>
    <w:p w:rsidRDefault="00956C99" w:rsidP="00956C99" w:rsidR="00956C99" w:rsidRPr="00591FC4">
      <w:pPr>
        <w:ind w:left="1440"/>
        <w:rPr>
          <w:bCs/>
          <w:sz w:val="22"/>
          <w:szCs w:val="22"/>
        </w:rPr>
      </w:pPr>
    </w:p>
    <w:p w:rsidRDefault="001C07D4" w:rsidP="001C07D4" w:rsidR="001C07D4" w:rsidRPr="00591FC4">
      <w:pPr>
        <w:ind w:left="1440"/>
        <w:rPr>
          <w:bCs/>
          <w:sz w:val="22"/>
          <w:szCs w:val="22"/>
        </w:rPr>
      </w:pPr>
    </w:p>
    <w:p w:rsidRDefault="009F2962" w:rsidP="004C4F23" w:rsidR="001C07D4" w:rsidRPr="00591FC4">
      <w:pPr>
        <w:ind w:left="720"/>
        <w:rPr>
          <w:bCs/>
          <w:sz w:val="22"/>
          <w:szCs w:val="22"/>
        </w:rPr>
      </w:pPr>
      <w:r w:rsidRPr="00591FC4">
        <w:rPr>
          <w:bCs/>
          <w:sz w:val="22"/>
          <w:szCs w:val="22"/>
        </w:rPr>
        <w:t>Iz navedenog proizlazi da su namirene tražbine drugog višeg isplatnog reda u iznosu od 1.431.391,49 kn</w:t>
      </w:r>
      <w:r w:rsidR="001C07D4" w:rsidRPr="00591FC4">
        <w:rPr>
          <w:bCs/>
          <w:sz w:val="22"/>
          <w:szCs w:val="22"/>
        </w:rPr>
        <w:t xml:space="preserve"> </w:t>
      </w:r>
      <w:r w:rsidRPr="00591FC4">
        <w:rPr>
          <w:bCs/>
          <w:sz w:val="22"/>
          <w:szCs w:val="22"/>
        </w:rPr>
        <w:t>, te ostaju n</w:t>
      </w:r>
      <w:r w:rsidR="00BF558D" w:rsidRPr="00591FC4">
        <w:rPr>
          <w:bCs/>
          <w:sz w:val="22"/>
          <w:szCs w:val="22"/>
        </w:rPr>
        <w:t xml:space="preserve">enamirene </w:t>
      </w:r>
      <w:r w:rsidRPr="00591FC4">
        <w:rPr>
          <w:bCs/>
          <w:sz w:val="22"/>
          <w:szCs w:val="22"/>
        </w:rPr>
        <w:t>t</w:t>
      </w:r>
      <w:r w:rsidR="00BF558D" w:rsidRPr="00591FC4">
        <w:rPr>
          <w:bCs/>
          <w:sz w:val="22"/>
          <w:szCs w:val="22"/>
        </w:rPr>
        <w:t>ražbine II višeg isplatnog reda u iznosu od</w:t>
      </w:r>
      <w:r w:rsidR="00035239" w:rsidRPr="00591FC4">
        <w:rPr>
          <w:bCs/>
          <w:sz w:val="22"/>
          <w:szCs w:val="22"/>
        </w:rPr>
        <w:t xml:space="preserve"> </w:t>
      </w:r>
      <w:r w:rsidR="00B356D4" w:rsidRPr="00591FC4">
        <w:rPr>
          <w:sz w:val="22"/>
          <w:szCs w:val="22"/>
        </w:rPr>
        <w:t>3.174.141,59 Kn.</w:t>
      </w:r>
    </w:p>
    <w:p w:rsidRDefault="00A74798" w:rsidP="001C07D4" w:rsidR="00A74798" w:rsidRPr="00591FC4">
      <w:pPr>
        <w:ind w:left="720"/>
        <w:rPr>
          <w:bCs/>
          <w:sz w:val="22"/>
          <w:szCs w:val="22"/>
        </w:rPr>
      </w:pPr>
    </w:p>
    <w:p w:rsidRDefault="002A7242" w:rsidP="001C07D4" w:rsidR="002A7242" w:rsidRPr="00591FC4">
      <w:pPr>
        <w:ind w:left="720"/>
        <w:rPr>
          <w:bCs/>
          <w:sz w:val="22"/>
          <w:szCs w:val="22"/>
        </w:rPr>
      </w:pPr>
      <w:r w:rsidRPr="00591FC4">
        <w:rPr>
          <w:bCs/>
          <w:sz w:val="22"/>
          <w:szCs w:val="22"/>
        </w:rPr>
        <w:t>D)</w:t>
      </w:r>
      <w:r w:rsidRPr="00591FC4">
        <w:rPr>
          <w:bCs/>
          <w:sz w:val="22"/>
          <w:szCs w:val="22"/>
        </w:rPr>
        <w:tab/>
      </w:r>
      <w:r w:rsidR="00FE4077" w:rsidRPr="00591FC4">
        <w:rPr>
          <w:bCs/>
          <w:sz w:val="22"/>
          <w:szCs w:val="22"/>
        </w:rPr>
        <w:t xml:space="preserve">Planirani troškovi za naredno </w:t>
      </w:r>
      <w:r w:rsidR="00C92F48" w:rsidRPr="00591FC4">
        <w:rPr>
          <w:bCs/>
          <w:sz w:val="22"/>
          <w:szCs w:val="22"/>
        </w:rPr>
        <w:t xml:space="preserve">šestomjesečno </w:t>
      </w:r>
      <w:r w:rsidR="00FE4077" w:rsidRPr="00591FC4">
        <w:rPr>
          <w:bCs/>
          <w:sz w:val="22"/>
          <w:szCs w:val="22"/>
        </w:rPr>
        <w:t xml:space="preserve"> razdoblje;</w:t>
      </w:r>
    </w:p>
    <w:p w:rsidRDefault="00FE4077" w:rsidP="001C07D4" w:rsidR="00FE4077" w:rsidRPr="00591FC4">
      <w:pPr>
        <w:ind w:left="720"/>
        <w:rPr>
          <w:bCs/>
          <w:sz w:val="22"/>
          <w:szCs w:val="22"/>
        </w:rPr>
      </w:pPr>
    </w:p>
    <w:p w:rsidRDefault="00FE4077" w:rsidP="000B5EE1" w:rsidR="00FE4077" w:rsidRPr="00591FC4">
      <w:pPr>
        <w:numPr>
          <w:ilvl w:val="0"/>
          <w:numId w:val="31"/>
        </w:numPr>
        <w:rPr>
          <w:bCs/>
          <w:sz w:val="22"/>
          <w:szCs w:val="22"/>
        </w:rPr>
      </w:pPr>
      <w:r w:rsidRPr="00591FC4">
        <w:rPr>
          <w:bCs/>
          <w:sz w:val="22"/>
          <w:szCs w:val="22"/>
        </w:rPr>
        <w:t>Nagrada stečajnom upravitelju</w:t>
      </w:r>
      <w:r w:rsidRPr="00591FC4">
        <w:rPr>
          <w:bCs/>
          <w:sz w:val="22"/>
          <w:szCs w:val="22"/>
        </w:rPr>
        <w:tab/>
      </w:r>
      <w:r w:rsidR="004E731D" w:rsidRPr="00591FC4">
        <w:rPr>
          <w:bCs/>
          <w:sz w:val="22"/>
          <w:szCs w:val="22"/>
        </w:rPr>
        <w:tab/>
      </w:r>
      <w:r w:rsidR="004E731D" w:rsidRPr="00591FC4">
        <w:rPr>
          <w:bCs/>
          <w:sz w:val="22"/>
          <w:szCs w:val="22"/>
        </w:rPr>
        <w:tab/>
      </w:r>
      <w:r w:rsidRPr="00591FC4">
        <w:rPr>
          <w:bCs/>
          <w:sz w:val="22"/>
          <w:szCs w:val="22"/>
        </w:rPr>
        <w:t xml:space="preserve"> bruto</w:t>
      </w:r>
      <w:r w:rsidR="00C92F48" w:rsidRPr="00591FC4">
        <w:rPr>
          <w:bCs/>
          <w:sz w:val="22"/>
          <w:szCs w:val="22"/>
        </w:rPr>
        <w:t xml:space="preserve">      1</w:t>
      </w:r>
      <w:r w:rsidR="004E731D" w:rsidRPr="00591FC4">
        <w:rPr>
          <w:bCs/>
          <w:sz w:val="22"/>
          <w:szCs w:val="22"/>
        </w:rPr>
        <w:t>0.000</w:t>
      </w:r>
      <w:r w:rsidR="00C92F48" w:rsidRPr="00591FC4">
        <w:rPr>
          <w:bCs/>
          <w:sz w:val="22"/>
          <w:szCs w:val="22"/>
        </w:rPr>
        <w:t>,00 Kn</w:t>
      </w:r>
    </w:p>
    <w:p w:rsidRDefault="007435EE" w:rsidP="000B5EE1" w:rsidR="00FE4077" w:rsidRPr="00591FC4">
      <w:pPr>
        <w:numPr>
          <w:ilvl w:val="0"/>
          <w:numId w:val="31"/>
        </w:numPr>
        <w:rPr>
          <w:bCs/>
          <w:sz w:val="22"/>
          <w:szCs w:val="22"/>
        </w:rPr>
      </w:pPr>
      <w:r w:rsidRPr="00591FC4">
        <w:rPr>
          <w:bCs/>
          <w:sz w:val="22"/>
          <w:szCs w:val="22"/>
        </w:rPr>
        <w:t>Knjigovodstvene usluge ne</w:t>
      </w:r>
      <w:r w:rsidR="00FE4077" w:rsidRPr="00591FC4">
        <w:rPr>
          <w:bCs/>
          <w:sz w:val="22"/>
          <w:szCs w:val="22"/>
        </w:rPr>
        <w:t xml:space="preserve">to 6.000,00 Kn                   </w:t>
      </w:r>
      <w:r w:rsidR="004E731D" w:rsidRPr="00591FC4">
        <w:rPr>
          <w:bCs/>
          <w:sz w:val="22"/>
          <w:szCs w:val="22"/>
        </w:rPr>
        <w:t xml:space="preserve">  </w:t>
      </w:r>
      <w:r w:rsidR="00FE4077" w:rsidRPr="00591FC4">
        <w:rPr>
          <w:bCs/>
          <w:sz w:val="22"/>
          <w:szCs w:val="22"/>
        </w:rPr>
        <w:t>bruto</w:t>
      </w:r>
      <w:r w:rsidR="00C92F48" w:rsidRPr="00591FC4">
        <w:rPr>
          <w:bCs/>
          <w:sz w:val="22"/>
          <w:szCs w:val="22"/>
        </w:rPr>
        <w:t xml:space="preserve">        </w:t>
      </w:r>
      <w:r w:rsidR="00FE4077" w:rsidRPr="00591FC4">
        <w:rPr>
          <w:bCs/>
          <w:sz w:val="22"/>
          <w:szCs w:val="22"/>
        </w:rPr>
        <w:t>7.500, 00 Kn</w:t>
      </w:r>
    </w:p>
    <w:p w:rsidRDefault="00FE4077" w:rsidP="000B5EE1" w:rsidR="00A74798" w:rsidRPr="00591FC4">
      <w:pPr>
        <w:numPr>
          <w:ilvl w:val="0"/>
          <w:numId w:val="31"/>
        </w:numPr>
        <w:pBdr>
          <w:bottom w:space="1" w:sz="12" w:color="auto" w:val="single"/>
        </w:pBdr>
        <w:rPr>
          <w:bCs/>
          <w:sz w:val="22"/>
          <w:szCs w:val="22"/>
        </w:rPr>
      </w:pPr>
      <w:r w:rsidRPr="00591FC4">
        <w:rPr>
          <w:bCs/>
          <w:sz w:val="22"/>
          <w:szCs w:val="22"/>
        </w:rPr>
        <w:t>Materijalni troškovi</w:t>
      </w:r>
      <w:r w:rsidRPr="00591FC4">
        <w:rPr>
          <w:bCs/>
          <w:sz w:val="22"/>
          <w:szCs w:val="22"/>
        </w:rPr>
        <w:tab/>
      </w:r>
      <w:r w:rsidRPr="00591FC4">
        <w:rPr>
          <w:bCs/>
          <w:sz w:val="22"/>
          <w:szCs w:val="22"/>
        </w:rPr>
        <w:tab/>
      </w:r>
      <w:r w:rsidRPr="00591FC4">
        <w:rPr>
          <w:bCs/>
          <w:sz w:val="22"/>
          <w:szCs w:val="22"/>
        </w:rPr>
        <w:tab/>
      </w:r>
      <w:r w:rsidRPr="00591FC4">
        <w:rPr>
          <w:bCs/>
          <w:sz w:val="22"/>
          <w:szCs w:val="22"/>
        </w:rPr>
        <w:tab/>
      </w:r>
      <w:r w:rsidRPr="00591FC4">
        <w:rPr>
          <w:bCs/>
          <w:sz w:val="22"/>
          <w:szCs w:val="22"/>
        </w:rPr>
        <w:tab/>
      </w:r>
      <w:r w:rsidR="00C92F48" w:rsidRPr="00591FC4">
        <w:rPr>
          <w:bCs/>
          <w:sz w:val="22"/>
          <w:szCs w:val="22"/>
        </w:rPr>
        <w:t xml:space="preserve">       </w:t>
      </w:r>
      <w:r w:rsidR="004E731D" w:rsidRPr="00591FC4">
        <w:rPr>
          <w:bCs/>
          <w:sz w:val="22"/>
          <w:szCs w:val="22"/>
        </w:rPr>
        <w:t xml:space="preserve">        </w:t>
      </w:r>
      <w:r w:rsidR="00C92F48" w:rsidRPr="00591FC4">
        <w:rPr>
          <w:bCs/>
          <w:sz w:val="22"/>
          <w:szCs w:val="22"/>
        </w:rPr>
        <w:t xml:space="preserve"> </w:t>
      </w:r>
      <w:r w:rsidR="00C140FC" w:rsidRPr="00591FC4">
        <w:rPr>
          <w:bCs/>
          <w:sz w:val="22"/>
          <w:szCs w:val="22"/>
        </w:rPr>
        <w:t xml:space="preserve">  </w:t>
      </w:r>
      <w:r w:rsidRPr="00591FC4">
        <w:rPr>
          <w:bCs/>
          <w:sz w:val="22"/>
          <w:szCs w:val="22"/>
        </w:rPr>
        <w:t>3.000,00 Kn</w:t>
      </w:r>
    </w:p>
    <w:p w:rsidRDefault="00C92F48" w:rsidP="00C92F48" w:rsidR="00C92F48" w:rsidRPr="00591FC4">
      <w:pPr>
        <w:ind w:left="5760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Ukupno;  2</w:t>
      </w:r>
      <w:r w:rsidR="00C140FC" w:rsidRPr="00591FC4">
        <w:rPr>
          <w:sz w:val="22"/>
          <w:szCs w:val="22"/>
          <w:lang w:val="hr-HR"/>
        </w:rPr>
        <w:t>0.500.00</w:t>
      </w:r>
      <w:r w:rsidRPr="00591FC4">
        <w:rPr>
          <w:sz w:val="22"/>
          <w:szCs w:val="22"/>
          <w:lang w:val="hr-HR"/>
        </w:rPr>
        <w:t xml:space="preserve"> Kn</w:t>
      </w:r>
    </w:p>
    <w:p w:rsidRDefault="00C92F48" w:rsidP="00561171" w:rsidR="00C92F48" w:rsidRPr="00591FC4">
      <w:pPr>
        <w:rPr>
          <w:sz w:val="22"/>
          <w:szCs w:val="22"/>
          <w:lang w:val="hr-HR"/>
        </w:rPr>
      </w:pPr>
    </w:p>
    <w:p w:rsidRDefault="00F2181A" w:rsidP="00561171" w:rsidR="00F2181A" w:rsidRPr="00591FC4">
      <w:pPr>
        <w:rPr>
          <w:b/>
          <w:sz w:val="22"/>
          <w:szCs w:val="22"/>
          <w:lang w:val="hr-HR"/>
        </w:rPr>
      </w:pPr>
      <w:r w:rsidRPr="00591FC4">
        <w:rPr>
          <w:b/>
          <w:sz w:val="22"/>
          <w:szCs w:val="22"/>
          <w:lang w:val="hr-HR"/>
        </w:rPr>
        <w:t>I</w:t>
      </w:r>
      <w:r w:rsidR="004C4F23" w:rsidRPr="00591FC4">
        <w:rPr>
          <w:b/>
          <w:sz w:val="22"/>
          <w:szCs w:val="22"/>
          <w:lang w:val="hr-HR"/>
        </w:rPr>
        <w:t>I</w:t>
      </w:r>
      <w:r w:rsidRPr="00591FC4">
        <w:rPr>
          <w:b/>
          <w:sz w:val="22"/>
          <w:szCs w:val="22"/>
          <w:lang w:val="hr-HR"/>
        </w:rPr>
        <w:tab/>
        <w:t>ZAVRŠNI IZVJEŠTAJ STEČAJNOG UPRAVITELJA</w:t>
      </w:r>
    </w:p>
    <w:p w:rsidRDefault="00F2181A" w:rsidP="00561171" w:rsidR="00F2181A" w:rsidRPr="00591FC4">
      <w:pPr>
        <w:rPr>
          <w:b/>
          <w:sz w:val="22"/>
          <w:szCs w:val="22"/>
          <w:lang w:val="hr-HR"/>
        </w:rPr>
      </w:pPr>
    </w:p>
    <w:p w:rsidRDefault="00561171" w:rsidP="00561171" w:rsidR="00561171" w:rsidRPr="00591FC4">
      <w:pPr>
        <w:rPr>
          <w:b/>
          <w:sz w:val="22"/>
          <w:szCs w:val="22"/>
          <w:lang w:val="hr-HR"/>
        </w:rPr>
      </w:pPr>
      <w:r w:rsidRPr="00591FC4">
        <w:rPr>
          <w:b/>
          <w:sz w:val="22"/>
          <w:szCs w:val="22"/>
          <w:lang w:val="hr-HR"/>
        </w:rPr>
        <w:t>1. K</w:t>
      </w:r>
      <w:r w:rsidR="000D2D2E" w:rsidRPr="00591FC4">
        <w:rPr>
          <w:b/>
          <w:sz w:val="22"/>
          <w:szCs w:val="22"/>
          <w:lang w:val="hr-HR"/>
        </w:rPr>
        <w:t>RONOLOGIJA</w:t>
      </w:r>
      <w:r w:rsidRPr="00591FC4">
        <w:rPr>
          <w:b/>
          <w:sz w:val="22"/>
          <w:szCs w:val="22"/>
          <w:lang w:val="hr-HR"/>
        </w:rPr>
        <w:t>;</w:t>
      </w:r>
    </w:p>
    <w:p w:rsidRDefault="00561171" w:rsidP="00561171" w:rsidR="00561171" w:rsidRPr="00591FC4">
      <w:pPr>
        <w:rPr>
          <w:sz w:val="22"/>
          <w:szCs w:val="22"/>
          <w:lang w:val="hr-HR"/>
        </w:rPr>
      </w:pPr>
    </w:p>
    <w:p w:rsidRDefault="00561171" w:rsidP="00561171" w:rsidR="00561171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- predhodni postupak pokrenut je dana </w:t>
      </w:r>
      <w:r w:rsidR="00175131" w:rsidRPr="00591FC4">
        <w:rPr>
          <w:sz w:val="22"/>
          <w:szCs w:val="22"/>
          <w:lang w:val="hr-HR"/>
        </w:rPr>
        <w:t>31</w:t>
      </w:r>
      <w:r w:rsidRPr="00591FC4">
        <w:rPr>
          <w:sz w:val="22"/>
          <w:szCs w:val="22"/>
          <w:lang w:val="hr-HR"/>
        </w:rPr>
        <w:t xml:space="preserve">. </w:t>
      </w:r>
      <w:r w:rsidR="00175131" w:rsidRPr="00591FC4">
        <w:rPr>
          <w:sz w:val="22"/>
          <w:szCs w:val="22"/>
          <w:lang w:val="hr-HR"/>
        </w:rPr>
        <w:t>prosinca</w:t>
      </w:r>
      <w:r w:rsidRPr="00591FC4">
        <w:rPr>
          <w:sz w:val="22"/>
          <w:szCs w:val="22"/>
          <w:lang w:val="hr-HR"/>
        </w:rPr>
        <w:t xml:space="preserve"> 2012., </w:t>
      </w:r>
    </w:p>
    <w:p w:rsidRDefault="00561171" w:rsidP="00561171" w:rsidR="00561171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- stečajni postupak  otvoren je dana </w:t>
      </w:r>
      <w:r w:rsidR="00175131" w:rsidRPr="00591FC4">
        <w:rPr>
          <w:sz w:val="22"/>
          <w:szCs w:val="22"/>
          <w:lang w:val="hr-HR"/>
        </w:rPr>
        <w:t>04</w:t>
      </w:r>
      <w:r w:rsidRPr="00591FC4">
        <w:rPr>
          <w:sz w:val="22"/>
          <w:szCs w:val="22"/>
          <w:lang w:val="hr-HR"/>
        </w:rPr>
        <w:t xml:space="preserve">. </w:t>
      </w:r>
      <w:r w:rsidR="00175131" w:rsidRPr="00591FC4">
        <w:rPr>
          <w:sz w:val="22"/>
          <w:szCs w:val="22"/>
          <w:lang w:val="hr-HR"/>
        </w:rPr>
        <w:t xml:space="preserve">veljače </w:t>
      </w:r>
      <w:r w:rsidRPr="00591FC4">
        <w:rPr>
          <w:sz w:val="22"/>
          <w:szCs w:val="22"/>
          <w:lang w:val="hr-HR"/>
        </w:rPr>
        <w:t xml:space="preserve">  201</w:t>
      </w:r>
      <w:r w:rsidR="00175131" w:rsidRPr="00591FC4">
        <w:rPr>
          <w:sz w:val="22"/>
          <w:szCs w:val="22"/>
          <w:lang w:val="hr-HR"/>
        </w:rPr>
        <w:t>3</w:t>
      </w:r>
      <w:r w:rsidRPr="00591FC4">
        <w:rPr>
          <w:sz w:val="22"/>
          <w:szCs w:val="22"/>
          <w:lang w:val="hr-HR"/>
        </w:rPr>
        <w:t>. godine,</w:t>
      </w:r>
    </w:p>
    <w:p w:rsidRDefault="00561171" w:rsidP="00561171" w:rsidR="00561171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- ispitno i izvještajno ročište održano je dana </w:t>
      </w:r>
      <w:r w:rsidR="00B60E62" w:rsidRPr="00591FC4">
        <w:rPr>
          <w:sz w:val="22"/>
          <w:szCs w:val="22"/>
          <w:lang w:val="hr-HR"/>
        </w:rPr>
        <w:t>04</w:t>
      </w:r>
      <w:r w:rsidRPr="00591FC4">
        <w:rPr>
          <w:sz w:val="22"/>
          <w:szCs w:val="22"/>
          <w:lang w:val="hr-HR"/>
        </w:rPr>
        <w:t xml:space="preserve">. </w:t>
      </w:r>
      <w:r w:rsidR="00B60E62" w:rsidRPr="00591FC4">
        <w:rPr>
          <w:sz w:val="22"/>
          <w:szCs w:val="22"/>
          <w:lang w:val="hr-HR"/>
        </w:rPr>
        <w:t>travnja</w:t>
      </w:r>
      <w:r w:rsidRPr="00591FC4">
        <w:rPr>
          <w:sz w:val="22"/>
          <w:szCs w:val="22"/>
          <w:lang w:val="hr-HR"/>
        </w:rPr>
        <w:t xml:space="preserve"> 201</w:t>
      </w:r>
      <w:r w:rsidR="00B60E62" w:rsidRPr="00591FC4">
        <w:rPr>
          <w:sz w:val="22"/>
          <w:szCs w:val="22"/>
          <w:lang w:val="hr-HR"/>
        </w:rPr>
        <w:t>3</w:t>
      </w:r>
      <w:r w:rsidRPr="00591FC4">
        <w:rPr>
          <w:sz w:val="22"/>
          <w:szCs w:val="22"/>
          <w:lang w:val="hr-HR"/>
        </w:rPr>
        <w:t>. godine</w:t>
      </w:r>
    </w:p>
    <w:p w:rsidRDefault="00E61358" w:rsidP="00561171" w:rsidR="00561171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-Skupština vjerovnika održana je dana </w:t>
      </w:r>
      <w:r w:rsidR="00A34551" w:rsidRPr="00591FC4">
        <w:rPr>
          <w:sz w:val="22"/>
          <w:szCs w:val="22"/>
          <w:lang w:val="hr-HR"/>
        </w:rPr>
        <w:t>05. veljače 2015. godine</w:t>
      </w:r>
    </w:p>
    <w:p w:rsidRDefault="00255A35" w:rsidP="00561171" w:rsidR="00561171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- Skupština vjerovnika održana je dana </w:t>
      </w:r>
      <w:r w:rsidR="00B60E62" w:rsidRPr="00591FC4">
        <w:rPr>
          <w:sz w:val="22"/>
          <w:szCs w:val="22"/>
          <w:lang w:val="hr-HR"/>
        </w:rPr>
        <w:t>31</w:t>
      </w:r>
      <w:r w:rsidR="00CA4938" w:rsidRPr="00591FC4">
        <w:rPr>
          <w:sz w:val="22"/>
          <w:szCs w:val="22"/>
          <w:lang w:val="hr-HR"/>
        </w:rPr>
        <w:t xml:space="preserve">. </w:t>
      </w:r>
      <w:r w:rsidR="00B60E62" w:rsidRPr="00591FC4">
        <w:rPr>
          <w:sz w:val="22"/>
          <w:szCs w:val="22"/>
          <w:lang w:val="hr-HR"/>
        </w:rPr>
        <w:t>siječnja</w:t>
      </w:r>
      <w:r w:rsidR="00CA4938" w:rsidRPr="00591FC4">
        <w:rPr>
          <w:sz w:val="22"/>
          <w:szCs w:val="22"/>
          <w:lang w:val="hr-HR"/>
        </w:rPr>
        <w:t xml:space="preserve"> 201</w:t>
      </w:r>
      <w:r w:rsidR="00E03EB8" w:rsidRPr="00591FC4">
        <w:rPr>
          <w:sz w:val="22"/>
          <w:szCs w:val="22"/>
          <w:lang w:val="hr-HR"/>
        </w:rPr>
        <w:t>7</w:t>
      </w:r>
      <w:r w:rsidR="00CA4938" w:rsidRPr="00591FC4">
        <w:rPr>
          <w:sz w:val="22"/>
          <w:szCs w:val="22"/>
          <w:lang w:val="hr-HR"/>
        </w:rPr>
        <w:t>.</w:t>
      </w:r>
    </w:p>
    <w:p w:rsidRDefault="00255A35" w:rsidP="00561171" w:rsidR="00255A35" w:rsidRPr="00591FC4">
      <w:pPr>
        <w:rPr>
          <w:sz w:val="22"/>
          <w:szCs w:val="22"/>
          <w:lang w:val="hr-HR"/>
        </w:rPr>
      </w:pPr>
    </w:p>
    <w:p w:rsidRDefault="00561171" w:rsidP="00561171" w:rsidR="00561171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Nakon otvaranja stečajnog postupka poduzete su sljedeće radnje,</w:t>
      </w:r>
    </w:p>
    <w:p w:rsidRDefault="00561171" w:rsidP="00561171" w:rsidR="00561171" w:rsidRPr="00591FC4">
      <w:pPr>
        <w:rPr>
          <w:sz w:val="22"/>
          <w:szCs w:val="22"/>
          <w:lang w:val="hr-HR"/>
        </w:rPr>
      </w:pPr>
    </w:p>
    <w:p w:rsidRDefault="00561171" w:rsidP="00561171" w:rsidR="00561171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      - izrađen je novi štambilj društva,</w:t>
      </w:r>
      <w:r w:rsidRPr="00591FC4">
        <w:rPr>
          <w:sz w:val="22"/>
          <w:szCs w:val="22"/>
          <w:lang w:val="hr-HR"/>
        </w:rPr>
        <w:tab/>
      </w:r>
    </w:p>
    <w:p w:rsidRDefault="00561171" w:rsidP="00561171" w:rsidR="00561171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      - izvršena je promjena kod Državnog zavoda za statistiku nastala zbog</w:t>
      </w:r>
    </w:p>
    <w:p w:rsidRDefault="00561171" w:rsidP="00561171" w:rsidR="00561171" w:rsidRPr="00591FC4">
      <w:pPr>
        <w:ind w:left="360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otvaranja stečajnog postupka,</w:t>
      </w:r>
    </w:p>
    <w:p w:rsidRDefault="00561171" w:rsidP="00561171" w:rsidR="00561171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      - zatvoreni su žiro računi društva i otvoren je novi žiro račun ,</w:t>
      </w:r>
    </w:p>
    <w:p w:rsidRDefault="00561171" w:rsidP="00561171" w:rsidR="00561171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      - podneseni su mjesečni  PDV obrasci Ministarstvu financija, Poreznoj upravi,</w:t>
      </w:r>
    </w:p>
    <w:p w:rsidRDefault="00561171" w:rsidP="00561171" w:rsidR="00561171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       Ispostava</w:t>
      </w:r>
      <w:r w:rsidR="00A34551" w:rsidRPr="00591FC4">
        <w:rPr>
          <w:sz w:val="22"/>
          <w:szCs w:val="22"/>
          <w:lang w:val="hr-HR"/>
        </w:rPr>
        <w:t>Dubrava</w:t>
      </w:r>
      <w:r w:rsidRPr="00591FC4">
        <w:rPr>
          <w:sz w:val="22"/>
          <w:szCs w:val="22"/>
          <w:lang w:val="hr-HR"/>
        </w:rPr>
        <w:t>,</w:t>
      </w:r>
    </w:p>
    <w:p w:rsidRDefault="00561171" w:rsidP="00561171" w:rsidR="00561171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      - izrađen je godišnji financijski izvještaj za peroid od dana otvaranja stečajnog postupka </w:t>
      </w:r>
    </w:p>
    <w:p w:rsidRDefault="00AE3D97" w:rsidP="00AE3D97" w:rsidR="00561171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       </w:t>
      </w:r>
      <w:r w:rsidR="00561171" w:rsidRPr="00591FC4">
        <w:rPr>
          <w:sz w:val="22"/>
          <w:szCs w:val="22"/>
          <w:lang w:val="hr-HR"/>
        </w:rPr>
        <w:t>do 31.12.201</w:t>
      </w:r>
      <w:r w:rsidR="00A34551" w:rsidRPr="00591FC4">
        <w:rPr>
          <w:sz w:val="22"/>
          <w:szCs w:val="22"/>
          <w:lang w:val="hr-HR"/>
        </w:rPr>
        <w:t>3</w:t>
      </w:r>
      <w:r w:rsidR="00561171" w:rsidRPr="00591FC4">
        <w:rPr>
          <w:sz w:val="22"/>
          <w:szCs w:val="22"/>
          <w:lang w:val="hr-HR"/>
        </w:rPr>
        <w:t>. godine,</w:t>
      </w:r>
      <w:r w:rsidR="00724810" w:rsidRPr="00591FC4">
        <w:rPr>
          <w:sz w:val="22"/>
          <w:szCs w:val="22"/>
          <w:lang w:val="hr-HR"/>
        </w:rPr>
        <w:t xml:space="preserve"> te godišnji financijski izvještaj za  201</w:t>
      </w:r>
      <w:r w:rsidR="00A34551" w:rsidRPr="00591FC4">
        <w:rPr>
          <w:sz w:val="22"/>
          <w:szCs w:val="22"/>
          <w:lang w:val="hr-HR"/>
        </w:rPr>
        <w:t>4.,2015.</w:t>
      </w:r>
      <w:r w:rsidR="000D2D2E" w:rsidRPr="00591FC4">
        <w:rPr>
          <w:sz w:val="22"/>
          <w:szCs w:val="22"/>
          <w:lang w:val="hr-HR"/>
        </w:rPr>
        <w:t>i 201</w:t>
      </w:r>
      <w:r w:rsidR="00A34551" w:rsidRPr="00591FC4">
        <w:rPr>
          <w:sz w:val="22"/>
          <w:szCs w:val="22"/>
          <w:lang w:val="hr-HR"/>
        </w:rPr>
        <w:t>6</w:t>
      </w:r>
      <w:r w:rsidR="000D2D2E" w:rsidRPr="00591FC4">
        <w:rPr>
          <w:sz w:val="22"/>
          <w:szCs w:val="22"/>
          <w:lang w:val="hr-HR"/>
        </w:rPr>
        <w:t>. godinu</w:t>
      </w:r>
      <w:r w:rsidR="00724810" w:rsidRPr="00591FC4">
        <w:rPr>
          <w:sz w:val="22"/>
          <w:szCs w:val="22"/>
          <w:lang w:val="hr-HR"/>
        </w:rPr>
        <w:t xml:space="preserve"> , </w:t>
      </w:r>
    </w:p>
    <w:p w:rsidRDefault="00561171" w:rsidP="00561171" w:rsidR="00561171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      - kod Hrvatskog zavoda za mirovinsko osiguranje izvršena je promjena nastala</w:t>
      </w:r>
    </w:p>
    <w:p w:rsidRDefault="00561171" w:rsidP="00561171" w:rsidR="00561171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         zbog otvaranja stečajnog postupka.</w:t>
      </w:r>
      <w:r w:rsidRPr="00591FC4">
        <w:rPr>
          <w:sz w:val="22"/>
          <w:szCs w:val="22"/>
          <w:lang w:val="hr-HR"/>
        </w:rPr>
        <w:tab/>
      </w:r>
    </w:p>
    <w:p w:rsidRDefault="00561171" w:rsidP="00561171" w:rsidR="00561171" w:rsidRPr="00591FC4">
      <w:pPr>
        <w:rPr>
          <w:b/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      </w:t>
      </w:r>
    </w:p>
    <w:p w:rsidRDefault="00186BCA" w:rsidP="00186BCA" w:rsidR="00186BCA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Prijedlog za otvaranje  stečajnog postupka podnio  je direktor društva Milan Bačić. </w:t>
      </w:r>
    </w:p>
    <w:p w:rsidRDefault="00186BCA" w:rsidP="00186BCA" w:rsidR="00186BCA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Osnivač-član društva je Milan Bačić</w:t>
      </w:r>
    </w:p>
    <w:p w:rsidRDefault="00186BCA" w:rsidP="00186BCA" w:rsidR="00186BCA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Društvo je obavljalo djelatnost prodaje automobila</w:t>
      </w:r>
      <w:r w:rsidR="00007D0F" w:rsidRPr="00591FC4">
        <w:rPr>
          <w:sz w:val="22"/>
          <w:szCs w:val="22"/>
          <w:lang w:val="hr-HR"/>
        </w:rPr>
        <w:t>.</w:t>
      </w:r>
      <w:r w:rsidRPr="00591FC4">
        <w:rPr>
          <w:sz w:val="22"/>
          <w:szCs w:val="22"/>
          <w:lang w:val="hr-HR"/>
        </w:rPr>
        <w:t xml:space="preserve"> </w:t>
      </w:r>
    </w:p>
    <w:p w:rsidRDefault="00186BCA" w:rsidP="003B6053" w:rsidR="00186BCA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ab/>
        <w:t xml:space="preserve"> </w:t>
      </w:r>
    </w:p>
    <w:p w:rsidRDefault="00E90D88" w:rsidP="00E90D88" w:rsidR="00E90D88" w:rsidRPr="00591FC4">
      <w:pPr>
        <w:rPr>
          <w:b/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Žiro račun društva bio je u neprekidnoj blokadi od 25. srpnja 2011., a prema podacima iz očevidnika o redoslijedu plaćanja izdanog od  FINE.</w:t>
      </w:r>
      <w:r w:rsidRPr="00591FC4">
        <w:rPr>
          <w:b/>
          <w:sz w:val="22"/>
          <w:szCs w:val="22"/>
          <w:lang w:val="hr-HR"/>
        </w:rPr>
        <w:t xml:space="preserve"> </w:t>
      </w:r>
    </w:p>
    <w:p w:rsidRDefault="00054A6A" w:rsidP="00E32FFE" w:rsidR="00054A6A" w:rsidRPr="00591FC4">
      <w:pPr>
        <w:rPr>
          <w:sz w:val="22"/>
          <w:szCs w:val="22"/>
          <w:lang w:val="hr-HR"/>
        </w:rPr>
      </w:pPr>
    </w:p>
    <w:p w:rsidRDefault="000D2D2E" w:rsidP="0003752B" w:rsidR="00255A35" w:rsidRPr="00591FC4">
      <w:pPr>
        <w:rPr>
          <w:sz w:val="22"/>
          <w:szCs w:val="22"/>
          <w:lang w:val="hr-HR"/>
        </w:rPr>
      </w:pPr>
      <w:r w:rsidRPr="00591FC4">
        <w:rPr>
          <w:b/>
          <w:sz w:val="22"/>
          <w:szCs w:val="22"/>
          <w:lang w:val="hr-HR"/>
        </w:rPr>
        <w:t>2.</w:t>
      </w:r>
      <w:r w:rsidR="00255A35" w:rsidRPr="00591FC4">
        <w:rPr>
          <w:b/>
          <w:sz w:val="22"/>
          <w:szCs w:val="22"/>
          <w:lang w:val="hr-HR"/>
        </w:rPr>
        <w:t>IMOVINA</w:t>
      </w:r>
    </w:p>
    <w:p w:rsidRDefault="003C4D6F" w:rsidP="0003752B" w:rsidR="003C4D6F" w:rsidRPr="00591FC4">
      <w:pPr>
        <w:rPr>
          <w:sz w:val="22"/>
          <w:szCs w:val="22"/>
          <w:lang w:val="hr-HR"/>
        </w:rPr>
      </w:pPr>
    </w:p>
    <w:p w:rsidRDefault="00402ABE" w:rsidP="0003752B" w:rsidR="00402ABE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U tijeku stečajnog postupka prema raspoloživoj dokumentaciji utvrđeno je da društvo od imovine ima;</w:t>
      </w:r>
    </w:p>
    <w:p w:rsidRDefault="00402ABE" w:rsidP="0003752B" w:rsidR="00402ABE" w:rsidRPr="00591FC4">
      <w:pPr>
        <w:rPr>
          <w:sz w:val="22"/>
          <w:szCs w:val="22"/>
          <w:lang w:val="hr-HR"/>
        </w:rPr>
      </w:pPr>
    </w:p>
    <w:p w:rsidRDefault="00402ABE" w:rsidP="00402ABE" w:rsidR="00402ABE" w:rsidRPr="00591FC4">
      <w:pPr>
        <w:numPr>
          <w:ilvl w:val="0"/>
          <w:numId w:val="43"/>
        </w:num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Nekretnine i to</w:t>
      </w:r>
      <w:r w:rsidR="00134395" w:rsidRPr="00591FC4">
        <w:rPr>
          <w:sz w:val="22"/>
          <w:szCs w:val="22"/>
          <w:lang w:val="hr-HR"/>
        </w:rPr>
        <w:t>;</w:t>
      </w:r>
    </w:p>
    <w:p w:rsidRDefault="00134395" w:rsidP="00134395" w:rsidR="00134395" w:rsidRPr="00591FC4">
      <w:pPr>
        <w:rPr>
          <w:sz w:val="22"/>
          <w:szCs w:val="22"/>
          <w:lang w:val="hr-HR"/>
        </w:rPr>
      </w:pPr>
    </w:p>
    <w:p w:rsidRDefault="00134395" w:rsidP="00134395" w:rsidR="00134395" w:rsidRPr="00591FC4">
      <w:pPr>
        <w:ind w:left="720"/>
        <w:rPr>
          <w:sz w:val="22"/>
          <w:szCs w:val="22"/>
          <w:lang w:val="hr-HR"/>
        </w:rPr>
      </w:pPr>
      <w:r w:rsidRPr="00591FC4">
        <w:rPr>
          <w:b/>
          <w:sz w:val="22"/>
          <w:szCs w:val="22"/>
          <w:lang w:val="hr-HR"/>
        </w:rPr>
        <w:t>-</w:t>
      </w:r>
      <w:r w:rsidRPr="00591FC4">
        <w:rPr>
          <w:sz w:val="22"/>
          <w:szCs w:val="22"/>
          <w:lang w:val="hr-HR"/>
        </w:rPr>
        <w:t xml:space="preserve"> upisane u z.k.ul. 3232 k.o. Resnik z.k.č.br. 3087/1 oranica Prašnica u Prašnici, površine 584 čhv.- u 489/584 dijela</w:t>
      </w:r>
    </w:p>
    <w:p w:rsidRDefault="00134395" w:rsidP="00134395" w:rsidR="00134395" w:rsidRPr="00591FC4">
      <w:pPr>
        <w:rPr>
          <w:b/>
          <w:sz w:val="22"/>
          <w:szCs w:val="22"/>
          <w:lang w:val="hr-HR"/>
        </w:rPr>
      </w:pPr>
    </w:p>
    <w:p w:rsidRDefault="00134395" w:rsidP="00134395" w:rsidR="00134395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Obavijest  o postojanju razlučnog prava na navedenoj nekretnini podnijeli su;</w:t>
      </w:r>
    </w:p>
    <w:p w:rsidRDefault="00134395" w:rsidP="00134395" w:rsidR="00134395" w:rsidRPr="00591FC4">
      <w:pPr>
        <w:rPr>
          <w:sz w:val="22"/>
          <w:szCs w:val="22"/>
          <w:lang w:val="hr-HR"/>
        </w:rPr>
      </w:pPr>
    </w:p>
    <w:p w:rsidRDefault="00134395" w:rsidP="00134395" w:rsidR="00134395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a) BANKA KOVANICA d.d.. Varaždin , P.Preradovića 29- visina razlučnog prava  2.523.429,35 Kn</w:t>
      </w:r>
    </w:p>
    <w:p w:rsidRDefault="00134395" w:rsidP="00134395" w:rsidR="00134395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Razlučni vjerovnik BANKA KOVANICA d.d. Varaždin obavijestio je  da je na navedenoj  nekretnini  pokrenuo ovršni postupak koji se vodi pred Općinskim građanskim sudom Zagreb pod brojem 10 OVR-2177/12.</w:t>
      </w:r>
    </w:p>
    <w:p w:rsidRDefault="00134395" w:rsidP="00134395" w:rsidR="00134395" w:rsidRPr="00591FC4">
      <w:pPr>
        <w:rPr>
          <w:sz w:val="22"/>
          <w:szCs w:val="22"/>
          <w:lang w:val="hr-HR"/>
        </w:rPr>
      </w:pPr>
    </w:p>
    <w:p w:rsidRDefault="00134395" w:rsidP="00134395" w:rsidR="00134395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b)Republika Hrvatska,  MINISTARSTVO FINANCIJA , Porezna uprava, Područni ured Zagreb- visina ralučnog prava 1.384.547,94 Kn, temeljem rješenja Općinskog građanskog suda Zagreb br. Ovr-2918/12 od 22.listopada 2012.</w:t>
      </w:r>
    </w:p>
    <w:p w:rsidRDefault="00FB5477" w:rsidP="00134395" w:rsidR="00FB5477" w:rsidRPr="00591FC4">
      <w:pPr>
        <w:rPr>
          <w:b/>
          <w:sz w:val="22"/>
          <w:szCs w:val="22"/>
          <w:lang w:val="hr-HR"/>
        </w:rPr>
      </w:pPr>
    </w:p>
    <w:p w:rsidRDefault="00C2274D" w:rsidP="00C2274D" w:rsidR="00C2274D" w:rsidRPr="00591FC4">
      <w:pPr>
        <w:rPr>
          <w:sz w:val="22"/>
          <w:szCs w:val="22"/>
        </w:rPr>
      </w:pPr>
      <w:r w:rsidRPr="00591FC4">
        <w:rPr>
          <w:sz w:val="22"/>
          <w:szCs w:val="22"/>
        </w:rPr>
        <w:t xml:space="preserve">Obzirom na navedeno na Skupštini vjerovnika predloženo je da se navedena nekretnina prodaje  u ovršnom postupku koji je pokrenuo razlučni vjerovnik sukladno čl. 164.st.2. Stečajnog zakona , te je sukladno navedenom i donesena odluka. </w:t>
      </w:r>
    </w:p>
    <w:p w:rsidRDefault="00C2274D" w:rsidP="00134395" w:rsidR="00C2274D" w:rsidRPr="00591FC4">
      <w:pPr>
        <w:rPr>
          <w:b/>
          <w:sz w:val="22"/>
          <w:szCs w:val="22"/>
          <w:lang w:val="hr-HR"/>
        </w:rPr>
      </w:pPr>
    </w:p>
    <w:p w:rsidRDefault="00FB5477" w:rsidP="00134395" w:rsidR="00134395" w:rsidRPr="00591FC4">
      <w:pPr>
        <w:rPr>
          <w:sz w:val="22"/>
          <w:szCs w:val="22"/>
        </w:rPr>
      </w:pPr>
      <w:r w:rsidRPr="00591FC4">
        <w:rPr>
          <w:sz w:val="22"/>
          <w:szCs w:val="22"/>
          <w:lang w:val="hr-HR"/>
        </w:rPr>
        <w:t>Navedena nekretnina prodana je</w:t>
      </w:r>
      <w:r w:rsidR="00C2274D" w:rsidRPr="00591FC4">
        <w:rPr>
          <w:sz w:val="22"/>
          <w:szCs w:val="22"/>
          <w:lang w:val="hr-HR"/>
        </w:rPr>
        <w:t xml:space="preserve"> na </w:t>
      </w:r>
      <w:r w:rsidR="00134395" w:rsidRPr="00591FC4">
        <w:rPr>
          <w:sz w:val="22"/>
          <w:szCs w:val="22"/>
        </w:rPr>
        <w:t xml:space="preserve"> prvo</w:t>
      </w:r>
      <w:r w:rsidR="00C2274D" w:rsidRPr="00591FC4">
        <w:rPr>
          <w:sz w:val="22"/>
          <w:szCs w:val="22"/>
        </w:rPr>
        <w:t>m</w:t>
      </w:r>
      <w:r w:rsidR="00134395" w:rsidRPr="00591FC4">
        <w:rPr>
          <w:sz w:val="22"/>
          <w:szCs w:val="22"/>
        </w:rPr>
        <w:t xml:space="preserve">  dražbeno</w:t>
      </w:r>
      <w:r w:rsidR="00C2274D" w:rsidRPr="00591FC4">
        <w:rPr>
          <w:sz w:val="22"/>
          <w:szCs w:val="22"/>
        </w:rPr>
        <w:t>m</w:t>
      </w:r>
      <w:r w:rsidR="00134395" w:rsidRPr="00591FC4">
        <w:rPr>
          <w:sz w:val="22"/>
          <w:szCs w:val="22"/>
        </w:rPr>
        <w:t xml:space="preserve"> ročišt</w:t>
      </w:r>
      <w:r w:rsidR="00C2274D" w:rsidRPr="00591FC4">
        <w:rPr>
          <w:sz w:val="22"/>
          <w:szCs w:val="22"/>
        </w:rPr>
        <w:t>u</w:t>
      </w:r>
      <w:r w:rsidR="00134395" w:rsidRPr="00591FC4">
        <w:rPr>
          <w:sz w:val="22"/>
          <w:szCs w:val="22"/>
        </w:rPr>
        <w:t xml:space="preserve">  održano</w:t>
      </w:r>
      <w:r w:rsidR="00C2274D" w:rsidRPr="00591FC4">
        <w:rPr>
          <w:sz w:val="22"/>
          <w:szCs w:val="22"/>
        </w:rPr>
        <w:t>m</w:t>
      </w:r>
      <w:r w:rsidR="00134395" w:rsidRPr="00591FC4">
        <w:rPr>
          <w:sz w:val="22"/>
          <w:szCs w:val="22"/>
        </w:rPr>
        <w:t xml:space="preserve"> dana 24. travnja 2015. godine,  na kojem ročištu je prihvaćena ponuda kupca TRANS AUTO d.o.o. Sesvete, Rebro 2a za kupnju nekretnine u iznosu od 1.611.000,00 Kn.</w:t>
      </w:r>
    </w:p>
    <w:p w:rsidRDefault="00134395" w:rsidP="00134395" w:rsidR="00134395" w:rsidRPr="00591FC4">
      <w:pPr>
        <w:rPr>
          <w:sz w:val="22"/>
          <w:szCs w:val="22"/>
        </w:rPr>
      </w:pPr>
      <w:r w:rsidRPr="00591FC4">
        <w:rPr>
          <w:sz w:val="22"/>
          <w:szCs w:val="22"/>
        </w:rPr>
        <w:t>Napominje se da je vrijednost nekretnine utvrđena u iznosu od 2.406.055,01 Kn, te se ista sukladno zaključku Općinskog građanskog suda Zagreb nije mogla prodati na prvom dražbenom ročištu ispod 2/3 utvrđene vrijednosti, odnosno ne za manje od 1.604.036,66 Kn.</w:t>
      </w:r>
    </w:p>
    <w:p w:rsidRDefault="00134395" w:rsidP="00134395" w:rsidR="00134395" w:rsidRPr="00591FC4">
      <w:pPr>
        <w:rPr>
          <w:sz w:val="22"/>
          <w:szCs w:val="22"/>
        </w:rPr>
      </w:pPr>
      <w:r w:rsidRPr="00591FC4">
        <w:rPr>
          <w:sz w:val="22"/>
          <w:szCs w:val="22"/>
        </w:rPr>
        <w:lastRenderedPageBreak/>
        <w:t>Općinski građanski sud donio je rješenje o dosudi nekretnine stečajnog dužnika  kupcu TRANS</w:t>
      </w:r>
      <w:r w:rsidR="00E458D2" w:rsidRPr="00591FC4">
        <w:rPr>
          <w:sz w:val="22"/>
          <w:szCs w:val="22"/>
        </w:rPr>
        <w:t xml:space="preserve"> AUTO d.o.o. Sesvete , Rebro 2a.</w:t>
      </w:r>
    </w:p>
    <w:p w:rsidRDefault="00134395" w:rsidP="00134395" w:rsidR="00134395" w:rsidRPr="00591FC4">
      <w:pPr>
        <w:rPr>
          <w:sz w:val="22"/>
          <w:szCs w:val="22"/>
        </w:rPr>
      </w:pPr>
      <w:r w:rsidRPr="00591FC4">
        <w:rPr>
          <w:sz w:val="22"/>
          <w:szCs w:val="22"/>
        </w:rPr>
        <w:t>Dana  22. listopada 2015. godine  održano je ročište radi utvrđenja troškova ovršnog postupka, međutim Općinski građanski sud Za</w:t>
      </w:r>
      <w:r w:rsidR="00E458D2" w:rsidRPr="00591FC4">
        <w:rPr>
          <w:sz w:val="22"/>
          <w:szCs w:val="22"/>
        </w:rPr>
        <w:t>g</w:t>
      </w:r>
      <w:r w:rsidRPr="00591FC4">
        <w:rPr>
          <w:sz w:val="22"/>
          <w:szCs w:val="22"/>
        </w:rPr>
        <w:t>reb donio je rješenje dana 09.studenoga  2015. kojim se oglašava stvarno nenadležnim u ovoj pravnoj stvari, te predmet ustupa Trgovačkom sudu Zagreb kao stvarno nadležnom sudu.</w:t>
      </w:r>
    </w:p>
    <w:p w:rsidRDefault="00134395" w:rsidP="00134395" w:rsidR="00E458D2" w:rsidRPr="00591FC4">
      <w:pPr>
        <w:rPr>
          <w:sz w:val="22"/>
          <w:szCs w:val="22"/>
        </w:rPr>
      </w:pPr>
      <w:r w:rsidRPr="00591FC4">
        <w:rPr>
          <w:sz w:val="22"/>
          <w:szCs w:val="22"/>
        </w:rPr>
        <w:t xml:space="preserve"> Dana 31. ožujka 2016. godine na Trgovačkom sudu Zagreb održano je ročište za diobu kupovnine,te je Trgovački sud donio rješenje br. St-1155/12 dana 31. 03. 2016. kojim se iz iznosa od 1.611.000,00 Kn namiruju troškovi po čl. 170. Stečajnog zakona u iznosu od </w:t>
      </w:r>
    </w:p>
    <w:p w:rsidRDefault="00134395" w:rsidP="00134395" w:rsidR="00134395" w:rsidRPr="00591FC4">
      <w:pPr>
        <w:rPr>
          <w:sz w:val="22"/>
          <w:szCs w:val="22"/>
        </w:rPr>
      </w:pPr>
      <w:r w:rsidRPr="00591FC4">
        <w:rPr>
          <w:sz w:val="22"/>
          <w:szCs w:val="22"/>
        </w:rPr>
        <w:t>182.808,51 Kn, te razlučni vjerovnik BANKA KOVANICA d.d. Varaždin  iznosom od 1.428.191,49 Kn.</w:t>
      </w:r>
    </w:p>
    <w:p w:rsidRDefault="00134395" w:rsidP="00134395" w:rsidR="00134395" w:rsidRPr="00591FC4">
      <w:pPr>
        <w:rPr>
          <w:sz w:val="22"/>
          <w:szCs w:val="22"/>
          <w:lang w:val="hr-HR"/>
        </w:rPr>
      </w:pPr>
    </w:p>
    <w:p w:rsidRDefault="00402ABE" w:rsidP="00402ABE" w:rsidR="00402ABE" w:rsidRPr="00591FC4">
      <w:pPr>
        <w:rPr>
          <w:sz w:val="22"/>
          <w:szCs w:val="22"/>
          <w:lang w:val="hr-HR"/>
        </w:rPr>
      </w:pPr>
    </w:p>
    <w:p w:rsidRDefault="00F25BE2" w:rsidP="00F25BE2" w:rsidR="00402ABE" w:rsidRPr="00591FC4">
      <w:pPr>
        <w:numPr>
          <w:ilvl w:val="0"/>
          <w:numId w:val="43"/>
        </w:num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Pokretnine;</w:t>
      </w:r>
    </w:p>
    <w:p w:rsidRDefault="002623F3" w:rsidP="002623F3" w:rsidR="002623F3" w:rsidRPr="00591FC4">
      <w:pPr>
        <w:ind w:left="360"/>
        <w:rPr>
          <w:b/>
          <w:sz w:val="22"/>
          <w:szCs w:val="22"/>
          <w:lang w:val="hr-HR"/>
        </w:rPr>
      </w:pPr>
    </w:p>
    <w:p w:rsidRDefault="002623F3" w:rsidP="002623F3" w:rsidR="002623F3" w:rsidRPr="00591FC4">
      <w:pPr>
        <w:ind w:left="360"/>
        <w:rPr>
          <w:sz w:val="22"/>
          <w:szCs w:val="22"/>
          <w:lang w:val="hr-HR"/>
        </w:rPr>
      </w:pPr>
      <w:r w:rsidRPr="00591FC4">
        <w:rPr>
          <w:b/>
          <w:sz w:val="22"/>
          <w:szCs w:val="22"/>
          <w:lang w:val="hr-HR"/>
        </w:rPr>
        <w:t>-</w:t>
      </w:r>
      <w:r w:rsidRPr="00591FC4">
        <w:rPr>
          <w:sz w:val="22"/>
          <w:szCs w:val="22"/>
          <w:lang w:val="hr-HR"/>
        </w:rPr>
        <w:t xml:space="preserve"> pokretnine stečajnog dužnika činile su</w:t>
      </w:r>
      <w:r w:rsidR="00297DA2" w:rsidRPr="00591FC4">
        <w:rPr>
          <w:sz w:val="22"/>
          <w:szCs w:val="22"/>
          <w:lang w:val="hr-HR"/>
        </w:rPr>
        <w:t xml:space="preserve"> zalihe robe koje su se sastojale od</w:t>
      </w:r>
      <w:r w:rsidRPr="00591FC4">
        <w:rPr>
          <w:sz w:val="22"/>
          <w:szCs w:val="22"/>
          <w:lang w:val="hr-HR"/>
        </w:rPr>
        <w:t xml:space="preserve">  rezervni</w:t>
      </w:r>
      <w:r w:rsidR="00FF5CD8" w:rsidRPr="00591FC4">
        <w:rPr>
          <w:sz w:val="22"/>
          <w:szCs w:val="22"/>
          <w:lang w:val="hr-HR"/>
        </w:rPr>
        <w:t>h dijelova</w:t>
      </w:r>
      <w:r w:rsidRPr="00591FC4">
        <w:rPr>
          <w:sz w:val="22"/>
          <w:szCs w:val="22"/>
          <w:lang w:val="hr-HR"/>
        </w:rPr>
        <w:t xml:space="preserve"> za vozila  TOYOTA</w:t>
      </w:r>
      <w:r w:rsidR="00FF5CD8" w:rsidRPr="00591FC4">
        <w:rPr>
          <w:sz w:val="22"/>
          <w:szCs w:val="22"/>
          <w:lang w:val="hr-HR"/>
        </w:rPr>
        <w:t>.</w:t>
      </w:r>
      <w:r w:rsidRPr="00591FC4">
        <w:rPr>
          <w:sz w:val="22"/>
          <w:szCs w:val="22"/>
          <w:lang w:val="hr-HR"/>
        </w:rPr>
        <w:t xml:space="preserve"> </w:t>
      </w:r>
    </w:p>
    <w:p w:rsidRDefault="00FF5CD8" w:rsidP="00FF5CD8" w:rsidR="00FF5CD8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Iz</w:t>
      </w:r>
      <w:r w:rsidR="00297DA2" w:rsidRPr="00591FC4">
        <w:rPr>
          <w:sz w:val="22"/>
          <w:szCs w:val="22"/>
          <w:lang w:val="hr-HR"/>
        </w:rPr>
        <w:t xml:space="preserve"> </w:t>
      </w:r>
      <w:r w:rsidRPr="00591FC4">
        <w:rPr>
          <w:sz w:val="22"/>
          <w:szCs w:val="22"/>
          <w:lang w:val="hr-HR"/>
        </w:rPr>
        <w:t>dostavljen</w:t>
      </w:r>
      <w:r w:rsidR="00815381" w:rsidRPr="00591FC4">
        <w:rPr>
          <w:sz w:val="22"/>
          <w:szCs w:val="22"/>
          <w:lang w:val="hr-HR"/>
        </w:rPr>
        <w:t>og GFI -</w:t>
      </w:r>
      <w:r w:rsidRPr="00591FC4">
        <w:rPr>
          <w:sz w:val="22"/>
          <w:szCs w:val="22"/>
          <w:lang w:val="hr-HR"/>
        </w:rPr>
        <w:t xml:space="preserve"> bilance na </w:t>
      </w:r>
      <w:r w:rsidR="00297DA2" w:rsidRPr="00591FC4">
        <w:rPr>
          <w:sz w:val="22"/>
          <w:szCs w:val="22"/>
          <w:lang w:val="hr-HR"/>
        </w:rPr>
        <w:t xml:space="preserve"> dan</w:t>
      </w:r>
      <w:r w:rsidRPr="00591FC4">
        <w:rPr>
          <w:sz w:val="22"/>
          <w:szCs w:val="22"/>
          <w:lang w:val="hr-HR"/>
        </w:rPr>
        <w:t xml:space="preserve"> otvaranja stečajnog postupka odnosno na dan 04.02.2013. godine,proizlazilo je  da zalihe robe čine pokretnine  ukupne vrijednosti</w:t>
      </w:r>
      <w:r w:rsidRPr="00591FC4">
        <w:rPr>
          <w:b/>
          <w:sz w:val="22"/>
          <w:szCs w:val="22"/>
          <w:lang w:val="hr-HR"/>
        </w:rPr>
        <w:t xml:space="preserve">  </w:t>
      </w:r>
      <w:r w:rsidRPr="00591FC4">
        <w:rPr>
          <w:sz w:val="22"/>
          <w:szCs w:val="22"/>
          <w:lang w:val="hr-HR"/>
        </w:rPr>
        <w:t>1.901.178,00 Kn.</w:t>
      </w:r>
    </w:p>
    <w:p w:rsidRDefault="00FF5CD8" w:rsidP="00FF5CD8" w:rsidR="00FF5CD8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Prema navodima bivšeg direktora Milana Bačić radilo se o rezervnim dijelovima za vozila marke SUZUKI,  i to za stare modele vozila,  zbog čega se  isti nisu uspjeli prodati</w:t>
      </w:r>
    </w:p>
    <w:p w:rsidRDefault="00FF5CD8" w:rsidP="00FF5CD8" w:rsidR="00FF5CD8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Napominje se da je i</w:t>
      </w:r>
      <w:r w:rsidR="00815381" w:rsidRPr="00591FC4">
        <w:rPr>
          <w:sz w:val="22"/>
          <w:szCs w:val="22"/>
          <w:lang w:val="hr-HR"/>
        </w:rPr>
        <w:t xml:space="preserve"> u GFI -</w:t>
      </w:r>
      <w:r w:rsidRPr="00591FC4">
        <w:rPr>
          <w:sz w:val="22"/>
          <w:szCs w:val="22"/>
          <w:lang w:val="hr-HR"/>
        </w:rPr>
        <w:t xml:space="preserve"> bilanci  na dan 31.12.2011.</w:t>
      </w:r>
      <w:r w:rsidR="00797047" w:rsidRPr="00591FC4">
        <w:rPr>
          <w:sz w:val="22"/>
          <w:szCs w:val="22"/>
          <w:lang w:val="hr-HR"/>
        </w:rPr>
        <w:t xml:space="preserve"> prikazana </w:t>
      </w:r>
      <w:r w:rsidRPr="00591FC4">
        <w:rPr>
          <w:sz w:val="22"/>
          <w:szCs w:val="22"/>
          <w:lang w:val="hr-HR"/>
        </w:rPr>
        <w:t xml:space="preserve"> zalih</w:t>
      </w:r>
      <w:r w:rsidR="00797047" w:rsidRPr="00591FC4">
        <w:rPr>
          <w:sz w:val="22"/>
          <w:szCs w:val="22"/>
          <w:lang w:val="hr-HR"/>
        </w:rPr>
        <w:t>a</w:t>
      </w:r>
      <w:r w:rsidRPr="00591FC4">
        <w:rPr>
          <w:sz w:val="22"/>
          <w:szCs w:val="22"/>
          <w:lang w:val="hr-HR"/>
        </w:rPr>
        <w:t xml:space="preserve"> robe </w:t>
      </w:r>
      <w:r w:rsidR="00797047" w:rsidRPr="00591FC4">
        <w:rPr>
          <w:sz w:val="22"/>
          <w:szCs w:val="22"/>
          <w:lang w:val="hr-HR"/>
        </w:rPr>
        <w:t>u</w:t>
      </w:r>
      <w:r w:rsidRPr="00591FC4">
        <w:rPr>
          <w:sz w:val="22"/>
          <w:szCs w:val="22"/>
          <w:lang w:val="hr-HR"/>
        </w:rPr>
        <w:t xml:space="preserve"> ukupnom iznosu </w:t>
      </w:r>
      <w:r w:rsidR="00815381" w:rsidRPr="00591FC4">
        <w:rPr>
          <w:sz w:val="22"/>
          <w:szCs w:val="22"/>
          <w:lang w:val="hr-HR"/>
        </w:rPr>
        <w:t>od</w:t>
      </w:r>
      <w:r w:rsidRPr="00591FC4">
        <w:rPr>
          <w:sz w:val="22"/>
          <w:szCs w:val="22"/>
          <w:lang w:val="hr-HR"/>
        </w:rPr>
        <w:t xml:space="preserve"> 1.901.178,00 Kn , </w:t>
      </w:r>
      <w:r w:rsidR="00815381" w:rsidRPr="00591FC4">
        <w:rPr>
          <w:sz w:val="22"/>
          <w:szCs w:val="22"/>
          <w:lang w:val="hr-HR"/>
        </w:rPr>
        <w:t xml:space="preserve">a također i u GFI –bilanci na dan 31.12.2012.  </w:t>
      </w:r>
      <w:r w:rsidR="00797047" w:rsidRPr="00591FC4">
        <w:rPr>
          <w:sz w:val="22"/>
          <w:szCs w:val="22"/>
          <w:lang w:val="hr-HR"/>
        </w:rPr>
        <w:t xml:space="preserve">u </w:t>
      </w:r>
      <w:r w:rsidR="00815381" w:rsidRPr="00591FC4">
        <w:rPr>
          <w:sz w:val="22"/>
          <w:szCs w:val="22"/>
          <w:lang w:val="hr-HR"/>
        </w:rPr>
        <w:t xml:space="preserve">ukupnom </w:t>
      </w:r>
      <w:r w:rsidR="00797047" w:rsidRPr="00591FC4">
        <w:rPr>
          <w:sz w:val="22"/>
          <w:szCs w:val="22"/>
          <w:lang w:val="hr-HR"/>
        </w:rPr>
        <w:t xml:space="preserve">iznosu od </w:t>
      </w:r>
      <w:r w:rsidR="00797047" w:rsidRPr="00591FC4">
        <w:rPr>
          <w:b/>
          <w:sz w:val="22"/>
          <w:szCs w:val="22"/>
          <w:lang w:val="hr-HR"/>
        </w:rPr>
        <w:t xml:space="preserve">  </w:t>
      </w:r>
      <w:r w:rsidR="00797047" w:rsidRPr="00591FC4">
        <w:rPr>
          <w:sz w:val="22"/>
          <w:szCs w:val="22"/>
          <w:lang w:val="hr-HR"/>
        </w:rPr>
        <w:t>1.901.178,00 Kn</w:t>
      </w:r>
      <w:r w:rsidR="00815381" w:rsidRPr="00591FC4">
        <w:rPr>
          <w:sz w:val="22"/>
          <w:szCs w:val="22"/>
          <w:lang w:val="hr-HR"/>
        </w:rPr>
        <w:t>.</w:t>
      </w:r>
    </w:p>
    <w:p w:rsidRDefault="002623F3" w:rsidP="00797047" w:rsidR="002623F3" w:rsidRPr="00591FC4">
      <w:pPr>
        <w:ind w:left="360"/>
        <w:rPr>
          <w:sz w:val="22"/>
          <w:szCs w:val="22"/>
          <w:lang w:val="hr-HR"/>
        </w:rPr>
      </w:pPr>
    </w:p>
    <w:p w:rsidRDefault="002746BC" w:rsidP="002746BC" w:rsidR="00E62F29" w:rsidRPr="00591FC4">
      <w:pPr>
        <w:rPr>
          <w:sz w:val="22"/>
          <w:szCs w:val="22"/>
        </w:rPr>
      </w:pPr>
      <w:r w:rsidRPr="00591FC4">
        <w:rPr>
          <w:sz w:val="22"/>
          <w:szCs w:val="22"/>
        </w:rPr>
        <w:t xml:space="preserve"> </w:t>
      </w:r>
      <w:r w:rsidR="00E62F29" w:rsidRPr="00591FC4">
        <w:rPr>
          <w:sz w:val="22"/>
          <w:szCs w:val="22"/>
        </w:rPr>
        <w:t>Na gore navedenim</w:t>
      </w:r>
      <w:r w:rsidRPr="00591FC4">
        <w:rPr>
          <w:sz w:val="22"/>
          <w:szCs w:val="22"/>
        </w:rPr>
        <w:t xml:space="preserve"> pokretnina</w:t>
      </w:r>
      <w:r w:rsidR="00E62F29" w:rsidRPr="00591FC4">
        <w:rPr>
          <w:sz w:val="22"/>
          <w:szCs w:val="22"/>
        </w:rPr>
        <w:t>ma</w:t>
      </w:r>
      <w:r w:rsidRPr="00591FC4">
        <w:rPr>
          <w:sz w:val="22"/>
          <w:szCs w:val="22"/>
        </w:rPr>
        <w:t xml:space="preserve"> stečajnog dužnika,   </w:t>
      </w:r>
      <w:r w:rsidR="00E62F29" w:rsidRPr="00591FC4">
        <w:rPr>
          <w:sz w:val="22"/>
          <w:szCs w:val="22"/>
        </w:rPr>
        <w:t>Republika Hrvatska ,Ministarstvo financija</w:t>
      </w:r>
      <w:r w:rsidRPr="00591FC4">
        <w:rPr>
          <w:sz w:val="22"/>
          <w:szCs w:val="22"/>
        </w:rPr>
        <w:t xml:space="preserve"> , Porezn</w:t>
      </w:r>
      <w:r w:rsidR="00E62F29" w:rsidRPr="00591FC4">
        <w:rPr>
          <w:sz w:val="22"/>
          <w:szCs w:val="22"/>
        </w:rPr>
        <w:t>a</w:t>
      </w:r>
      <w:r w:rsidRPr="00591FC4">
        <w:rPr>
          <w:sz w:val="22"/>
          <w:szCs w:val="22"/>
        </w:rPr>
        <w:t xml:space="preserve"> uprav</w:t>
      </w:r>
      <w:r w:rsidR="00E62F29" w:rsidRPr="00591FC4">
        <w:rPr>
          <w:sz w:val="22"/>
          <w:szCs w:val="22"/>
        </w:rPr>
        <w:t>a</w:t>
      </w:r>
      <w:r w:rsidRPr="00591FC4">
        <w:rPr>
          <w:sz w:val="22"/>
          <w:szCs w:val="22"/>
        </w:rPr>
        <w:t xml:space="preserve">, Područni ured Zagreb </w:t>
      </w:r>
      <w:r w:rsidR="00E62F29" w:rsidRPr="00591FC4">
        <w:rPr>
          <w:sz w:val="22"/>
          <w:szCs w:val="22"/>
        </w:rPr>
        <w:t xml:space="preserve">obavijestila je o postojanju  </w:t>
      </w:r>
      <w:r w:rsidRPr="00591FC4">
        <w:rPr>
          <w:sz w:val="22"/>
          <w:szCs w:val="22"/>
        </w:rPr>
        <w:t>razlučno</w:t>
      </w:r>
      <w:r w:rsidR="00E62F29" w:rsidRPr="00591FC4">
        <w:rPr>
          <w:sz w:val="22"/>
          <w:szCs w:val="22"/>
        </w:rPr>
        <w:t>g</w:t>
      </w:r>
      <w:r w:rsidRPr="00591FC4">
        <w:rPr>
          <w:sz w:val="22"/>
          <w:szCs w:val="22"/>
        </w:rPr>
        <w:t xml:space="preserve"> prav</w:t>
      </w:r>
      <w:r w:rsidR="00E62F29" w:rsidRPr="00591FC4">
        <w:rPr>
          <w:sz w:val="22"/>
          <w:szCs w:val="22"/>
        </w:rPr>
        <w:t>a</w:t>
      </w:r>
      <w:r w:rsidRPr="00591FC4">
        <w:rPr>
          <w:sz w:val="22"/>
          <w:szCs w:val="22"/>
        </w:rPr>
        <w:t xml:space="preserve">- visina </w:t>
      </w:r>
      <w:r w:rsidR="00E62F29" w:rsidRPr="00591FC4">
        <w:rPr>
          <w:sz w:val="22"/>
          <w:szCs w:val="22"/>
        </w:rPr>
        <w:t>razlučnog prava 1.384.547,94 Kn.</w:t>
      </w:r>
      <w:r w:rsidRPr="00591FC4">
        <w:rPr>
          <w:sz w:val="22"/>
          <w:szCs w:val="22"/>
        </w:rPr>
        <w:t xml:space="preserve"> </w:t>
      </w:r>
    </w:p>
    <w:p w:rsidRDefault="00E62F29" w:rsidP="002746BC" w:rsidR="002746BC" w:rsidRPr="00591FC4">
      <w:pPr>
        <w:rPr>
          <w:sz w:val="22"/>
          <w:szCs w:val="22"/>
        </w:rPr>
      </w:pPr>
      <w:r w:rsidRPr="00591FC4">
        <w:rPr>
          <w:sz w:val="22"/>
          <w:szCs w:val="22"/>
        </w:rPr>
        <w:t>N</w:t>
      </w:r>
      <w:r w:rsidR="002746BC" w:rsidRPr="00591FC4">
        <w:rPr>
          <w:sz w:val="22"/>
          <w:szCs w:val="22"/>
        </w:rPr>
        <w:t>a izvještajnom ročištu 04. travnja 2013 donesena je odluka da će se pokretnine stečajnog dužnika prodavati javnim prikupljanjem ponuda  s time da početna cijena bude procijenjen iznos dostavljen od Porezne uprave Zagreb, Područni ured Zagreb, te da se nakon svake neuspjele prodaje cijena snizuje za 20%, s time da najniža cijena za koju se mogu prodati pokretnine jest 20% početne cijene.</w:t>
      </w:r>
    </w:p>
    <w:p w:rsidRDefault="002746BC" w:rsidP="002746BC" w:rsidR="002746BC" w:rsidRPr="00591FC4">
      <w:pPr>
        <w:rPr>
          <w:sz w:val="22"/>
          <w:szCs w:val="22"/>
        </w:rPr>
      </w:pPr>
      <w:r w:rsidRPr="00591FC4">
        <w:rPr>
          <w:sz w:val="22"/>
          <w:szCs w:val="22"/>
        </w:rPr>
        <w:tab/>
        <w:t>Županijsko državno odvjetništvo dostavilo mi je podnesak u kojem se navodi da procijenjena vrijednost pokretnina iznosi 1.895.942,61 Kn, a što proizlazi iz zapisnika Ministarstva financija Porezne uprave , Područnog ureda Zagreb broj Klasa UP/I-415-02/2012-01/080 od 05. studenoga 2012, te prilaže i citirani zapisnik.</w:t>
      </w:r>
    </w:p>
    <w:p w:rsidRDefault="002746BC" w:rsidP="002746BC" w:rsidR="002746BC" w:rsidRPr="00591FC4">
      <w:pPr>
        <w:rPr>
          <w:sz w:val="22"/>
          <w:szCs w:val="22"/>
        </w:rPr>
      </w:pPr>
      <w:r w:rsidRPr="00591FC4">
        <w:rPr>
          <w:sz w:val="22"/>
          <w:szCs w:val="22"/>
        </w:rPr>
        <w:tab/>
        <w:t>U zapisniku je navedeno da   je vrijednost pokretnina stečajnog dužnika iznosu od  1.895.942,61 Kn , a prema lager listi od 07.02.2012.</w:t>
      </w:r>
    </w:p>
    <w:p w:rsidRDefault="002746BC" w:rsidP="002746BC" w:rsidR="002623F3" w:rsidRPr="00591FC4">
      <w:pPr>
        <w:rPr>
          <w:sz w:val="22"/>
          <w:szCs w:val="22"/>
        </w:rPr>
      </w:pPr>
      <w:r w:rsidRPr="00591FC4">
        <w:rPr>
          <w:sz w:val="22"/>
          <w:szCs w:val="22"/>
        </w:rPr>
        <w:tab/>
      </w:r>
    </w:p>
    <w:p w:rsidRDefault="002746BC" w:rsidP="002623F3" w:rsidR="002746BC" w:rsidRPr="00591FC4">
      <w:pPr>
        <w:ind w:firstLine="720"/>
        <w:rPr>
          <w:sz w:val="22"/>
          <w:szCs w:val="22"/>
        </w:rPr>
      </w:pPr>
      <w:r w:rsidRPr="00591FC4">
        <w:rPr>
          <w:sz w:val="22"/>
          <w:szCs w:val="22"/>
        </w:rPr>
        <w:t>Na stranicama HGK i VTS objavljeni su oglasi radi prodaja pokretnina</w:t>
      </w:r>
    </w:p>
    <w:p w:rsidRDefault="002746BC" w:rsidP="002B18BA" w:rsidR="002746BC" w:rsidRPr="00591FC4">
      <w:pPr>
        <w:rPr>
          <w:sz w:val="22"/>
          <w:szCs w:val="22"/>
        </w:rPr>
      </w:pPr>
      <w:r w:rsidRPr="00591FC4">
        <w:rPr>
          <w:sz w:val="22"/>
          <w:szCs w:val="22"/>
        </w:rPr>
        <w:t>javnim prikupljanjem ponuda, a sve sukladno odluci Skupštine vjerovnika</w:t>
      </w:r>
      <w:r w:rsidR="002B18BA" w:rsidRPr="00591FC4">
        <w:rPr>
          <w:sz w:val="22"/>
          <w:szCs w:val="22"/>
        </w:rPr>
        <w:t>.</w:t>
      </w:r>
    </w:p>
    <w:p w:rsidRDefault="002B18BA" w:rsidP="002B18BA" w:rsidR="002B18BA" w:rsidRPr="00591FC4">
      <w:pPr>
        <w:rPr>
          <w:sz w:val="22"/>
          <w:szCs w:val="22"/>
        </w:rPr>
      </w:pPr>
      <w:r w:rsidRPr="00591FC4">
        <w:rPr>
          <w:sz w:val="22"/>
          <w:szCs w:val="22"/>
        </w:rPr>
        <w:tab/>
        <w:t>Međutim navedene pokretnine stečajnog dužnika nisu se uspjele prodati  niti za 20% od njihove procijenjene vijednosti.</w:t>
      </w:r>
    </w:p>
    <w:p w:rsidRDefault="002746BC" w:rsidP="002746BC" w:rsidR="002746BC" w:rsidRPr="00591FC4">
      <w:pPr>
        <w:ind w:firstLine="720"/>
        <w:rPr>
          <w:sz w:val="22"/>
          <w:szCs w:val="22"/>
        </w:rPr>
      </w:pPr>
      <w:r w:rsidRPr="00591FC4">
        <w:rPr>
          <w:sz w:val="22"/>
          <w:szCs w:val="22"/>
        </w:rPr>
        <w:t>Dopisom od 05. prosinca 2014.  Županijsko državno odvjetništvo Zagreb obaviješteno je da se pokretnine stečajnog dužnika  nisu  prodale niti po cijeni od 20% njihove procijenjene vrijednosti</w:t>
      </w:r>
      <w:r w:rsidR="00CF50BF" w:rsidRPr="00591FC4">
        <w:rPr>
          <w:sz w:val="22"/>
          <w:szCs w:val="22"/>
        </w:rPr>
        <w:t>.</w:t>
      </w:r>
    </w:p>
    <w:p w:rsidRDefault="002746BC" w:rsidP="002746BC" w:rsidR="002746BC" w:rsidRPr="00591FC4">
      <w:pPr>
        <w:ind w:firstLine="720"/>
        <w:rPr>
          <w:sz w:val="22"/>
          <w:szCs w:val="22"/>
        </w:rPr>
      </w:pPr>
      <w:r w:rsidRPr="00591FC4">
        <w:rPr>
          <w:sz w:val="22"/>
          <w:szCs w:val="22"/>
        </w:rPr>
        <w:t>Kao što sam u tijeku dosadašnjeg postupka navodila pokretnine stečajnog dužnika- zalihe robe  čine autodijelovi za vozila TOYOTA , s time da se radi  o auto dijelovima za  stare modele vozila TOYOTA, te o robi koja je dugotrajno stajala na skladištu.</w:t>
      </w:r>
    </w:p>
    <w:p w:rsidRDefault="002746BC" w:rsidP="002746BC" w:rsidR="002746BC" w:rsidRPr="00591FC4">
      <w:pPr>
        <w:ind w:firstLine="720"/>
        <w:rPr>
          <w:sz w:val="22"/>
          <w:szCs w:val="22"/>
        </w:rPr>
      </w:pPr>
      <w:r w:rsidRPr="00591FC4">
        <w:rPr>
          <w:sz w:val="22"/>
          <w:szCs w:val="22"/>
        </w:rPr>
        <w:lastRenderedPageBreak/>
        <w:t>Također sam navedenu robu ponudila i društvima koje se bave prodajom auto dijelova, međutim isti nisu bili zainteresirani za njihovu kupnju s napomenom da se radi o starim dijelovima, za koje nema interesa na tržištu.</w:t>
      </w:r>
    </w:p>
    <w:p w:rsidRDefault="002746BC" w:rsidP="002746BC" w:rsidR="002746BC" w:rsidRPr="00591FC4">
      <w:pPr>
        <w:ind w:firstLine="720"/>
        <w:rPr>
          <w:sz w:val="22"/>
          <w:szCs w:val="22"/>
        </w:rPr>
      </w:pPr>
      <w:r w:rsidRPr="00591FC4">
        <w:rPr>
          <w:sz w:val="22"/>
          <w:szCs w:val="22"/>
        </w:rPr>
        <w:t>Obzirom na navedeno zatražila sam mišljenje  u svezi navedenih pokretnina od stalnog sudskog vještaka Krunoslava Ormuža.</w:t>
      </w:r>
    </w:p>
    <w:p w:rsidRDefault="00CF50BF" w:rsidP="002746BC" w:rsidR="002746BC" w:rsidRPr="00591FC4">
      <w:pPr>
        <w:ind w:firstLine="720"/>
        <w:rPr>
          <w:sz w:val="22"/>
          <w:szCs w:val="22"/>
        </w:rPr>
      </w:pPr>
      <w:r w:rsidRPr="00591FC4">
        <w:rPr>
          <w:sz w:val="22"/>
          <w:szCs w:val="22"/>
        </w:rPr>
        <w:t>S</w:t>
      </w:r>
      <w:r w:rsidR="002746BC" w:rsidRPr="00591FC4">
        <w:rPr>
          <w:sz w:val="22"/>
          <w:szCs w:val="22"/>
        </w:rPr>
        <w:t>talni sudski vještak Krunosav Ormuž dao je mišljenje o tržišnoj vrijednosti pokretnina stečajnog dužnika, a koje mišljenje prileže u spisu.</w:t>
      </w:r>
    </w:p>
    <w:p w:rsidRDefault="002746BC" w:rsidP="002746BC" w:rsidR="002746BC" w:rsidRPr="00591FC4">
      <w:pPr>
        <w:ind w:firstLine="720"/>
        <w:rPr>
          <w:sz w:val="22"/>
          <w:szCs w:val="22"/>
        </w:rPr>
      </w:pPr>
      <w:r w:rsidRPr="00591FC4">
        <w:rPr>
          <w:sz w:val="22"/>
          <w:szCs w:val="22"/>
        </w:rPr>
        <w:t>Iz navedenog mišljenja proizlazi  se cit.:</w:t>
      </w:r>
    </w:p>
    <w:p w:rsidRDefault="002746BC" w:rsidP="002746BC" w:rsidR="002746BC" w:rsidRPr="00591FC4">
      <w:pPr>
        <w:ind w:firstLine="720"/>
        <w:rPr>
          <w:sz w:val="22"/>
          <w:szCs w:val="22"/>
        </w:rPr>
      </w:pPr>
    </w:p>
    <w:p w:rsidRDefault="002746BC" w:rsidP="002746BC" w:rsidR="002746BC" w:rsidRPr="00591FC4">
      <w:pPr>
        <w:ind w:firstLine="720"/>
        <w:rPr>
          <w:sz w:val="22"/>
          <w:szCs w:val="22"/>
        </w:rPr>
      </w:pPr>
      <w:r w:rsidRPr="00591FC4">
        <w:rPr>
          <w:sz w:val="22"/>
          <w:szCs w:val="22"/>
        </w:rPr>
        <w:t xml:space="preserve"> „...popisom predmetnih dijelova i usporedbom s on-line katalozima rezervnih dijelova automobila marke Toyota utvrđeno je da su gotovo svi dijelovi namijenjeni modelima automobilima starim više od 10-15 godina. Većinom je riječ o rezervnim dijelovima koji nisu tržišno zanimljivi (kurentni) budući da su vezani uz vrlo rijetke modele automobila  Toyota i radi se o rezervnim dijelovima koji se rijetko ugrađuju. Stoga se može zaključiti da su vjerojatno i kod stečajnog dužnika bili nezanimljivi i ostali u skladištu, te opterećivali bilancu samog skladišta.</w:t>
      </w:r>
    </w:p>
    <w:p w:rsidRDefault="002746BC" w:rsidP="002746BC" w:rsidR="002746BC" w:rsidRPr="00591FC4">
      <w:pPr>
        <w:ind w:firstLine="720"/>
        <w:rPr>
          <w:sz w:val="22"/>
          <w:szCs w:val="22"/>
        </w:rPr>
      </w:pPr>
      <w:r w:rsidRPr="00591FC4">
        <w:rPr>
          <w:sz w:val="22"/>
          <w:szCs w:val="22"/>
        </w:rPr>
        <w:t>Također , dio dijelova izrađenih od gume je zbog svoje starosti (više od 10m godina) izgubio svoje tvorničke značajke i upitna je upotrebljivost istih kao rezervnih dijelova za ugradnju u automobile.“</w:t>
      </w:r>
    </w:p>
    <w:p w:rsidRDefault="002746BC" w:rsidP="002B18BA" w:rsidR="002746BC" w:rsidRPr="00591FC4">
      <w:pPr>
        <w:ind w:firstLine="720"/>
        <w:rPr>
          <w:sz w:val="22"/>
          <w:szCs w:val="22"/>
        </w:rPr>
      </w:pPr>
      <w:r w:rsidRPr="00591FC4">
        <w:rPr>
          <w:sz w:val="22"/>
          <w:szCs w:val="22"/>
        </w:rPr>
        <w:t>U da</w:t>
      </w:r>
      <w:r w:rsidR="00E62F29" w:rsidRPr="00591FC4">
        <w:rPr>
          <w:sz w:val="22"/>
          <w:szCs w:val="22"/>
        </w:rPr>
        <w:t xml:space="preserve">nom mišljenju koje prileže u predmetu </w:t>
      </w:r>
      <w:r w:rsidRPr="00591FC4">
        <w:rPr>
          <w:sz w:val="22"/>
          <w:szCs w:val="22"/>
        </w:rPr>
        <w:t xml:space="preserve">  vještak je naveo da je mišljenja  da se tržišna vrijednost predmetnih rezervnih dijelova može vezati uz jediničnu vrijednost mase istih od cca5,00 Kn/kg+PDV. </w:t>
      </w:r>
    </w:p>
    <w:p w:rsidRDefault="002746BC" w:rsidP="002746BC" w:rsidR="002746BC" w:rsidRPr="00591FC4">
      <w:pPr>
        <w:ind w:firstLine="720"/>
        <w:rPr>
          <w:sz w:val="22"/>
          <w:szCs w:val="22"/>
        </w:rPr>
      </w:pPr>
      <w:r w:rsidRPr="00591FC4">
        <w:rPr>
          <w:sz w:val="22"/>
          <w:szCs w:val="22"/>
        </w:rPr>
        <w:t>Isto tako vještak je u  mišljenju naveo da očekivani trošak skladištenja dijelova na području grada Zagreba iznosi cca 5.000,00 -7.000,00 Kn +PDV bez troškova prijevoza i manipulacije predmetnih dijelova u novo skladište.</w:t>
      </w:r>
    </w:p>
    <w:p w:rsidRDefault="002746BC" w:rsidP="002746BC" w:rsidR="002746BC" w:rsidRPr="00591FC4">
      <w:pPr>
        <w:ind w:firstLine="720"/>
        <w:rPr>
          <w:sz w:val="22"/>
          <w:szCs w:val="22"/>
        </w:rPr>
      </w:pPr>
      <w:r w:rsidRPr="00591FC4">
        <w:rPr>
          <w:sz w:val="22"/>
          <w:szCs w:val="22"/>
        </w:rPr>
        <w:t>Po zaprimljenom mišljenju vještaka ponovno sam pokušala pronaći kupce za prodaju predmetnih rezervnih dijelova.</w:t>
      </w:r>
    </w:p>
    <w:p w:rsidRDefault="002746BC" w:rsidP="002746BC" w:rsidR="002746BC" w:rsidRPr="00591FC4">
      <w:pPr>
        <w:ind w:firstLine="720"/>
        <w:rPr>
          <w:sz w:val="22"/>
          <w:szCs w:val="22"/>
        </w:rPr>
      </w:pPr>
      <w:r w:rsidRPr="00591FC4">
        <w:rPr>
          <w:sz w:val="22"/>
          <w:szCs w:val="22"/>
        </w:rPr>
        <w:t>Predstavnici  triju tvrtki došlo je  radi kupnje pogledati auto dijelove  na skladištu, međutim niti jedna nije bila zainteresirana za kupnju dijelova niti po cijeni danoj od stalnog sudskog vještaka.</w:t>
      </w:r>
    </w:p>
    <w:p w:rsidRDefault="002746BC" w:rsidP="002746BC" w:rsidR="002746BC" w:rsidRPr="00591FC4">
      <w:pPr>
        <w:ind w:firstLine="720"/>
        <w:rPr>
          <w:sz w:val="22"/>
          <w:szCs w:val="22"/>
        </w:rPr>
      </w:pPr>
      <w:r w:rsidRPr="00591FC4">
        <w:rPr>
          <w:sz w:val="22"/>
          <w:szCs w:val="22"/>
        </w:rPr>
        <w:t>Toyota Centar Zagreb obavijestila me je da odustaje od bilo kakve kupnje tih dijelova, jer se radi o dijelovima za stare modele automobila , za koje nemaju kupce.</w:t>
      </w:r>
    </w:p>
    <w:p w:rsidRDefault="002746BC" w:rsidP="002746BC" w:rsidR="002746BC" w:rsidRPr="00591FC4">
      <w:pPr>
        <w:ind w:firstLine="720"/>
        <w:rPr>
          <w:sz w:val="22"/>
          <w:szCs w:val="22"/>
        </w:rPr>
      </w:pPr>
      <w:r w:rsidRPr="00591FC4">
        <w:rPr>
          <w:sz w:val="22"/>
          <w:szCs w:val="22"/>
        </w:rPr>
        <w:t>TRANS AUTO d.o.o. obavijestio me je da može ponuditi najviše 5.000,00 Kn s PDV.</w:t>
      </w:r>
    </w:p>
    <w:p w:rsidRDefault="002746BC" w:rsidP="002746BC" w:rsidR="002746BC" w:rsidRPr="00591FC4">
      <w:pPr>
        <w:ind w:firstLine="720"/>
        <w:rPr>
          <w:sz w:val="22"/>
          <w:szCs w:val="22"/>
        </w:rPr>
      </w:pPr>
      <w:r w:rsidRPr="00591FC4">
        <w:rPr>
          <w:sz w:val="22"/>
          <w:szCs w:val="22"/>
        </w:rPr>
        <w:t>Iz tvrtke PHOENIX METALI  prilikom pregleda  naveli su da bi bili zanteresirani eventualno za prodaju istih kao  metala, ali obzirom da u skladištu ima dosta plastičnih dijelova, za koje su visoki troškovi zbrinjavanja , nisu dostavli nikakovu ponudu, iz čega proizlazi da nisu bili zainteresirani za kupnju istih.</w:t>
      </w:r>
    </w:p>
    <w:p w:rsidRDefault="002746BC" w:rsidP="002746BC" w:rsidR="002746BC" w:rsidRPr="00591FC4">
      <w:pPr>
        <w:ind w:firstLine="720"/>
        <w:rPr>
          <w:sz w:val="22"/>
          <w:szCs w:val="22"/>
        </w:rPr>
      </w:pPr>
      <w:r w:rsidRPr="00591FC4">
        <w:rPr>
          <w:sz w:val="22"/>
          <w:szCs w:val="22"/>
        </w:rPr>
        <w:t>Obzirom na navedeno predložila sam sazivanje Skupštine vjerovnika radi donošenja odluke o neunovčenoj stečajnoj masi stečajnog dužnika.</w:t>
      </w:r>
    </w:p>
    <w:p w:rsidRDefault="002746BC" w:rsidP="002746BC" w:rsidR="002746BC" w:rsidRPr="00591FC4">
      <w:pPr>
        <w:ind w:firstLine="720"/>
        <w:rPr>
          <w:sz w:val="22"/>
          <w:szCs w:val="22"/>
        </w:rPr>
      </w:pPr>
      <w:r w:rsidRPr="00591FC4">
        <w:rPr>
          <w:sz w:val="22"/>
          <w:szCs w:val="22"/>
        </w:rPr>
        <w:t>Skupština vjerovnika održana je dana 31. siječnja 20</w:t>
      </w:r>
      <w:r w:rsidR="00CF50BF" w:rsidRPr="00591FC4">
        <w:rPr>
          <w:sz w:val="22"/>
          <w:szCs w:val="22"/>
        </w:rPr>
        <w:t>1</w:t>
      </w:r>
      <w:r w:rsidRPr="00591FC4">
        <w:rPr>
          <w:sz w:val="22"/>
          <w:szCs w:val="22"/>
        </w:rPr>
        <w:t>7. godine na kojoj je donesena odluka da se prihvaća ponuda društva TRANS AUTO d.o.o. Sesvete za kupnju pokretnina stečajnog dužnika – zalihe robe koju čine rezervni dijelovi za vozila TOYOTA.</w:t>
      </w:r>
    </w:p>
    <w:p w:rsidRDefault="002746BC" w:rsidP="002746BC" w:rsidR="002746BC" w:rsidRPr="00591FC4">
      <w:pPr>
        <w:ind w:firstLine="720"/>
        <w:rPr>
          <w:sz w:val="22"/>
          <w:szCs w:val="22"/>
          <w:lang w:val="pl-PL"/>
        </w:rPr>
      </w:pPr>
      <w:r w:rsidRPr="00591FC4">
        <w:rPr>
          <w:sz w:val="22"/>
          <w:szCs w:val="22"/>
          <w:lang w:val="pl-PL"/>
        </w:rPr>
        <w:t>Društvo TRANS AUTO  d.o.o. Sesvete izvršilo je plaćanje sukladno odluci Skupštine vjerovnika.</w:t>
      </w:r>
    </w:p>
    <w:p w:rsidRDefault="00CF50BF" w:rsidP="002746BC" w:rsidR="002746BC" w:rsidRPr="00591FC4">
      <w:pPr>
        <w:ind w:firstLine="720"/>
        <w:rPr>
          <w:sz w:val="22"/>
          <w:szCs w:val="22"/>
          <w:lang w:val="pl-PL"/>
        </w:rPr>
      </w:pPr>
      <w:r w:rsidRPr="00591FC4">
        <w:rPr>
          <w:sz w:val="22"/>
          <w:szCs w:val="22"/>
          <w:lang w:val="pl-PL"/>
        </w:rPr>
        <w:t>Toškovi sukladno</w:t>
      </w:r>
      <w:r w:rsidR="00954BD4" w:rsidRPr="00591FC4">
        <w:rPr>
          <w:sz w:val="22"/>
          <w:szCs w:val="22"/>
          <w:lang w:val="pl-PL"/>
        </w:rPr>
        <w:t xml:space="preserve"> čl.170 . Stečajnog zakona za prodaju navedenih pokretnina iznos</w:t>
      </w:r>
      <w:r w:rsidR="00E62F29" w:rsidRPr="00591FC4">
        <w:rPr>
          <w:sz w:val="22"/>
          <w:szCs w:val="22"/>
          <w:lang w:val="pl-PL"/>
        </w:rPr>
        <w:t>ili su i to</w:t>
      </w:r>
      <w:r w:rsidR="00954BD4" w:rsidRPr="00591FC4">
        <w:rPr>
          <w:sz w:val="22"/>
          <w:szCs w:val="22"/>
          <w:lang w:val="pl-PL"/>
        </w:rPr>
        <w:t xml:space="preserve"> : troškovi PDV 1.000,00 Kn i nagrada stečajnom upravitelju </w:t>
      </w:r>
      <w:r w:rsidR="00467EA2" w:rsidRPr="00591FC4">
        <w:rPr>
          <w:sz w:val="22"/>
          <w:szCs w:val="22"/>
          <w:lang w:val="pl-PL"/>
        </w:rPr>
        <w:t xml:space="preserve">u bruto iznsu od </w:t>
      </w:r>
      <w:r w:rsidR="00954BD4" w:rsidRPr="00591FC4">
        <w:rPr>
          <w:sz w:val="22"/>
          <w:szCs w:val="22"/>
          <w:lang w:val="pl-PL"/>
        </w:rPr>
        <w:t>800,00 Kn, odnosno ukupno 1.800,00 Kn, te je preostalim iznosom od 3.200,00 Kn namiren razlučni vjerovnik Republika Hrvatska, Ministarstvo financija.</w:t>
      </w:r>
    </w:p>
    <w:p w:rsidRDefault="002746BC" w:rsidP="002746BC" w:rsidR="002746BC" w:rsidRPr="00591FC4">
      <w:pPr>
        <w:rPr>
          <w:sz w:val="22"/>
          <w:szCs w:val="22"/>
          <w:lang w:val="hr-HR"/>
        </w:rPr>
      </w:pPr>
    </w:p>
    <w:p w:rsidRDefault="0076654F" w:rsidP="000A0388" w:rsidR="0076654F">
      <w:pPr>
        <w:rPr>
          <w:b/>
          <w:sz w:val="22"/>
          <w:szCs w:val="22"/>
          <w:lang w:val="hr-HR"/>
        </w:rPr>
      </w:pPr>
    </w:p>
    <w:p w:rsidRDefault="0076654F" w:rsidP="000A0388" w:rsidR="0076654F">
      <w:pPr>
        <w:rPr>
          <w:b/>
          <w:sz w:val="22"/>
          <w:szCs w:val="22"/>
          <w:lang w:val="hr-HR"/>
        </w:rPr>
      </w:pPr>
    </w:p>
    <w:p w:rsidRDefault="0076654F" w:rsidP="000A0388" w:rsidR="0076654F">
      <w:pPr>
        <w:rPr>
          <w:b/>
          <w:sz w:val="22"/>
          <w:szCs w:val="22"/>
          <w:lang w:val="hr-HR"/>
        </w:rPr>
      </w:pPr>
    </w:p>
    <w:p w:rsidRDefault="000A0388" w:rsidP="000A0388" w:rsidR="000A0388" w:rsidRPr="00591FC4">
      <w:pPr>
        <w:rPr>
          <w:b/>
          <w:sz w:val="22"/>
          <w:szCs w:val="22"/>
          <w:lang w:val="hr-HR"/>
        </w:rPr>
      </w:pPr>
      <w:r w:rsidRPr="00591FC4">
        <w:rPr>
          <w:b/>
          <w:sz w:val="22"/>
          <w:szCs w:val="22"/>
          <w:lang w:val="hr-HR"/>
        </w:rPr>
        <w:lastRenderedPageBreak/>
        <w:t>2.OBVEZE</w:t>
      </w:r>
    </w:p>
    <w:p w:rsidRDefault="000A0388" w:rsidP="00C92F48" w:rsidR="000A0388" w:rsidRPr="00591FC4">
      <w:pPr>
        <w:rPr>
          <w:sz w:val="22"/>
          <w:szCs w:val="22"/>
          <w:lang w:val="hr-HR"/>
        </w:rPr>
      </w:pPr>
    </w:p>
    <w:p w:rsidRDefault="00A156BF" w:rsidP="00A156BF" w:rsidR="0021231A" w:rsidRPr="00591FC4">
      <w:pPr>
        <w:ind w:firstLine="720"/>
        <w:jc w:val="both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Kao što je navedeno d</w:t>
      </w:r>
      <w:r w:rsidR="0021231A" w:rsidRPr="00591FC4">
        <w:rPr>
          <w:sz w:val="22"/>
          <w:szCs w:val="22"/>
          <w:lang w:val="hr-HR"/>
        </w:rPr>
        <w:t xml:space="preserve">o sada nastali troškovi stečajnog postupka namireni su u iznosu od  </w:t>
      </w:r>
      <w:r w:rsidR="003F4AA7" w:rsidRPr="00591FC4">
        <w:rPr>
          <w:sz w:val="22"/>
          <w:szCs w:val="22"/>
          <w:lang w:val="hr-HR"/>
        </w:rPr>
        <w:t xml:space="preserve">231.015,15 </w:t>
      </w:r>
      <w:r w:rsidR="00E50BD7" w:rsidRPr="00591FC4">
        <w:rPr>
          <w:sz w:val="22"/>
          <w:szCs w:val="22"/>
          <w:lang w:val="hr-HR"/>
        </w:rPr>
        <w:t xml:space="preserve"> Kn, a</w:t>
      </w:r>
      <w:r w:rsidR="001878A4" w:rsidRPr="00591FC4">
        <w:rPr>
          <w:sz w:val="22"/>
          <w:szCs w:val="22"/>
          <w:lang w:val="hr-HR"/>
        </w:rPr>
        <w:t xml:space="preserve"> </w:t>
      </w:r>
      <w:r w:rsidR="00E50BD7" w:rsidRPr="00591FC4">
        <w:rPr>
          <w:sz w:val="22"/>
          <w:szCs w:val="22"/>
          <w:lang w:val="hr-HR"/>
        </w:rPr>
        <w:t>n</w:t>
      </w:r>
      <w:r w:rsidR="0021231A" w:rsidRPr="00591FC4">
        <w:rPr>
          <w:sz w:val="22"/>
          <w:szCs w:val="22"/>
          <w:lang w:val="hr-HR"/>
        </w:rPr>
        <w:t>enamireni ostaju troškovi stečajnog postupka u iznosu od</w:t>
      </w:r>
      <w:r w:rsidR="003F4AA7" w:rsidRPr="00591FC4">
        <w:rPr>
          <w:sz w:val="22"/>
          <w:szCs w:val="22"/>
          <w:lang w:val="hr-HR"/>
        </w:rPr>
        <w:t xml:space="preserve"> 688,10</w:t>
      </w:r>
      <w:r w:rsidR="001878A4" w:rsidRPr="00591FC4">
        <w:rPr>
          <w:sz w:val="22"/>
          <w:szCs w:val="22"/>
          <w:lang w:val="hr-HR"/>
        </w:rPr>
        <w:t xml:space="preserve"> Kn</w:t>
      </w:r>
      <w:r w:rsidR="0021231A" w:rsidRPr="00591FC4">
        <w:rPr>
          <w:sz w:val="22"/>
          <w:szCs w:val="22"/>
          <w:lang w:val="hr-HR"/>
        </w:rPr>
        <w:t>.</w:t>
      </w:r>
    </w:p>
    <w:p w:rsidRDefault="007856B5" w:rsidP="007856B5" w:rsidR="007856B5" w:rsidRPr="00591FC4">
      <w:pPr>
        <w:ind w:left="720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Planirani troškovi za daljnje šestomjesečno razdoblje iznos</w:t>
      </w:r>
      <w:r w:rsidR="00BE3A1C" w:rsidRPr="00591FC4">
        <w:rPr>
          <w:sz w:val="22"/>
          <w:szCs w:val="22"/>
          <w:lang w:val="hr-HR"/>
        </w:rPr>
        <w:t xml:space="preserve">e </w:t>
      </w:r>
      <w:r w:rsidR="00C26925" w:rsidRPr="00591FC4">
        <w:rPr>
          <w:sz w:val="22"/>
          <w:szCs w:val="22"/>
          <w:lang w:val="hr-HR"/>
        </w:rPr>
        <w:t xml:space="preserve"> </w:t>
      </w:r>
      <w:r w:rsidRPr="00591FC4">
        <w:rPr>
          <w:sz w:val="22"/>
          <w:szCs w:val="22"/>
          <w:lang w:val="hr-HR"/>
        </w:rPr>
        <w:t xml:space="preserve"> </w:t>
      </w:r>
      <w:r w:rsidR="003F4AA7" w:rsidRPr="00591FC4">
        <w:rPr>
          <w:sz w:val="22"/>
          <w:szCs w:val="22"/>
          <w:lang w:val="hr-HR"/>
        </w:rPr>
        <w:t>20.500,00</w:t>
      </w:r>
      <w:r w:rsidRPr="00591FC4">
        <w:rPr>
          <w:sz w:val="22"/>
          <w:szCs w:val="22"/>
          <w:lang w:val="hr-HR"/>
        </w:rPr>
        <w:t xml:space="preserve"> Kn.</w:t>
      </w:r>
    </w:p>
    <w:p w:rsidRDefault="007856B5" w:rsidP="007856B5" w:rsidR="007856B5" w:rsidRPr="00591FC4">
      <w:pPr>
        <w:jc w:val="both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ab/>
      </w:r>
    </w:p>
    <w:p w:rsidRDefault="007856B5" w:rsidP="007856B5" w:rsidR="007856B5" w:rsidRPr="00591FC4">
      <w:pPr>
        <w:ind w:firstLine="720"/>
        <w:jc w:val="both"/>
        <w:rPr>
          <w:bCs/>
          <w:sz w:val="22"/>
          <w:szCs w:val="22"/>
        </w:rPr>
      </w:pPr>
      <w:r w:rsidRPr="00591FC4">
        <w:rPr>
          <w:sz w:val="22"/>
          <w:szCs w:val="22"/>
          <w:lang w:val="hr-HR"/>
        </w:rPr>
        <w:t xml:space="preserve">U odnosu na utvrđene tražbine, namirene su tražbine </w:t>
      </w:r>
      <w:r w:rsidR="009F2962" w:rsidRPr="00591FC4">
        <w:rPr>
          <w:sz w:val="22"/>
          <w:szCs w:val="22"/>
          <w:lang w:val="hr-HR"/>
        </w:rPr>
        <w:t xml:space="preserve">drugog </w:t>
      </w:r>
      <w:r w:rsidRPr="00591FC4">
        <w:rPr>
          <w:sz w:val="22"/>
          <w:szCs w:val="22"/>
          <w:lang w:val="hr-HR"/>
        </w:rPr>
        <w:t>višeg isplatnog reda  kroz razlučn</w:t>
      </w:r>
      <w:r w:rsidR="009F2962" w:rsidRPr="00591FC4">
        <w:rPr>
          <w:sz w:val="22"/>
          <w:szCs w:val="22"/>
          <w:lang w:val="hr-HR"/>
        </w:rPr>
        <w:t>a</w:t>
      </w:r>
      <w:r w:rsidRPr="00591FC4">
        <w:rPr>
          <w:sz w:val="22"/>
          <w:szCs w:val="22"/>
          <w:lang w:val="hr-HR"/>
        </w:rPr>
        <w:t xml:space="preserve"> prav</w:t>
      </w:r>
      <w:r w:rsidR="009F2962" w:rsidRPr="00591FC4">
        <w:rPr>
          <w:sz w:val="22"/>
          <w:szCs w:val="22"/>
          <w:lang w:val="hr-HR"/>
        </w:rPr>
        <w:t>a</w:t>
      </w:r>
      <w:r w:rsidRPr="00591FC4">
        <w:rPr>
          <w:sz w:val="22"/>
          <w:szCs w:val="22"/>
          <w:lang w:val="hr-HR"/>
        </w:rPr>
        <w:t xml:space="preserve"> u iznosu od </w:t>
      </w:r>
      <w:r w:rsidR="007758F0" w:rsidRPr="00591FC4">
        <w:rPr>
          <w:sz w:val="22"/>
          <w:szCs w:val="22"/>
          <w:lang w:val="hr-HR"/>
        </w:rPr>
        <w:t>1.431.391,49</w:t>
      </w:r>
      <w:r w:rsidRPr="00591FC4">
        <w:rPr>
          <w:sz w:val="22"/>
          <w:szCs w:val="22"/>
          <w:lang w:val="hr-HR"/>
        </w:rPr>
        <w:t xml:space="preserve"> Kn, a n</w:t>
      </w:r>
      <w:r w:rsidRPr="00591FC4">
        <w:rPr>
          <w:bCs/>
          <w:sz w:val="22"/>
          <w:szCs w:val="22"/>
        </w:rPr>
        <w:t xml:space="preserve">enamirene ostaju tražbine  drugog  višeg isplatnog reda u iznosu od </w:t>
      </w:r>
      <w:r w:rsidR="00B11704" w:rsidRPr="00591FC4">
        <w:rPr>
          <w:bCs/>
          <w:sz w:val="22"/>
          <w:szCs w:val="22"/>
        </w:rPr>
        <w:t xml:space="preserve"> 3.174.141,59 Kn</w:t>
      </w:r>
      <w:r w:rsidR="009F2962" w:rsidRPr="00591FC4">
        <w:rPr>
          <w:bCs/>
          <w:sz w:val="22"/>
          <w:szCs w:val="22"/>
        </w:rPr>
        <w:t>.</w:t>
      </w:r>
    </w:p>
    <w:p w:rsidRDefault="007856B5" w:rsidP="007856B5" w:rsidR="007856B5" w:rsidRPr="00591FC4">
      <w:pPr>
        <w:jc w:val="both"/>
        <w:rPr>
          <w:b/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 </w:t>
      </w:r>
    </w:p>
    <w:p w:rsidRDefault="007856B5" w:rsidP="00D376F9" w:rsidR="000A0388" w:rsidRPr="00591FC4">
      <w:pPr>
        <w:rPr>
          <w:b/>
          <w:sz w:val="22"/>
          <w:szCs w:val="22"/>
          <w:lang w:val="hr-HR"/>
        </w:rPr>
      </w:pPr>
      <w:r w:rsidRPr="00591FC4">
        <w:rPr>
          <w:b/>
          <w:sz w:val="22"/>
          <w:szCs w:val="22"/>
          <w:lang w:val="hr-HR"/>
        </w:rPr>
        <w:t>PRE</w:t>
      </w:r>
      <w:r w:rsidR="00D376F9" w:rsidRPr="00591FC4">
        <w:rPr>
          <w:b/>
          <w:sz w:val="22"/>
          <w:szCs w:val="22"/>
          <w:lang w:val="hr-HR"/>
        </w:rPr>
        <w:t>GLED IMOVINA I OBVEZA</w:t>
      </w:r>
    </w:p>
    <w:p w:rsidRDefault="00D376F9" w:rsidP="00D376F9" w:rsidR="00D376F9" w:rsidRPr="00591FC4">
      <w:pPr>
        <w:rPr>
          <w:sz w:val="22"/>
          <w:szCs w:val="22"/>
          <w:lang w:val="hr-HR"/>
        </w:rPr>
      </w:pPr>
    </w:p>
    <w:p w:rsidRDefault="00D376F9" w:rsidP="00DA21CE" w:rsidR="007856B5" w:rsidRPr="00591FC4">
      <w:pPr>
        <w:ind w:left="720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 xml:space="preserve">Iz navedenog proizlazi da </w:t>
      </w:r>
      <w:r w:rsidR="00B408D9" w:rsidRPr="00591FC4">
        <w:rPr>
          <w:sz w:val="22"/>
          <w:szCs w:val="22"/>
          <w:lang w:val="hr-HR"/>
        </w:rPr>
        <w:t>je</w:t>
      </w:r>
      <w:r w:rsidRPr="00591FC4">
        <w:rPr>
          <w:sz w:val="22"/>
          <w:szCs w:val="22"/>
          <w:lang w:val="hr-HR"/>
        </w:rPr>
        <w:t xml:space="preserve">  </w:t>
      </w:r>
      <w:r w:rsidR="001878A4" w:rsidRPr="00591FC4">
        <w:rPr>
          <w:sz w:val="22"/>
          <w:szCs w:val="22"/>
          <w:lang w:val="hr-HR"/>
        </w:rPr>
        <w:t xml:space="preserve">u tijeku stečajnog postupka </w:t>
      </w:r>
      <w:r w:rsidR="00DA21CE" w:rsidRPr="00591FC4">
        <w:rPr>
          <w:sz w:val="22"/>
          <w:szCs w:val="22"/>
          <w:lang w:val="hr-HR"/>
        </w:rPr>
        <w:t>prodana  imovina stečajnog dužnika,a</w:t>
      </w:r>
      <w:r w:rsidRPr="00591FC4">
        <w:rPr>
          <w:sz w:val="22"/>
          <w:szCs w:val="22"/>
          <w:lang w:val="hr-HR"/>
        </w:rPr>
        <w:t xml:space="preserve"> za koj</w:t>
      </w:r>
      <w:r w:rsidR="00DA21CE" w:rsidRPr="00591FC4">
        <w:rPr>
          <w:sz w:val="22"/>
          <w:szCs w:val="22"/>
          <w:lang w:val="hr-HR"/>
        </w:rPr>
        <w:t>u</w:t>
      </w:r>
      <w:r w:rsidRPr="00591FC4">
        <w:rPr>
          <w:sz w:val="22"/>
          <w:szCs w:val="22"/>
          <w:lang w:val="hr-HR"/>
        </w:rPr>
        <w:t xml:space="preserve"> je </w:t>
      </w:r>
      <w:r w:rsidR="00DA21CE" w:rsidRPr="00591FC4">
        <w:rPr>
          <w:sz w:val="22"/>
          <w:szCs w:val="22"/>
          <w:lang w:val="hr-HR"/>
        </w:rPr>
        <w:t xml:space="preserve">u </w:t>
      </w:r>
      <w:r w:rsidRPr="00591FC4">
        <w:rPr>
          <w:sz w:val="22"/>
          <w:szCs w:val="22"/>
          <w:lang w:val="hr-HR"/>
        </w:rPr>
        <w:t>tijeku stečajnog postupka utvrđeno da</w:t>
      </w:r>
      <w:r w:rsidR="007856B5" w:rsidRPr="00591FC4">
        <w:rPr>
          <w:sz w:val="22"/>
          <w:szCs w:val="22"/>
          <w:lang w:val="hr-HR"/>
        </w:rPr>
        <w:t xml:space="preserve"> čin</w:t>
      </w:r>
      <w:r w:rsidR="00DA21CE" w:rsidRPr="00591FC4">
        <w:rPr>
          <w:sz w:val="22"/>
          <w:szCs w:val="22"/>
          <w:lang w:val="hr-HR"/>
        </w:rPr>
        <w:t>i</w:t>
      </w:r>
      <w:r w:rsidR="007856B5" w:rsidRPr="00591FC4">
        <w:rPr>
          <w:sz w:val="22"/>
          <w:szCs w:val="22"/>
          <w:lang w:val="hr-HR"/>
        </w:rPr>
        <w:t xml:space="preserve"> imovinu stečajnog dužnika</w:t>
      </w:r>
      <w:r w:rsidR="00201280" w:rsidRPr="00591FC4">
        <w:rPr>
          <w:sz w:val="22"/>
          <w:szCs w:val="22"/>
          <w:lang w:val="hr-HR"/>
        </w:rPr>
        <w:t xml:space="preserve"> i to </w:t>
      </w:r>
      <w:r w:rsidR="00DA21CE" w:rsidRPr="00591FC4">
        <w:rPr>
          <w:sz w:val="22"/>
          <w:szCs w:val="22"/>
          <w:lang w:val="hr-HR"/>
        </w:rPr>
        <w:t xml:space="preserve">nekretnina stečajnog dužnika za iznos od </w:t>
      </w:r>
      <w:r w:rsidR="007758F0" w:rsidRPr="00591FC4">
        <w:rPr>
          <w:sz w:val="22"/>
          <w:szCs w:val="22"/>
          <w:lang w:val="hr-HR"/>
        </w:rPr>
        <w:t>1.611.000,00 Kn,</w:t>
      </w:r>
      <w:r w:rsidR="00DA21CE" w:rsidRPr="00591FC4">
        <w:rPr>
          <w:sz w:val="22"/>
          <w:szCs w:val="22"/>
          <w:lang w:val="hr-HR"/>
        </w:rPr>
        <w:t xml:space="preserve"> te pokretnine stečajnog dužnika koje čine zalihe robe i to auto dijelovi za vozila TOYOTA za iznos od </w:t>
      </w:r>
      <w:r w:rsidR="007758F0" w:rsidRPr="00591FC4">
        <w:rPr>
          <w:sz w:val="22"/>
          <w:szCs w:val="22"/>
          <w:lang w:val="hr-HR"/>
        </w:rPr>
        <w:t>5.000,00</w:t>
      </w:r>
      <w:r w:rsidR="00B0696B" w:rsidRPr="00591FC4">
        <w:rPr>
          <w:sz w:val="22"/>
          <w:szCs w:val="22"/>
          <w:lang w:val="hr-HR"/>
        </w:rPr>
        <w:t xml:space="preserve"> Kn.</w:t>
      </w:r>
    </w:p>
    <w:p w:rsidRDefault="00201280" w:rsidP="00D376F9" w:rsidR="00D376F9" w:rsidRPr="00591FC4">
      <w:pPr>
        <w:ind w:firstLine="720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>Obveze stečajnog dužnika čine nepodmireni troškovi stečajnog postupka u iznosu od</w:t>
      </w:r>
      <w:r w:rsidR="00B408D9" w:rsidRPr="00591FC4">
        <w:rPr>
          <w:sz w:val="22"/>
          <w:szCs w:val="22"/>
          <w:lang w:val="hr-HR"/>
        </w:rPr>
        <w:t xml:space="preserve"> </w:t>
      </w:r>
      <w:r w:rsidR="00B408D9" w:rsidRPr="00591FC4">
        <w:rPr>
          <w:bCs/>
          <w:sz w:val="22"/>
          <w:szCs w:val="22"/>
        </w:rPr>
        <w:t xml:space="preserve"> 688,10  Kn</w:t>
      </w:r>
      <w:r w:rsidRPr="00591FC4">
        <w:rPr>
          <w:sz w:val="22"/>
          <w:szCs w:val="22"/>
          <w:lang w:val="hr-HR"/>
        </w:rPr>
        <w:t>, te nenamirene tražbine  drugog višeg isplatnog reda u ukupnom iznosu od 3.</w:t>
      </w:r>
      <w:r w:rsidR="00B408D9" w:rsidRPr="00591FC4">
        <w:rPr>
          <w:sz w:val="22"/>
          <w:szCs w:val="22"/>
          <w:lang w:val="hr-HR"/>
        </w:rPr>
        <w:t xml:space="preserve">174.141,59 </w:t>
      </w:r>
      <w:r w:rsidRPr="00591FC4">
        <w:rPr>
          <w:sz w:val="22"/>
          <w:szCs w:val="22"/>
          <w:lang w:val="hr-HR"/>
        </w:rPr>
        <w:t xml:space="preserve"> Kn</w:t>
      </w:r>
      <w:r w:rsidR="00B408D9" w:rsidRPr="00591FC4">
        <w:rPr>
          <w:sz w:val="22"/>
          <w:szCs w:val="22"/>
          <w:lang w:val="hr-HR"/>
        </w:rPr>
        <w:t>.</w:t>
      </w:r>
    </w:p>
    <w:p w:rsidRDefault="00BF689D" w:rsidP="00BF689D" w:rsidR="00BF689D" w:rsidRPr="00591FC4">
      <w:pPr>
        <w:ind w:left="284"/>
        <w:rPr>
          <w:sz w:val="22"/>
          <w:szCs w:val="22"/>
        </w:rPr>
      </w:pPr>
      <w:r w:rsidRPr="00591FC4">
        <w:rPr>
          <w:sz w:val="22"/>
          <w:szCs w:val="22"/>
          <w:lang w:val="hr-HR"/>
        </w:rPr>
        <w:tab/>
        <w:t xml:space="preserve">Obzirom na navedeno predlažem obustavu i zaključenje stečajnog postupka sukladno čl. 203. Stečajnog zakona,  odnosno </w:t>
      </w:r>
      <w:r w:rsidRPr="00591FC4">
        <w:rPr>
          <w:sz w:val="22"/>
          <w:szCs w:val="22"/>
        </w:rPr>
        <w:t xml:space="preserve"> ukoliko bi se stečajni vjerovnici  protivili ovom prijedlogu predlažem pozvati vjerovnike na uplatu predujma u iznosu od </w:t>
      </w:r>
      <w:r w:rsidR="00B408D9" w:rsidRPr="00591FC4">
        <w:rPr>
          <w:sz w:val="22"/>
          <w:szCs w:val="22"/>
        </w:rPr>
        <w:t xml:space="preserve"> </w:t>
      </w:r>
      <w:r w:rsidR="00B408D9" w:rsidRPr="00591FC4">
        <w:rPr>
          <w:bCs/>
          <w:sz w:val="22"/>
          <w:szCs w:val="22"/>
        </w:rPr>
        <w:t xml:space="preserve"> </w:t>
      </w:r>
      <w:r w:rsidR="00AC57FD">
        <w:rPr>
          <w:bCs/>
          <w:sz w:val="22"/>
          <w:szCs w:val="22"/>
        </w:rPr>
        <w:t>21.188,10</w:t>
      </w:r>
      <w:r w:rsidR="00B408D9" w:rsidRPr="00591FC4">
        <w:rPr>
          <w:bCs/>
          <w:sz w:val="22"/>
          <w:szCs w:val="22"/>
        </w:rPr>
        <w:t xml:space="preserve">  Kn.</w:t>
      </w:r>
    </w:p>
    <w:p w:rsidRDefault="00BF689D" w:rsidP="00F7790A" w:rsidR="00BF689D" w:rsidRPr="00591FC4">
      <w:pPr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ab/>
      </w:r>
    </w:p>
    <w:p w:rsidRDefault="006B2988" w:rsidP="00BF689D" w:rsidR="006B2988" w:rsidRPr="00591FC4">
      <w:pPr>
        <w:ind w:left="284"/>
        <w:rPr>
          <w:sz w:val="22"/>
          <w:szCs w:val="22"/>
          <w:lang w:val="hr-HR"/>
        </w:rPr>
      </w:pPr>
    </w:p>
    <w:p w:rsidRDefault="001821BA" w:rsidP="001821BA" w:rsidR="001821BA" w:rsidRPr="00591FC4">
      <w:pPr>
        <w:jc w:val="both"/>
        <w:rPr>
          <w:sz w:val="22"/>
          <w:szCs w:val="22"/>
        </w:rPr>
      </w:pPr>
      <w:r w:rsidRPr="00591FC4">
        <w:rPr>
          <w:b/>
          <w:bCs/>
          <w:sz w:val="22"/>
          <w:szCs w:val="22"/>
        </w:rPr>
        <w:t>III</w:t>
      </w:r>
      <w:r w:rsidRPr="00591FC4">
        <w:rPr>
          <w:bCs/>
          <w:sz w:val="22"/>
          <w:szCs w:val="22"/>
        </w:rPr>
        <w:t xml:space="preserve"> </w:t>
      </w:r>
      <w:r w:rsidRPr="00591FC4">
        <w:rPr>
          <w:bCs/>
          <w:sz w:val="22"/>
          <w:szCs w:val="22"/>
        </w:rPr>
        <w:tab/>
        <w:t>DIOBNI POPIS</w:t>
      </w:r>
      <w:r w:rsidRPr="00591FC4">
        <w:rPr>
          <w:sz w:val="22"/>
          <w:szCs w:val="22"/>
        </w:rPr>
        <w:t xml:space="preserve"> za ročište za obustavu i zaključenje stečajnog postupka </w:t>
      </w:r>
    </w:p>
    <w:p w:rsidRDefault="001821BA" w:rsidP="00664939" w:rsidR="001821BA" w:rsidRPr="00591FC4">
      <w:pPr>
        <w:ind w:left="720"/>
        <w:jc w:val="both"/>
        <w:rPr>
          <w:bCs/>
          <w:sz w:val="22"/>
          <w:szCs w:val="22"/>
        </w:rPr>
      </w:pPr>
      <w:r w:rsidRPr="00591FC4">
        <w:rPr>
          <w:sz w:val="22"/>
          <w:szCs w:val="22"/>
        </w:rPr>
        <w:t>temeljem   čl.  20</w:t>
      </w:r>
      <w:r w:rsidR="00F7790A" w:rsidRPr="00591FC4">
        <w:rPr>
          <w:sz w:val="22"/>
          <w:szCs w:val="22"/>
        </w:rPr>
        <w:t>3</w:t>
      </w:r>
      <w:r w:rsidRPr="00591FC4">
        <w:rPr>
          <w:sz w:val="22"/>
          <w:szCs w:val="22"/>
        </w:rPr>
        <w:t>. Stečajnog zakona</w:t>
      </w:r>
      <w:r w:rsidR="00664939" w:rsidRPr="00591FC4">
        <w:rPr>
          <w:sz w:val="22"/>
          <w:szCs w:val="22"/>
        </w:rPr>
        <w:t xml:space="preserve"> dostavlja se u privitku </w:t>
      </w:r>
      <w:r w:rsidR="00BE3A1C" w:rsidRPr="00591FC4">
        <w:rPr>
          <w:sz w:val="22"/>
          <w:szCs w:val="22"/>
        </w:rPr>
        <w:t>i</w:t>
      </w:r>
      <w:r w:rsidR="00664939" w:rsidRPr="00591FC4">
        <w:rPr>
          <w:sz w:val="22"/>
          <w:szCs w:val="22"/>
        </w:rPr>
        <w:t xml:space="preserve"> sasta</w:t>
      </w:r>
      <w:r w:rsidR="00C26925" w:rsidRPr="00591FC4">
        <w:rPr>
          <w:sz w:val="22"/>
          <w:szCs w:val="22"/>
        </w:rPr>
        <w:t>v</w:t>
      </w:r>
      <w:r w:rsidR="00664939" w:rsidRPr="00591FC4">
        <w:rPr>
          <w:sz w:val="22"/>
          <w:szCs w:val="22"/>
        </w:rPr>
        <w:t>ni je dio ovog   izvješća.</w:t>
      </w:r>
    </w:p>
    <w:p w:rsidRDefault="009C6FFE" w:rsidP="009C6FFE" w:rsidR="009C6FFE" w:rsidRPr="00591FC4">
      <w:pPr>
        <w:ind w:left="360"/>
        <w:rPr>
          <w:sz w:val="22"/>
          <w:szCs w:val="22"/>
          <w:lang w:val="hr-HR"/>
        </w:rPr>
      </w:pPr>
    </w:p>
    <w:p w:rsidRDefault="009240EF" w:rsidP="00671E79" w:rsidR="009240EF" w:rsidRPr="00591FC4">
      <w:pPr>
        <w:rPr>
          <w:b/>
          <w:bCs/>
          <w:sz w:val="22"/>
          <w:szCs w:val="22"/>
        </w:rPr>
      </w:pPr>
    </w:p>
    <w:p w:rsidRDefault="00671E79" w:rsidP="00671E79" w:rsidR="00671E79" w:rsidRPr="00591FC4">
      <w:pPr>
        <w:rPr>
          <w:b/>
          <w:bCs/>
          <w:sz w:val="22"/>
          <w:szCs w:val="22"/>
        </w:rPr>
      </w:pPr>
      <w:r w:rsidRPr="00591FC4">
        <w:rPr>
          <w:b/>
          <w:bCs/>
          <w:sz w:val="22"/>
          <w:szCs w:val="22"/>
        </w:rPr>
        <w:t xml:space="preserve">IV     PRIJEDLOZI </w:t>
      </w:r>
    </w:p>
    <w:p w:rsidRDefault="00671E79" w:rsidP="00671E79" w:rsidR="00671E79" w:rsidRPr="00591FC4">
      <w:pPr>
        <w:rPr>
          <w:b/>
          <w:bCs/>
          <w:sz w:val="22"/>
          <w:szCs w:val="22"/>
        </w:rPr>
      </w:pPr>
    </w:p>
    <w:p w:rsidRDefault="00671E79" w:rsidP="00671E79" w:rsidR="00671E79" w:rsidRPr="00591FC4">
      <w:pPr>
        <w:rPr>
          <w:b/>
          <w:bCs/>
          <w:i/>
          <w:sz w:val="22"/>
          <w:szCs w:val="22"/>
        </w:rPr>
      </w:pPr>
    </w:p>
    <w:p w:rsidRDefault="00671E79" w:rsidP="00297E8B" w:rsidR="00671E79" w:rsidRPr="00591FC4">
      <w:pPr>
        <w:jc w:val="both"/>
        <w:rPr>
          <w:bCs/>
          <w:sz w:val="22"/>
          <w:szCs w:val="22"/>
        </w:rPr>
      </w:pPr>
      <w:r w:rsidRPr="00591FC4">
        <w:rPr>
          <w:bCs/>
          <w:sz w:val="22"/>
          <w:szCs w:val="22"/>
        </w:rPr>
        <w:t>Na temelju iznesenog stečajni upravitelj</w:t>
      </w:r>
      <w:r w:rsidR="00297E8B" w:rsidRPr="00591FC4">
        <w:rPr>
          <w:bCs/>
          <w:sz w:val="22"/>
          <w:szCs w:val="22"/>
        </w:rPr>
        <w:t xml:space="preserve"> predlaže ;</w:t>
      </w:r>
    </w:p>
    <w:p w:rsidRDefault="00297E8B" w:rsidP="00297E8B" w:rsidR="00297E8B" w:rsidRPr="00591FC4">
      <w:pPr>
        <w:jc w:val="both"/>
        <w:rPr>
          <w:bCs/>
          <w:sz w:val="22"/>
          <w:szCs w:val="22"/>
        </w:rPr>
      </w:pPr>
    </w:p>
    <w:p w:rsidRDefault="00671E79" w:rsidP="00671E79" w:rsidR="00671E79" w:rsidRPr="00591FC4">
      <w:pPr>
        <w:numPr>
          <w:ilvl w:val="0"/>
          <w:numId w:val="42"/>
        </w:numPr>
        <w:tabs>
          <w:tab w:pos="142" w:val="num"/>
        </w:tabs>
        <w:ind w:hanging="284" w:left="284"/>
        <w:jc w:val="both"/>
        <w:rPr>
          <w:sz w:val="22"/>
          <w:szCs w:val="22"/>
        </w:rPr>
      </w:pPr>
      <w:r w:rsidRPr="00591FC4">
        <w:rPr>
          <w:sz w:val="22"/>
          <w:szCs w:val="22"/>
        </w:rPr>
        <w:t>da se prihvati završni račun i završni izvještaj stečajnog upravitelja.</w:t>
      </w:r>
    </w:p>
    <w:p w:rsidRDefault="00671E79" w:rsidP="00671E79" w:rsidR="00671E79" w:rsidRPr="00591FC4">
      <w:pPr>
        <w:tabs>
          <w:tab w:pos="142" w:val="num"/>
        </w:tabs>
        <w:ind w:left="284"/>
        <w:jc w:val="both"/>
        <w:rPr>
          <w:sz w:val="22"/>
          <w:szCs w:val="22"/>
        </w:rPr>
      </w:pPr>
    </w:p>
    <w:p w:rsidRDefault="00671E79" w:rsidP="00671E79" w:rsidR="00671E79" w:rsidRPr="00591FC4">
      <w:pPr>
        <w:numPr>
          <w:ilvl w:val="0"/>
          <w:numId w:val="42"/>
        </w:numPr>
        <w:tabs>
          <w:tab w:pos="142" w:val="num"/>
        </w:tabs>
        <w:ind w:hanging="284" w:left="284"/>
        <w:rPr>
          <w:sz w:val="22"/>
          <w:szCs w:val="22"/>
        </w:rPr>
      </w:pPr>
      <w:r w:rsidRPr="00591FC4">
        <w:rPr>
          <w:sz w:val="22"/>
          <w:szCs w:val="22"/>
        </w:rPr>
        <w:t>da se stečajni postupak obustavi i zaključi temeljem čl. 203. Stečajnog zakona jer stečajna masa nije dostatna niti za pokriće troškova stečajnog postupka</w:t>
      </w:r>
      <w:r w:rsidR="00E36ABD" w:rsidRPr="00591FC4">
        <w:rPr>
          <w:sz w:val="22"/>
          <w:szCs w:val="22"/>
        </w:rPr>
        <w:t>,</w:t>
      </w:r>
    </w:p>
    <w:p w:rsidRDefault="00BE370E" w:rsidP="00671E79" w:rsidR="00671E79" w:rsidRPr="00591FC4">
      <w:pPr>
        <w:ind w:left="284"/>
        <w:rPr>
          <w:sz w:val="22"/>
          <w:szCs w:val="22"/>
        </w:rPr>
      </w:pPr>
      <w:r w:rsidRPr="00591FC4">
        <w:rPr>
          <w:sz w:val="22"/>
          <w:szCs w:val="22"/>
        </w:rPr>
        <w:t xml:space="preserve">a ukoliko se stečajni vjerovnici  protive ovom prijedlogu </w:t>
      </w:r>
      <w:r w:rsidR="00297E8B" w:rsidRPr="00591FC4">
        <w:rPr>
          <w:sz w:val="22"/>
          <w:szCs w:val="22"/>
        </w:rPr>
        <w:t xml:space="preserve">predlažem pozvati vjerovnike na uplatu predujma u iznosu od </w:t>
      </w:r>
      <w:r w:rsidR="00050117" w:rsidRPr="00591FC4">
        <w:rPr>
          <w:sz w:val="22"/>
          <w:szCs w:val="22"/>
        </w:rPr>
        <w:t xml:space="preserve"> 21.188,10</w:t>
      </w:r>
      <w:r w:rsidR="00297E8B" w:rsidRPr="00591FC4">
        <w:rPr>
          <w:sz w:val="22"/>
          <w:szCs w:val="22"/>
        </w:rPr>
        <w:t xml:space="preserve"> Kn</w:t>
      </w:r>
      <w:r w:rsidR="00050117" w:rsidRPr="00591FC4">
        <w:rPr>
          <w:sz w:val="22"/>
          <w:szCs w:val="22"/>
        </w:rPr>
        <w:t>.</w:t>
      </w:r>
      <w:r w:rsidR="00297E8B" w:rsidRPr="00591FC4">
        <w:rPr>
          <w:sz w:val="22"/>
          <w:szCs w:val="22"/>
        </w:rPr>
        <w:t xml:space="preserve"> </w:t>
      </w:r>
    </w:p>
    <w:p w:rsidRDefault="00954BD4" w:rsidP="0010014F" w:rsidR="00954BD4" w:rsidRPr="00591FC4">
      <w:pPr>
        <w:ind w:left="360"/>
        <w:rPr>
          <w:sz w:val="22"/>
          <w:szCs w:val="22"/>
        </w:rPr>
      </w:pPr>
    </w:p>
    <w:p w:rsidRDefault="00954BD4" w:rsidP="0010014F" w:rsidR="00954BD4" w:rsidRPr="00591FC4">
      <w:pPr>
        <w:ind w:left="360"/>
        <w:rPr>
          <w:sz w:val="22"/>
          <w:szCs w:val="22"/>
        </w:rPr>
      </w:pPr>
    </w:p>
    <w:p w:rsidRDefault="00995023" w:rsidP="0010014F" w:rsidR="00995023" w:rsidRPr="00591FC4">
      <w:pPr>
        <w:ind w:left="360"/>
        <w:rPr>
          <w:sz w:val="22"/>
          <w:szCs w:val="22"/>
        </w:rPr>
      </w:pPr>
      <w:r w:rsidRPr="00591FC4">
        <w:rPr>
          <w:sz w:val="22"/>
          <w:szCs w:val="22"/>
        </w:rPr>
        <w:t xml:space="preserve">U Zagrebu, </w:t>
      </w:r>
      <w:r w:rsidR="009240EF" w:rsidRPr="00591FC4">
        <w:rPr>
          <w:sz w:val="22"/>
          <w:szCs w:val="22"/>
        </w:rPr>
        <w:t>16.svibnja</w:t>
      </w:r>
      <w:r w:rsidRPr="00591FC4">
        <w:rPr>
          <w:sz w:val="22"/>
          <w:szCs w:val="22"/>
        </w:rPr>
        <w:t xml:space="preserve"> 201</w:t>
      </w:r>
      <w:r w:rsidR="009240EF" w:rsidRPr="00591FC4">
        <w:rPr>
          <w:sz w:val="22"/>
          <w:szCs w:val="22"/>
        </w:rPr>
        <w:t>7</w:t>
      </w:r>
      <w:r w:rsidRPr="00591FC4">
        <w:rPr>
          <w:sz w:val="22"/>
          <w:szCs w:val="22"/>
        </w:rPr>
        <w:t>.</w:t>
      </w:r>
    </w:p>
    <w:p w:rsidRDefault="00E50BD7" w:rsidP="00671E79" w:rsidR="00E50BD7" w:rsidRPr="00591FC4">
      <w:pPr>
        <w:ind w:firstLine="720" w:left="5040"/>
        <w:jc w:val="right"/>
        <w:rPr>
          <w:sz w:val="22"/>
          <w:szCs w:val="22"/>
        </w:rPr>
      </w:pPr>
    </w:p>
    <w:p w:rsidRDefault="00201280" w:rsidP="00E50BD7" w:rsidR="00201280" w:rsidRPr="00591FC4">
      <w:pPr>
        <w:ind w:left="5760"/>
        <w:jc w:val="right"/>
        <w:rPr>
          <w:sz w:val="22"/>
          <w:szCs w:val="22"/>
        </w:rPr>
      </w:pPr>
    </w:p>
    <w:p w:rsidRDefault="00671E79" w:rsidP="00995023" w:rsidR="00671E79" w:rsidRPr="00591FC4">
      <w:pPr>
        <w:ind w:left="5760"/>
        <w:rPr>
          <w:sz w:val="22"/>
          <w:szCs w:val="22"/>
        </w:rPr>
      </w:pPr>
      <w:r w:rsidRPr="00591FC4">
        <w:rPr>
          <w:sz w:val="22"/>
          <w:szCs w:val="22"/>
        </w:rPr>
        <w:t>Stečajni upravitelj</w:t>
      </w:r>
    </w:p>
    <w:p w:rsidRDefault="00995023" w:rsidP="009C6FFE" w:rsidR="009C6FFE">
      <w:pPr>
        <w:ind w:left="360"/>
        <w:rPr>
          <w:sz w:val="22"/>
          <w:szCs w:val="22"/>
          <w:lang w:val="hr-HR"/>
        </w:rPr>
      </w:pP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</w:r>
      <w:r w:rsidRPr="00591FC4">
        <w:rPr>
          <w:sz w:val="22"/>
          <w:szCs w:val="22"/>
          <w:lang w:val="hr-HR"/>
        </w:rPr>
        <w:tab/>
        <w:t>Vesna Kocbek</w:t>
      </w:r>
    </w:p>
    <w:p w:rsidRDefault="00B54308" w:rsidP="009C6FFE" w:rsidR="00B54308">
      <w:pPr>
        <w:ind w:left="360"/>
        <w:rPr>
          <w:sz w:val="22"/>
          <w:szCs w:val="22"/>
          <w:lang w:val="hr-HR"/>
        </w:rPr>
      </w:pPr>
    </w:p>
    <w:p w:rsidRDefault="00B54308" w:rsidP="009C6FFE" w:rsidR="00B54308">
      <w:pPr>
        <w:ind w:left="360"/>
        <w:rPr>
          <w:sz w:val="22"/>
          <w:szCs w:val="22"/>
          <w:lang w:val="hr-HR"/>
        </w:rPr>
      </w:pPr>
    </w:p>
    <w:p w:rsidRDefault="00B54308" w:rsidP="009C6FFE" w:rsidR="00B54308">
      <w:pPr>
        <w:ind w:left="360"/>
        <w:rPr>
          <w:sz w:val="22"/>
          <w:szCs w:val="22"/>
          <w:lang w:val="hr-HR"/>
        </w:rPr>
      </w:pPr>
    </w:p>
    <w:p w:rsidRDefault="00B54308" w:rsidP="00B54308" w:rsidR="00B54308" w:rsidRPr="00C469D8">
      <w:pPr>
        <w:rPr>
          <w:b/>
          <w:sz w:val="22"/>
          <w:szCs w:val="22"/>
        </w:rPr>
      </w:pPr>
      <w:r w:rsidRPr="00C469D8">
        <w:rPr>
          <w:b/>
          <w:sz w:val="22"/>
          <w:szCs w:val="22"/>
        </w:rPr>
        <w:lastRenderedPageBreak/>
        <w:t>AUTO GEMMA d.o.o. u stečaju,</w:t>
      </w:r>
    </w:p>
    <w:p w:rsidRDefault="00B54308" w:rsidP="00B54308" w:rsidR="00B54308" w:rsidRPr="00C469D8">
      <w:pPr>
        <w:rPr>
          <w:b/>
          <w:sz w:val="22"/>
          <w:szCs w:val="22"/>
        </w:rPr>
      </w:pPr>
      <w:r w:rsidRPr="00C469D8">
        <w:rPr>
          <w:b/>
          <w:sz w:val="22"/>
          <w:szCs w:val="22"/>
        </w:rPr>
        <w:t>Zagreb, Dubrava 256/k, OIB 12359337529</w:t>
      </w:r>
    </w:p>
    <w:p w:rsidRDefault="00B54308" w:rsidP="00B54308" w:rsidR="00B54308" w:rsidRPr="00C469D8">
      <w:pPr>
        <w:ind w:firstLine="720" w:left="4320"/>
        <w:rPr>
          <w:b/>
          <w:sz w:val="22"/>
          <w:szCs w:val="22"/>
        </w:rPr>
      </w:pPr>
      <w:r w:rsidRPr="00C469D8">
        <w:rPr>
          <w:b/>
          <w:sz w:val="22"/>
          <w:szCs w:val="22"/>
        </w:rPr>
        <w:t>ZAVRŠNI DIOBENI POPIS</w:t>
      </w:r>
    </w:p>
    <w:p w:rsidRDefault="00B54308" w:rsidP="00B54308" w:rsidR="00B54308" w:rsidRPr="00C469D8">
      <w:pPr>
        <w:rPr>
          <w:b/>
          <w:sz w:val="22"/>
          <w:szCs w:val="22"/>
        </w:rPr>
      </w:pPr>
      <w:r w:rsidRPr="00C469D8">
        <w:rPr>
          <w:b/>
          <w:sz w:val="22"/>
          <w:szCs w:val="22"/>
        </w:rPr>
        <w:tab/>
      </w:r>
      <w:r w:rsidRPr="00C469D8">
        <w:rPr>
          <w:b/>
          <w:sz w:val="22"/>
          <w:szCs w:val="22"/>
        </w:rPr>
        <w:tab/>
      </w:r>
      <w:r w:rsidRPr="00C469D8">
        <w:rPr>
          <w:b/>
          <w:sz w:val="22"/>
          <w:szCs w:val="22"/>
        </w:rPr>
        <w:tab/>
      </w:r>
      <w:r w:rsidRPr="00C469D8">
        <w:rPr>
          <w:b/>
          <w:sz w:val="22"/>
          <w:szCs w:val="22"/>
        </w:rPr>
        <w:tab/>
      </w:r>
      <w:r w:rsidRPr="00C469D8">
        <w:rPr>
          <w:b/>
          <w:sz w:val="22"/>
          <w:szCs w:val="22"/>
        </w:rPr>
        <w:tab/>
      </w:r>
      <w:r w:rsidRPr="00C469D8">
        <w:rPr>
          <w:b/>
          <w:sz w:val="22"/>
          <w:szCs w:val="22"/>
        </w:rPr>
        <w:tab/>
      </w:r>
      <w:r w:rsidRPr="00C469D8">
        <w:rPr>
          <w:b/>
          <w:sz w:val="22"/>
          <w:szCs w:val="22"/>
        </w:rPr>
        <w:tab/>
      </w:r>
      <w:r w:rsidRPr="00C469D8">
        <w:rPr>
          <w:b/>
          <w:sz w:val="22"/>
          <w:szCs w:val="22"/>
        </w:rPr>
        <w:tab/>
        <w:t>II VIŠI ISPLATNI RED</w:t>
      </w:r>
    </w:p>
    <w:tbl>
      <w:tblPr>
        <w:tblStyle w:val="Reetkatablice"/>
        <w:tblpPr w:tblpY="3058" w:tblpX="-252" w:horzAnchor="margin" w:vertAnchor="page" w:rightFromText="180" w:leftFromText="180"/>
        <w:tblW w:type="dxa" w:w="10400"/>
        <w:tblLayout w:type="fixed"/>
        <w:tblLook w:val="01E0" w:noVBand="0" w:noHBand="0" w:lastColumn="1" w:firstColumn="1" w:lastRow="1" w:firstRow="1"/>
      </w:tblPr>
      <w:tblGrid>
        <w:gridCol w:w="648"/>
        <w:gridCol w:w="1728"/>
        <w:gridCol w:w="1418"/>
        <w:gridCol w:w="1559"/>
        <w:gridCol w:w="284"/>
        <w:gridCol w:w="1701"/>
        <w:gridCol w:w="1531"/>
        <w:gridCol w:w="1531"/>
      </w:tblGrid>
      <w:tr w:rsidTr="00FD7B24" w:rsidR="00B54308" w:rsidRPr="00D20538">
        <w:trPr>
          <w:trHeight w:val="895"/>
        </w:trPr>
        <w:tc>
          <w:tcPr>
            <w:tcW w:type="dxa" w:w="648"/>
          </w:tcPr>
          <w:p w:rsidRDefault="00B54308" w:rsidP="003562BB" w:rsidR="00B54308">
            <w:r>
              <w:t>Red</w:t>
            </w:r>
          </w:p>
          <w:p w:rsidRDefault="00B54308" w:rsidP="003562BB" w:rsidR="00B54308" w:rsidRPr="00D20538">
            <w:r>
              <w:t>br.</w:t>
            </w:r>
          </w:p>
        </w:tc>
        <w:tc>
          <w:tcPr>
            <w:tcW w:type="dxa" w:w="1728"/>
          </w:tcPr>
          <w:p w:rsidRDefault="00B54308" w:rsidP="003562BB" w:rsidR="00B54308" w:rsidRPr="00D20538">
            <w:r w:rsidRPr="00D20538">
              <w:t xml:space="preserve">Naziv, </w:t>
            </w:r>
          </w:p>
          <w:p w:rsidRDefault="00B54308" w:rsidP="003562BB" w:rsidR="00B54308" w:rsidRPr="00D20538">
            <w:r w:rsidRPr="00D20538">
              <w:t>adresa</w:t>
            </w:r>
          </w:p>
          <w:p w:rsidRDefault="00B54308" w:rsidP="003562BB" w:rsidR="00B54308" w:rsidRPr="00D20538">
            <w:r w:rsidRPr="00D20538">
              <w:t>vjerovnika</w:t>
            </w:r>
          </w:p>
        </w:tc>
        <w:tc>
          <w:tcPr>
            <w:tcW w:type="dxa" w:w="1418"/>
          </w:tcPr>
          <w:p w:rsidRDefault="00B54308" w:rsidP="003562BB" w:rsidR="00B54308" w:rsidRPr="009522F3">
            <w:pPr>
              <w:rPr>
                <w:sz w:val="22"/>
                <w:szCs w:val="22"/>
              </w:rPr>
            </w:pPr>
            <w:r w:rsidRPr="009522F3">
              <w:rPr>
                <w:sz w:val="22"/>
                <w:szCs w:val="22"/>
              </w:rPr>
              <w:t xml:space="preserve">Osnov </w:t>
            </w:r>
          </w:p>
          <w:p w:rsidRDefault="00B54308" w:rsidP="003562BB" w:rsidR="00B54308" w:rsidRPr="009522F3">
            <w:pPr>
              <w:rPr>
                <w:sz w:val="22"/>
                <w:szCs w:val="22"/>
              </w:rPr>
            </w:pPr>
            <w:r w:rsidRPr="009522F3">
              <w:rPr>
                <w:sz w:val="22"/>
                <w:szCs w:val="22"/>
              </w:rPr>
              <w:t>tražbine</w:t>
            </w:r>
          </w:p>
          <w:p w:rsidRDefault="00B54308" w:rsidP="003562BB" w:rsidR="00B54308" w:rsidRPr="0015129D"/>
        </w:tc>
        <w:tc>
          <w:tcPr>
            <w:tcW w:type="dxa" w:w="1559"/>
          </w:tcPr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>Utvrđena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>tražbina</w:t>
            </w:r>
          </w:p>
        </w:tc>
        <w:tc>
          <w:tcPr>
            <w:tcW w:type="dxa" w:w="1985"/>
            <w:gridSpan w:val="2"/>
          </w:tcPr>
          <w:p w:rsidRDefault="00B54308" w:rsidP="003562BB" w:rsidR="00B54308">
            <w:r>
              <w:t xml:space="preserve">Isplaćeni </w:t>
            </w:r>
          </w:p>
          <w:p w:rsidRDefault="00B54308" w:rsidP="003562BB" w:rsidR="00B54308" w:rsidRPr="00D20538">
            <w:r>
              <w:t>iznos</w:t>
            </w:r>
          </w:p>
        </w:tc>
        <w:tc>
          <w:tcPr>
            <w:tcW w:type="dxa" w:w="1531"/>
            <w:shd w:fill="auto" w:color="auto" w:val="clear"/>
          </w:tcPr>
          <w:p w:rsidRDefault="00B54308" w:rsidP="003562BB" w:rsidR="00B54308" w:rsidRPr="00D20538">
            <w:r>
              <w:t>Neisplaćeni  iznos</w:t>
            </w:r>
          </w:p>
        </w:tc>
        <w:tc>
          <w:tcPr>
            <w:tcW w:type="dxa" w:w="1531"/>
          </w:tcPr>
          <w:p w:rsidRDefault="00B54308" w:rsidP="003562BB" w:rsidR="00B54308">
            <w:r>
              <w:t>Napomena</w:t>
            </w:r>
          </w:p>
          <w:p w:rsidRDefault="00B54308" w:rsidP="003562BB" w:rsidR="00B54308" w:rsidRPr="00037A3E"/>
        </w:tc>
      </w:tr>
      <w:tr w:rsidTr="00FD7B24" w:rsidR="00B54308" w:rsidRPr="000C2467">
        <w:trPr>
          <w:trHeight w:val="2967"/>
        </w:trPr>
        <w:tc>
          <w:tcPr>
            <w:tcW w:type="dxa" w:w="648"/>
          </w:tcPr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>1.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>2.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>3.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FD7B24" w:rsidP="003562BB" w:rsidR="00FD7B24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>4.</w:t>
            </w: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  <w:p w:rsidRDefault="00B54308" w:rsidP="003562BB" w:rsidR="00214703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lastRenderedPageBreak/>
              <w:t xml:space="preserve"> </w:t>
            </w:r>
          </w:p>
          <w:p w:rsidRDefault="00214703" w:rsidP="003562BB" w:rsidR="00214703">
            <w:pPr>
              <w:rPr>
                <w:sz w:val="22"/>
                <w:szCs w:val="22"/>
              </w:rPr>
            </w:pPr>
          </w:p>
          <w:p w:rsidRDefault="00214703" w:rsidP="003562BB" w:rsidR="00214703">
            <w:pPr>
              <w:rPr>
                <w:sz w:val="22"/>
                <w:szCs w:val="22"/>
              </w:rPr>
            </w:pPr>
          </w:p>
          <w:p w:rsidRDefault="00214703" w:rsidP="003562BB" w:rsidR="00214703">
            <w:pPr>
              <w:rPr>
                <w:sz w:val="22"/>
                <w:szCs w:val="22"/>
              </w:rPr>
            </w:pPr>
          </w:p>
          <w:p w:rsidRDefault="00214703" w:rsidP="003562BB" w:rsidR="00214703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type="dxa" w:w="1728"/>
          </w:tcPr>
          <w:p w:rsidRDefault="00B54308" w:rsidP="003562BB" w:rsidR="00B54308" w:rsidRPr="000C2467">
            <w:pPr>
              <w:rPr>
                <w:b/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b/>
                <w:sz w:val="22"/>
                <w:szCs w:val="22"/>
              </w:rPr>
            </w:pPr>
            <w:r w:rsidRPr="000C2467">
              <w:rPr>
                <w:b/>
                <w:sz w:val="22"/>
                <w:szCs w:val="22"/>
              </w:rPr>
              <w:t>Hrvatske šume d.o.o.</w:t>
            </w:r>
          </w:p>
          <w:p w:rsidRDefault="00B54308" w:rsidP="003562BB" w:rsidR="00B54308" w:rsidRPr="000C2467">
            <w:pPr>
              <w:rPr>
                <w:b/>
                <w:sz w:val="22"/>
                <w:szCs w:val="22"/>
              </w:rPr>
            </w:pPr>
            <w:r w:rsidRPr="000C2467">
              <w:rPr>
                <w:b/>
                <w:sz w:val="22"/>
                <w:szCs w:val="22"/>
              </w:rPr>
              <w:t>Zagreb, Ljudevita Farkaša Vukotinovića 2, zas. po odvj. Zoranu Tomić iz Zagreba, Zelinska 2/I</w:t>
            </w:r>
          </w:p>
          <w:p w:rsidRDefault="00B54308" w:rsidP="003562BB" w:rsidR="00B54308" w:rsidRPr="000C2467">
            <w:pPr>
              <w:rPr>
                <w:b/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b/>
                <w:sz w:val="22"/>
                <w:szCs w:val="22"/>
              </w:rPr>
            </w:pPr>
            <w:r w:rsidRPr="000C2467">
              <w:rPr>
                <w:b/>
                <w:sz w:val="22"/>
                <w:szCs w:val="22"/>
              </w:rPr>
              <w:t>BANKA KOVANICA d.d. Varaždin, Petra Preradovića 29</w:t>
            </w:r>
          </w:p>
          <w:p w:rsidRDefault="00B54308" w:rsidP="003562BB" w:rsidR="00B54308" w:rsidRPr="000C2467">
            <w:pPr>
              <w:rPr>
                <w:b/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b/>
                <w:sz w:val="22"/>
                <w:szCs w:val="22"/>
              </w:rPr>
            </w:pPr>
          </w:p>
          <w:p w:rsidRDefault="00B54308" w:rsidP="003562BB" w:rsidR="00B54308">
            <w:pPr>
              <w:rPr>
                <w:b/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b/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b/>
                <w:sz w:val="22"/>
                <w:szCs w:val="22"/>
              </w:rPr>
            </w:pPr>
          </w:p>
          <w:p w:rsidRDefault="00FD7B24" w:rsidP="003562BB" w:rsidR="00FD7B24">
            <w:pPr>
              <w:rPr>
                <w:b/>
                <w:sz w:val="22"/>
                <w:szCs w:val="22"/>
              </w:rPr>
            </w:pPr>
          </w:p>
          <w:p w:rsidRDefault="00FD7B24" w:rsidP="003562BB" w:rsidR="00FD7B24">
            <w:pPr>
              <w:rPr>
                <w:b/>
                <w:sz w:val="22"/>
                <w:szCs w:val="22"/>
              </w:rPr>
            </w:pPr>
          </w:p>
          <w:p w:rsidRDefault="00FD7B24" w:rsidP="003562BB" w:rsidR="00FD7B24">
            <w:pPr>
              <w:rPr>
                <w:b/>
                <w:sz w:val="22"/>
                <w:szCs w:val="22"/>
              </w:rPr>
            </w:pPr>
          </w:p>
          <w:p w:rsidRDefault="00FD7B24" w:rsidP="003562BB" w:rsidR="00FD7B24">
            <w:pPr>
              <w:rPr>
                <w:b/>
                <w:sz w:val="22"/>
                <w:szCs w:val="22"/>
              </w:rPr>
            </w:pPr>
          </w:p>
          <w:p w:rsidRDefault="00FD7B24" w:rsidP="003562BB" w:rsidR="00FD7B24">
            <w:pPr>
              <w:rPr>
                <w:b/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b/>
                <w:sz w:val="22"/>
                <w:szCs w:val="22"/>
              </w:rPr>
            </w:pPr>
            <w:r w:rsidRPr="000C2467">
              <w:rPr>
                <w:b/>
                <w:sz w:val="22"/>
                <w:szCs w:val="22"/>
              </w:rPr>
              <w:t>Zagrebačka banka d.d. Zagreb, Trg bana Jelačića 10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b/>
                <w:sz w:val="22"/>
                <w:szCs w:val="22"/>
              </w:rPr>
            </w:pPr>
            <w:r w:rsidRPr="000C2467">
              <w:rPr>
                <w:b/>
                <w:sz w:val="22"/>
                <w:szCs w:val="22"/>
              </w:rPr>
              <w:t>ZAGREBAČKI HOLDING d.o.o. Zagreb, Podružnica Čistoća, Zagreb,Radnička cesta 82</w:t>
            </w:r>
          </w:p>
          <w:p w:rsidRDefault="00B54308" w:rsidP="003562BB" w:rsidR="00B54308" w:rsidRPr="000C2467">
            <w:pPr>
              <w:rPr>
                <w:b/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GRAD </w:t>
            </w:r>
            <w:smartTag w:element="City" w:uri="urn:schemas-microsoft-com:office:smarttags">
              <w:smartTag w:element="place" w:uri="urn:schemas-microsoft-com:office:smarttags">
                <w:r>
                  <w:rPr>
                    <w:b/>
                    <w:sz w:val="22"/>
                    <w:szCs w:val="22"/>
                  </w:rPr>
                  <w:lastRenderedPageBreak/>
                  <w:t>ZAGREB</w:t>
                </w:r>
              </w:smartTag>
            </w:smartTag>
          </w:p>
          <w:p w:rsidRDefault="00B54308" w:rsidP="003562BB" w:rsidR="00B54308">
            <w:pPr>
              <w:rPr>
                <w:b/>
                <w:sz w:val="22"/>
                <w:szCs w:val="22"/>
              </w:rPr>
            </w:pPr>
            <w:smartTag w:element="City" w:uri="urn:schemas-microsoft-com:office:smarttags">
              <w:smartTag w:element="place" w:uri="urn:schemas-microsoft-com:office:smarttags">
                <w:r>
                  <w:rPr>
                    <w:b/>
                    <w:sz w:val="22"/>
                    <w:szCs w:val="22"/>
                  </w:rPr>
                  <w:t>Zagreb</w:t>
                </w:r>
              </w:smartTag>
            </w:smartTag>
            <w:r>
              <w:rPr>
                <w:b/>
                <w:sz w:val="22"/>
                <w:szCs w:val="22"/>
              </w:rPr>
              <w:t>, Trg Stjepana Radića 1</w:t>
            </w: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 w:rsidRPr="00C85487">
            <w:pPr>
              <w:rPr>
                <w:b/>
                <w:sz w:val="22"/>
                <w:szCs w:val="22"/>
              </w:rPr>
            </w:pPr>
            <w:r w:rsidRPr="00C85487">
              <w:rPr>
                <w:b/>
                <w:sz w:val="22"/>
                <w:szCs w:val="22"/>
              </w:rPr>
              <w:t>Republika Hrvatska</w:t>
            </w:r>
          </w:p>
          <w:p w:rsidRDefault="00B54308" w:rsidP="003562BB" w:rsidR="00B5430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Ministarstvo financija  - Porezna uprava, zastupana</w:t>
            </w:r>
            <w:r w:rsidRPr="00C85487">
              <w:rPr>
                <w:b/>
                <w:sz w:val="22"/>
                <w:szCs w:val="22"/>
              </w:rPr>
              <w:t xml:space="preserve"> po Županijskom državnom </w:t>
            </w:r>
            <w:r>
              <w:rPr>
                <w:b/>
                <w:sz w:val="22"/>
                <w:szCs w:val="22"/>
              </w:rPr>
              <w:t>o</w:t>
            </w:r>
            <w:r w:rsidRPr="00C85487">
              <w:rPr>
                <w:b/>
                <w:sz w:val="22"/>
                <w:szCs w:val="22"/>
              </w:rPr>
              <w:t>dvjetništv</w:t>
            </w:r>
            <w:r>
              <w:rPr>
                <w:b/>
                <w:sz w:val="22"/>
                <w:szCs w:val="22"/>
              </w:rPr>
              <w:t>u u Zagrebu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</w:tc>
        <w:tc>
          <w:tcPr>
            <w:tcW w:type="dxa" w:w="1418"/>
          </w:tcPr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 xml:space="preserve">-naknada za korištenje općekorisnih funkcija šuma    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 xml:space="preserve">                    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 xml:space="preserve">          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 xml:space="preserve"> </w:t>
            </w:r>
          </w:p>
          <w:p w:rsidRDefault="00FD7B24" w:rsidP="003562BB" w:rsidR="00FD7B24">
            <w:pPr>
              <w:rPr>
                <w:sz w:val="22"/>
                <w:szCs w:val="22"/>
              </w:rPr>
            </w:pPr>
          </w:p>
          <w:p w:rsidRDefault="00FD7B24" w:rsidP="003562BB" w:rsidR="00FD7B24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>Ugovor o kreditu 31100008028od 20.05.2009 sa Sprazumom o osiguranju novčane tražbine , bank.naknade i troškovi pristojbe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>bankarske usluge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E42752" w:rsidP="003562BB" w:rsidR="00E42752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>usluge čistoće</w:t>
            </w: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AA73CA" w:rsidP="00AA73CA" w:rsidR="00AA73CA">
            <w:pPr>
              <w:contextualSpacing/>
              <w:rPr>
                <w:sz w:val="22"/>
                <w:szCs w:val="22"/>
              </w:rPr>
            </w:pPr>
          </w:p>
          <w:p w:rsidRDefault="00B54308" w:rsidP="00AA73CA" w:rsidR="00B54308" w:rsidRPr="00AA73CA">
            <w:pPr>
              <w:contextualSpacing/>
              <w:rPr>
                <w:sz w:val="22"/>
                <w:szCs w:val="22"/>
              </w:rPr>
            </w:pPr>
            <w:r w:rsidRPr="00AA73CA">
              <w:rPr>
                <w:sz w:val="22"/>
                <w:szCs w:val="22"/>
              </w:rPr>
              <w:t xml:space="preserve">Komunalni </w:t>
            </w:r>
            <w:r w:rsidRPr="00AA73CA">
              <w:rPr>
                <w:sz w:val="22"/>
                <w:szCs w:val="22"/>
              </w:rPr>
              <w:lastRenderedPageBreak/>
              <w:t>doprinos</w:t>
            </w: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214703" w:rsidP="003562BB" w:rsidR="00214703">
            <w:pPr>
              <w:rPr>
                <w:sz w:val="22"/>
                <w:szCs w:val="22"/>
              </w:rPr>
            </w:pPr>
          </w:p>
          <w:p w:rsidRDefault="00214703" w:rsidP="003562BB" w:rsidR="00214703">
            <w:pPr>
              <w:rPr>
                <w:sz w:val="22"/>
                <w:szCs w:val="22"/>
              </w:rPr>
            </w:pPr>
          </w:p>
          <w:p w:rsidRDefault="00B54308" w:rsidP="003562BB" w:rsidR="00B54308" w:rsidRPr="003315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porezi, prirezi, doprinosi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</w:tc>
        <w:tc>
          <w:tcPr>
            <w:tcW w:type="dxa" w:w="1559"/>
          </w:tcPr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>34.663,20 Kn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 xml:space="preserve"> 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8414EB" w:rsidP="003562BB" w:rsidR="008414EB">
            <w:pPr>
              <w:rPr>
                <w:sz w:val="22"/>
                <w:szCs w:val="22"/>
              </w:rPr>
            </w:pPr>
          </w:p>
          <w:p w:rsidRDefault="008414EB" w:rsidP="003562BB" w:rsidR="008414EB">
            <w:pPr>
              <w:rPr>
                <w:sz w:val="22"/>
                <w:szCs w:val="22"/>
              </w:rPr>
            </w:pPr>
          </w:p>
          <w:p w:rsidRDefault="00FD7B24" w:rsidP="003562BB" w:rsidR="00FD7B24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 xml:space="preserve">2.524.923,50 Kn   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 xml:space="preserve">              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 xml:space="preserve">  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 xml:space="preserve">    </w:t>
            </w:r>
          </w:p>
          <w:p w:rsidRDefault="00B54308" w:rsidP="003562BB" w:rsidR="003338E2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 xml:space="preserve">    </w:t>
            </w: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E42752" w:rsidP="003562BB" w:rsidR="00E42752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>1.661,33 Kn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 xml:space="preserve">     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3338E2" w:rsidP="003562BB" w:rsidR="00E427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Default="00B54308" w:rsidP="003562BB" w:rsidR="00B54308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 xml:space="preserve">1.578,14 Kn </w:t>
            </w: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pBdr>
                <w:bottom w:space="1" w:sz="12" w:color="auto" w:val="single"/>
              </w:pBdr>
              <w:rPr>
                <w:sz w:val="22"/>
                <w:szCs w:val="22"/>
              </w:rPr>
            </w:pPr>
          </w:p>
          <w:p w:rsidRDefault="00AA73CA" w:rsidP="003562BB" w:rsidR="00AA73CA">
            <w:pPr>
              <w:pBdr>
                <w:bottom w:space="1" w:sz="12" w:color="auto" w:val="single"/>
              </w:pBdr>
              <w:rPr>
                <w:sz w:val="22"/>
                <w:szCs w:val="22"/>
              </w:rPr>
            </w:pPr>
          </w:p>
          <w:p w:rsidRDefault="00AA73CA" w:rsidP="003562BB" w:rsidR="00AA73CA">
            <w:pPr>
              <w:pBdr>
                <w:bottom w:space="1" w:sz="12" w:color="auto" w:val="single"/>
              </w:pBdr>
              <w:rPr>
                <w:sz w:val="22"/>
                <w:szCs w:val="22"/>
              </w:rPr>
            </w:pPr>
          </w:p>
          <w:p w:rsidRDefault="00B54308" w:rsidP="003562BB" w:rsidR="00B54308">
            <w:pPr>
              <w:pBdr>
                <w:bottom w:space="1" w:sz="12" w:color="auto" w:val="single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504.416,85 Kn</w:t>
            </w:r>
          </w:p>
          <w:p w:rsidRDefault="00B54308" w:rsidP="003562BB" w:rsidR="00B54308">
            <w:pPr>
              <w:pBdr>
                <w:bottom w:space="1" w:sz="12" w:color="auto" w:val="single"/>
              </w:pBdr>
              <w:rPr>
                <w:sz w:val="22"/>
                <w:szCs w:val="22"/>
              </w:rPr>
            </w:pPr>
          </w:p>
          <w:p w:rsidRDefault="00B54308" w:rsidP="003562BB" w:rsidR="00B54308">
            <w:pPr>
              <w:pBdr>
                <w:bottom w:space="1" w:sz="12" w:color="auto" w:val="single"/>
              </w:pBdr>
              <w:rPr>
                <w:sz w:val="22"/>
                <w:szCs w:val="22"/>
              </w:rPr>
            </w:pPr>
          </w:p>
          <w:p w:rsidRDefault="00B54308" w:rsidP="003562BB" w:rsidR="00B54308">
            <w:pPr>
              <w:pBdr>
                <w:bottom w:space="1" w:sz="12" w:color="auto" w:val="single"/>
              </w:pBdr>
              <w:rPr>
                <w:sz w:val="22"/>
                <w:szCs w:val="22"/>
              </w:rPr>
            </w:pPr>
          </w:p>
          <w:p w:rsidRDefault="00214703" w:rsidP="003562BB" w:rsidR="00214703">
            <w:pPr>
              <w:pBdr>
                <w:bottom w:space="1" w:sz="12" w:color="auto" w:val="single"/>
              </w:pBdr>
              <w:rPr>
                <w:sz w:val="22"/>
                <w:szCs w:val="22"/>
              </w:rPr>
            </w:pPr>
          </w:p>
          <w:p w:rsidRDefault="00214703" w:rsidP="003562BB" w:rsidR="00214703">
            <w:pPr>
              <w:pBdr>
                <w:bottom w:space="1" w:sz="12" w:color="auto" w:val="single"/>
              </w:pBdr>
              <w:rPr>
                <w:sz w:val="22"/>
                <w:szCs w:val="22"/>
              </w:rPr>
            </w:pPr>
          </w:p>
          <w:p w:rsidRDefault="00B54308" w:rsidP="003562BB" w:rsidR="00B54308">
            <w:pPr>
              <w:pBdr>
                <w:bottom w:space="1" w:sz="12" w:color="auto" w:val="single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1.538.290,06 Kn</w:t>
            </w:r>
          </w:p>
          <w:p w:rsidRDefault="00B54308" w:rsidP="003562BB" w:rsidR="00B54308">
            <w:pPr>
              <w:pBdr>
                <w:bottom w:space="1" w:sz="12" w:color="auto" w:val="single"/>
              </w:pBdr>
              <w:rPr>
                <w:sz w:val="22"/>
                <w:szCs w:val="22"/>
              </w:rPr>
            </w:pPr>
          </w:p>
          <w:p w:rsidRDefault="00B54308" w:rsidP="003562BB" w:rsidR="00B54308">
            <w:pPr>
              <w:pBdr>
                <w:bottom w:space="1" w:sz="12" w:color="auto" w:val="single"/>
              </w:pBdr>
              <w:rPr>
                <w:sz w:val="22"/>
                <w:szCs w:val="22"/>
              </w:rPr>
            </w:pPr>
          </w:p>
          <w:p w:rsidRDefault="00B54308" w:rsidP="003562BB" w:rsidR="00B54308">
            <w:pPr>
              <w:pBdr>
                <w:bottom w:space="1" w:sz="12" w:color="auto" w:val="single"/>
              </w:pBdr>
              <w:rPr>
                <w:sz w:val="22"/>
                <w:szCs w:val="22"/>
              </w:rPr>
            </w:pPr>
          </w:p>
          <w:p w:rsidRDefault="00B54308" w:rsidP="003562BB" w:rsidR="00B54308">
            <w:pPr>
              <w:pBdr>
                <w:bottom w:space="1" w:sz="12" w:color="auto" w:val="single"/>
              </w:pBdr>
              <w:rPr>
                <w:sz w:val="22"/>
                <w:szCs w:val="22"/>
              </w:rPr>
            </w:pPr>
          </w:p>
          <w:p w:rsidRDefault="00B54308" w:rsidP="003562BB" w:rsidR="00B54308">
            <w:pPr>
              <w:pBdr>
                <w:bottom w:space="1" w:sz="12" w:color="auto" w:val="single"/>
              </w:pBdr>
              <w:rPr>
                <w:sz w:val="22"/>
                <w:szCs w:val="22"/>
              </w:rPr>
            </w:pPr>
          </w:p>
          <w:p w:rsidRDefault="00B54308" w:rsidP="003562BB" w:rsidR="00B54308">
            <w:pPr>
              <w:pBdr>
                <w:bottom w:space="1" w:sz="12" w:color="auto" w:val="single"/>
              </w:pBdr>
              <w:rPr>
                <w:sz w:val="22"/>
                <w:szCs w:val="22"/>
              </w:rPr>
            </w:pPr>
          </w:p>
          <w:p w:rsidRDefault="00B54308" w:rsidP="003562BB" w:rsidR="00B54308">
            <w:pPr>
              <w:pBdr>
                <w:bottom w:space="1" w:sz="12" w:color="auto" w:val="single"/>
              </w:pBdr>
              <w:rPr>
                <w:sz w:val="22"/>
                <w:szCs w:val="22"/>
              </w:rPr>
            </w:pPr>
          </w:p>
          <w:p w:rsidRDefault="003E1725" w:rsidP="003562BB" w:rsidR="003E1725">
            <w:pPr>
              <w:pBdr>
                <w:bottom w:space="1" w:sz="12" w:color="auto" w:val="single"/>
              </w:pBdr>
              <w:rPr>
                <w:sz w:val="22"/>
                <w:szCs w:val="22"/>
              </w:rPr>
            </w:pPr>
          </w:p>
          <w:p w:rsidRDefault="003E1725" w:rsidP="003562BB" w:rsidR="003E1725">
            <w:pPr>
              <w:pBdr>
                <w:bottom w:space="1" w:sz="12" w:color="auto" w:val="single"/>
              </w:pBdr>
              <w:rPr>
                <w:sz w:val="22"/>
                <w:szCs w:val="22"/>
              </w:rPr>
            </w:pPr>
          </w:p>
          <w:p w:rsidRDefault="003E1725" w:rsidP="003562BB" w:rsidR="003E1725">
            <w:pPr>
              <w:pBdr>
                <w:bottom w:space="1" w:sz="12" w:color="auto" w:val="single"/>
              </w:pBd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Sveukupno;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4.605.533,08 Kn</w:t>
            </w:r>
          </w:p>
        </w:tc>
        <w:tc>
          <w:tcPr>
            <w:tcW w:type="dxa" w:w="284"/>
          </w:tcPr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lastRenderedPageBreak/>
              <w:t xml:space="preserve">          </w:t>
            </w:r>
          </w:p>
        </w:tc>
        <w:tc>
          <w:tcPr>
            <w:tcW w:type="dxa" w:w="1701"/>
          </w:tcPr>
          <w:p w:rsidRDefault="00B54308" w:rsidP="003562BB" w:rsidR="00B54308" w:rsidRPr="000C2467">
            <w:pPr>
              <w:jc w:val="center"/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>00,00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 xml:space="preserve">  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8414EB" w:rsidP="003562BB" w:rsidR="008414EB">
            <w:pPr>
              <w:rPr>
                <w:sz w:val="22"/>
                <w:szCs w:val="22"/>
                <w:lang w:val="hr-HR"/>
              </w:rPr>
            </w:pPr>
          </w:p>
          <w:p w:rsidRDefault="00FD7B24" w:rsidP="003562BB" w:rsidR="00FD7B24">
            <w:pPr>
              <w:rPr>
                <w:sz w:val="22"/>
                <w:szCs w:val="22"/>
                <w:lang w:val="hr-HR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hr-HR"/>
              </w:rPr>
              <w:t>1.428.191,49</w:t>
            </w:r>
            <w:r w:rsidRPr="0021231A">
              <w:rPr>
                <w:sz w:val="22"/>
                <w:szCs w:val="22"/>
                <w:lang w:val="hr-HR"/>
              </w:rPr>
              <w:t xml:space="preserve"> Kn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E42752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 xml:space="preserve">  </w:t>
            </w:r>
          </w:p>
          <w:p w:rsidRDefault="00E42752" w:rsidP="003562BB" w:rsidR="00E42752">
            <w:pPr>
              <w:rPr>
                <w:sz w:val="22"/>
                <w:szCs w:val="22"/>
              </w:rPr>
            </w:pPr>
          </w:p>
          <w:p w:rsidRDefault="00E42752" w:rsidP="003562BB" w:rsidR="00E42752">
            <w:pPr>
              <w:rPr>
                <w:sz w:val="22"/>
                <w:szCs w:val="22"/>
              </w:rPr>
            </w:pPr>
          </w:p>
          <w:p w:rsidRDefault="00E42752" w:rsidP="003562BB" w:rsidR="00E42752">
            <w:pPr>
              <w:rPr>
                <w:sz w:val="22"/>
                <w:szCs w:val="22"/>
              </w:rPr>
            </w:pPr>
          </w:p>
          <w:p w:rsidRDefault="00E42752" w:rsidP="003562BB" w:rsidR="00E42752">
            <w:pPr>
              <w:rPr>
                <w:sz w:val="22"/>
                <w:szCs w:val="22"/>
              </w:rPr>
            </w:pPr>
          </w:p>
          <w:p w:rsidRDefault="00E42752" w:rsidP="003562BB" w:rsidR="00E42752">
            <w:pPr>
              <w:rPr>
                <w:sz w:val="22"/>
                <w:szCs w:val="22"/>
              </w:rPr>
            </w:pPr>
          </w:p>
          <w:p w:rsidRDefault="00E42752" w:rsidP="003562BB" w:rsidR="00E42752">
            <w:pPr>
              <w:rPr>
                <w:sz w:val="22"/>
                <w:szCs w:val="22"/>
              </w:rPr>
            </w:pPr>
          </w:p>
          <w:p w:rsidRDefault="00E42752" w:rsidP="003562BB" w:rsidR="00E42752">
            <w:pPr>
              <w:rPr>
                <w:sz w:val="22"/>
                <w:szCs w:val="22"/>
              </w:rPr>
            </w:pPr>
          </w:p>
          <w:p w:rsidRDefault="00E42752" w:rsidP="003562BB" w:rsidR="00E42752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>00,00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3338E2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 xml:space="preserve"> 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>00,00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AA73CA" w:rsidP="003562BB" w:rsidR="00AA73CA">
            <w:pPr>
              <w:rPr>
                <w:sz w:val="22"/>
                <w:szCs w:val="22"/>
              </w:rPr>
            </w:pPr>
          </w:p>
          <w:p w:rsidRDefault="00AA73CA" w:rsidP="003562BB" w:rsidR="00AA73CA">
            <w:pPr>
              <w:rPr>
                <w:sz w:val="22"/>
                <w:szCs w:val="22"/>
              </w:rPr>
            </w:pPr>
          </w:p>
          <w:p w:rsidRDefault="00AA73CA" w:rsidP="003562BB" w:rsidR="00AA73CA">
            <w:pPr>
              <w:rPr>
                <w:sz w:val="22"/>
                <w:szCs w:val="22"/>
              </w:rPr>
            </w:pPr>
          </w:p>
          <w:p w:rsidRDefault="00AA73CA" w:rsidP="003562BB" w:rsidR="00AA73CA">
            <w:pPr>
              <w:rPr>
                <w:sz w:val="22"/>
                <w:szCs w:val="22"/>
              </w:rPr>
            </w:pPr>
          </w:p>
          <w:p w:rsidRDefault="00AA73CA" w:rsidP="003562BB" w:rsidR="00AA73CA">
            <w:pPr>
              <w:rPr>
                <w:sz w:val="22"/>
                <w:szCs w:val="22"/>
              </w:rPr>
            </w:pPr>
          </w:p>
          <w:p w:rsidRDefault="00AA73CA" w:rsidP="003562BB" w:rsidR="00AA73CA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00,00 Kn</w:t>
            </w: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214703" w:rsidP="003562BB" w:rsidR="00214703">
            <w:pPr>
              <w:rPr>
                <w:sz w:val="22"/>
                <w:szCs w:val="22"/>
              </w:rPr>
            </w:pPr>
          </w:p>
          <w:p w:rsidRDefault="00214703" w:rsidP="003562BB" w:rsidR="00214703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3.200,00 Kn</w:t>
            </w: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3E1725" w:rsidP="003562BB" w:rsidR="003E1725">
            <w:pPr>
              <w:rPr>
                <w:sz w:val="22"/>
                <w:szCs w:val="22"/>
              </w:rPr>
            </w:pPr>
          </w:p>
          <w:p w:rsidRDefault="003E1725" w:rsidP="003562BB" w:rsidR="003E1725">
            <w:pPr>
              <w:rPr>
                <w:sz w:val="22"/>
                <w:szCs w:val="22"/>
              </w:rPr>
            </w:pPr>
          </w:p>
          <w:p w:rsidRDefault="003E1725" w:rsidP="003562BB" w:rsidR="003E1725">
            <w:pPr>
              <w:rPr>
                <w:sz w:val="22"/>
                <w:szCs w:val="22"/>
              </w:rPr>
            </w:pPr>
          </w:p>
          <w:p w:rsidRDefault="003E1725" w:rsidP="003562BB" w:rsidR="003E1725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</w:t>
            </w:r>
          </w:p>
          <w:p w:rsidRDefault="00B54308" w:rsidP="003562BB" w:rsidR="00B543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Sveukupno;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1.431.391,49 Kn</w:t>
            </w:r>
          </w:p>
        </w:tc>
        <w:tc>
          <w:tcPr>
            <w:tcW w:type="dxa" w:w="1531"/>
          </w:tcPr>
          <w:p w:rsidRDefault="00B54308" w:rsidP="003562BB" w:rsidR="00B54308" w:rsidRPr="000C2467">
            <w:pPr>
              <w:jc w:val="center"/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34.663,20 Kn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8414EB" w:rsidP="003562BB" w:rsidR="008414EB">
            <w:pPr>
              <w:rPr>
                <w:sz w:val="22"/>
                <w:szCs w:val="22"/>
              </w:rPr>
            </w:pPr>
          </w:p>
          <w:p w:rsidRDefault="00FD7B24" w:rsidP="003562BB" w:rsidR="00FD7B24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1.096.732,10 Kn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 xml:space="preserve"> 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3338E2" w:rsidP="003562BB" w:rsidR="003338E2">
            <w:pPr>
              <w:rPr>
                <w:sz w:val="22"/>
                <w:szCs w:val="22"/>
              </w:rPr>
            </w:pPr>
          </w:p>
          <w:p w:rsidRDefault="00E42752" w:rsidP="003562BB" w:rsidR="00E42752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>1.661,33 Kn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E42752" w:rsidP="003562BB" w:rsidR="00E42752">
            <w:pPr>
              <w:rPr>
                <w:sz w:val="22"/>
                <w:szCs w:val="22"/>
              </w:rPr>
            </w:pPr>
          </w:p>
          <w:p w:rsidRDefault="00E42752" w:rsidP="003562BB" w:rsidR="00E42752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>1.578,14 Kn</w:t>
            </w: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E42752" w:rsidP="003562BB" w:rsidR="00E42752">
            <w:pPr>
              <w:rPr>
                <w:sz w:val="22"/>
                <w:szCs w:val="22"/>
              </w:rPr>
            </w:pPr>
          </w:p>
          <w:p w:rsidRDefault="00E42752" w:rsidP="003562BB" w:rsidR="00E42752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504.416,85 Kn</w:t>
            </w: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214703" w:rsidP="003562BB" w:rsidR="00214703">
            <w:pPr>
              <w:rPr>
                <w:sz w:val="22"/>
                <w:szCs w:val="22"/>
              </w:rPr>
            </w:pPr>
          </w:p>
          <w:p w:rsidRDefault="00214703" w:rsidP="003562BB" w:rsidR="00214703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1.535.090,00 Kn</w:t>
            </w: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3E1725" w:rsidP="003562BB" w:rsidR="003E1725">
            <w:pPr>
              <w:rPr>
                <w:sz w:val="22"/>
                <w:szCs w:val="22"/>
              </w:rPr>
            </w:pPr>
          </w:p>
          <w:p w:rsidRDefault="003E1725" w:rsidP="003562BB" w:rsidR="003E1725">
            <w:pPr>
              <w:rPr>
                <w:sz w:val="22"/>
                <w:szCs w:val="22"/>
              </w:rPr>
            </w:pPr>
          </w:p>
          <w:p w:rsidRDefault="003E1725" w:rsidP="003562BB" w:rsidR="003E1725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</w:t>
            </w:r>
          </w:p>
          <w:p w:rsidRDefault="00B54308" w:rsidP="003562BB" w:rsidR="00B543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Sveukupno;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3.174.141,59 Kn</w:t>
            </w:r>
          </w:p>
        </w:tc>
        <w:tc>
          <w:tcPr>
            <w:tcW w:type="dxa" w:w="1531"/>
          </w:tcPr>
          <w:p w:rsidRDefault="00B54308" w:rsidP="003562BB" w:rsidR="00B54308" w:rsidRPr="000C2467">
            <w:pPr>
              <w:jc w:val="center"/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 w:rsidRPr="00250B58">
            <w:pPr>
              <w:rPr>
                <w:sz w:val="22"/>
                <w:szCs w:val="22"/>
              </w:rPr>
            </w:pPr>
          </w:p>
          <w:p w:rsidRDefault="00214703" w:rsidP="003562BB" w:rsidR="00214703">
            <w:pPr>
              <w:rPr>
                <w:sz w:val="22"/>
                <w:szCs w:val="22"/>
              </w:rPr>
            </w:pPr>
          </w:p>
          <w:p w:rsidRDefault="00214703" w:rsidP="003562BB" w:rsidR="00214703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-tražbina vjerovnika</w:t>
            </w:r>
          </w:p>
          <w:p w:rsidRDefault="00B54308" w:rsidP="003562BB" w:rsidR="00B543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 iznosu od 1.428.191,49 Kn</w:t>
            </w:r>
          </w:p>
          <w:p w:rsidRDefault="00B54308" w:rsidP="003562BB" w:rsidR="00B54308" w:rsidRPr="00250B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namirena je kroz </w:t>
            </w:r>
          </w:p>
          <w:p w:rsidRDefault="00B54308" w:rsidP="003562BB" w:rsidR="00B54308" w:rsidRPr="00250B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razlučno pravo 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  <w:r w:rsidRPr="000C2467">
              <w:rPr>
                <w:sz w:val="22"/>
                <w:szCs w:val="22"/>
              </w:rPr>
              <w:t xml:space="preserve"> 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</w:p>
          <w:p w:rsidRDefault="00214703" w:rsidP="003562BB" w:rsidR="00214703">
            <w:pPr>
              <w:rPr>
                <w:sz w:val="22"/>
                <w:szCs w:val="22"/>
              </w:rPr>
            </w:pPr>
          </w:p>
          <w:p w:rsidRDefault="00214703" w:rsidP="003562BB" w:rsidR="00214703">
            <w:pPr>
              <w:rPr>
                <w:sz w:val="22"/>
                <w:szCs w:val="22"/>
              </w:rPr>
            </w:pPr>
          </w:p>
          <w:p w:rsidRDefault="00214703" w:rsidP="003562BB" w:rsidR="00214703">
            <w:pPr>
              <w:rPr>
                <w:sz w:val="22"/>
                <w:szCs w:val="22"/>
              </w:rPr>
            </w:pPr>
          </w:p>
          <w:p w:rsidRDefault="00214703" w:rsidP="003562BB" w:rsidR="00214703">
            <w:pPr>
              <w:rPr>
                <w:sz w:val="22"/>
                <w:szCs w:val="22"/>
              </w:rPr>
            </w:pPr>
          </w:p>
          <w:p w:rsidRDefault="00214703" w:rsidP="003562BB" w:rsidR="00214703">
            <w:pPr>
              <w:rPr>
                <w:sz w:val="22"/>
                <w:szCs w:val="22"/>
              </w:rPr>
            </w:pPr>
          </w:p>
          <w:p w:rsidRDefault="00214703" w:rsidP="003562BB" w:rsidR="00214703">
            <w:pPr>
              <w:rPr>
                <w:sz w:val="22"/>
                <w:szCs w:val="22"/>
              </w:rPr>
            </w:pPr>
          </w:p>
          <w:p w:rsidRDefault="00214703" w:rsidP="003562BB" w:rsidR="00214703">
            <w:pPr>
              <w:rPr>
                <w:sz w:val="22"/>
                <w:szCs w:val="22"/>
              </w:rPr>
            </w:pPr>
          </w:p>
          <w:p w:rsidRDefault="00214703" w:rsidP="003562BB" w:rsidR="00214703">
            <w:pPr>
              <w:rPr>
                <w:sz w:val="22"/>
                <w:szCs w:val="22"/>
              </w:rPr>
            </w:pPr>
          </w:p>
          <w:p w:rsidRDefault="00214703" w:rsidP="003562BB" w:rsidR="00214703">
            <w:pPr>
              <w:rPr>
                <w:sz w:val="22"/>
                <w:szCs w:val="22"/>
              </w:rPr>
            </w:pPr>
          </w:p>
          <w:p w:rsidRDefault="00214703" w:rsidP="003562BB" w:rsidR="00214703">
            <w:pPr>
              <w:rPr>
                <w:sz w:val="22"/>
                <w:szCs w:val="22"/>
              </w:rPr>
            </w:pPr>
          </w:p>
          <w:p w:rsidRDefault="00B54308" w:rsidP="003562BB" w:rsidR="00B543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-tražbina vjerovnika</w:t>
            </w:r>
          </w:p>
          <w:p w:rsidRDefault="00B54308" w:rsidP="003562BB" w:rsidR="00B54308" w:rsidRPr="00250B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 iznosu od 3.200,00 Kn namirena je kroz </w:t>
            </w:r>
          </w:p>
          <w:p w:rsidRDefault="00B54308" w:rsidP="003562BB" w:rsidR="00B54308" w:rsidRPr="00250B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razlučno pravo </w:t>
            </w:r>
          </w:p>
          <w:p w:rsidRDefault="00B54308" w:rsidP="003562BB" w:rsidR="00B54308" w:rsidRPr="000C2467">
            <w:pPr>
              <w:rPr>
                <w:sz w:val="22"/>
                <w:szCs w:val="22"/>
              </w:rPr>
            </w:pPr>
          </w:p>
        </w:tc>
      </w:tr>
    </w:tbl>
    <w:p w:rsidRDefault="00B54308" w:rsidP="00B54308" w:rsidR="00B54308" w:rsidRPr="000C2467">
      <w:pPr>
        <w:rPr>
          <w:sz w:val="22"/>
          <w:szCs w:val="22"/>
        </w:rPr>
      </w:pPr>
      <w:r w:rsidRPr="000C2467">
        <w:rPr>
          <w:sz w:val="22"/>
          <w:szCs w:val="22"/>
        </w:rPr>
        <w:lastRenderedPageBreak/>
        <w:t xml:space="preserve">                                                     </w:t>
      </w:r>
    </w:p>
    <w:p w:rsidRDefault="00B54308" w:rsidP="00B54308" w:rsidR="00B54308" w:rsidRPr="000C2467">
      <w:pPr>
        <w:rPr>
          <w:sz w:val="22"/>
          <w:szCs w:val="22"/>
        </w:rPr>
      </w:pPr>
    </w:p>
    <w:p w:rsidRDefault="00B54308" w:rsidP="009C6FFE" w:rsidR="00B54308" w:rsidRPr="00591FC4">
      <w:pPr>
        <w:ind w:left="360"/>
        <w:rPr>
          <w:sz w:val="22"/>
          <w:szCs w:val="22"/>
          <w:lang w:val="hr-HR"/>
        </w:rPr>
      </w:pPr>
    </w:p>
    <w:sectPr w:rsidSect="00CA4938" w:rsidR="00B54308" w:rsidRPr="00591FC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39C2" w:rsidP="00CA4938" w:rsidR="007839C2">
      <w:r>
        <w:separator/>
      </w:r>
    </w:p>
  </w:endnote>
  <w:endnote w:id="0" w:type="continuationSeparator">
    <w:p w:rsidRDefault="007839C2" w:rsidP="00CA4938" w:rsidR="00783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39C2" w:rsidP="00CA4938" w:rsidR="007839C2">
      <w:r>
        <w:separator/>
      </w:r>
    </w:p>
  </w:footnote>
  <w:footnote w:id="0" w:type="continuationSeparator">
    <w:p w:rsidRDefault="007839C2" w:rsidP="00CA4938" w:rsidR="007839C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E2A75"/>
    <w:multiLevelType w:val="hybridMultilevel"/>
    <w:tmpl w:val="27BEEB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ED3FA2"/>
    <w:multiLevelType w:val="hybridMultilevel"/>
    <w:tmpl w:val="533446AE"/>
    <w:lvl w:tplc="894819A0" w:ilvl="0">
      <w:start w:val="1"/>
      <w:numFmt w:val="decimal"/>
      <w:lvlText w:val="%1."/>
      <w:lvlJc w:val="left"/>
      <w:pPr>
        <w:ind w:hanging="360" w:left="5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05"/>
      </w:pPr>
    </w:lvl>
    <w:lvl w:tentative="true" w:tplc="041A001B" w:ilvl="2">
      <w:start w:val="1"/>
      <w:numFmt w:val="lowerRoman"/>
      <w:lvlText w:val="%3."/>
      <w:lvlJc w:val="right"/>
      <w:pPr>
        <w:ind w:hanging="180" w:left="2025"/>
      </w:pPr>
    </w:lvl>
    <w:lvl w:tentative="true" w:tplc="041A000F" w:ilvl="3">
      <w:start w:val="1"/>
      <w:numFmt w:val="decimal"/>
      <w:lvlText w:val="%4."/>
      <w:lvlJc w:val="left"/>
      <w:pPr>
        <w:ind w:hanging="360" w:left="2745"/>
      </w:pPr>
    </w:lvl>
    <w:lvl w:tentative="true" w:tplc="041A0019" w:ilvl="4">
      <w:start w:val="1"/>
      <w:numFmt w:val="lowerLetter"/>
      <w:lvlText w:val="%5."/>
      <w:lvlJc w:val="left"/>
      <w:pPr>
        <w:ind w:hanging="360" w:left="3465"/>
      </w:pPr>
    </w:lvl>
    <w:lvl w:tentative="true" w:tplc="041A001B" w:ilvl="5">
      <w:start w:val="1"/>
      <w:numFmt w:val="lowerRoman"/>
      <w:lvlText w:val="%6."/>
      <w:lvlJc w:val="right"/>
      <w:pPr>
        <w:ind w:hanging="180" w:left="4185"/>
      </w:pPr>
    </w:lvl>
    <w:lvl w:tentative="true" w:tplc="041A000F" w:ilvl="6">
      <w:start w:val="1"/>
      <w:numFmt w:val="decimal"/>
      <w:lvlText w:val="%7."/>
      <w:lvlJc w:val="left"/>
      <w:pPr>
        <w:ind w:hanging="360" w:left="4905"/>
      </w:pPr>
    </w:lvl>
    <w:lvl w:tentative="true" w:tplc="041A0019" w:ilvl="7">
      <w:start w:val="1"/>
      <w:numFmt w:val="lowerLetter"/>
      <w:lvlText w:val="%8."/>
      <w:lvlJc w:val="left"/>
      <w:pPr>
        <w:ind w:hanging="360" w:left="5625"/>
      </w:pPr>
    </w:lvl>
    <w:lvl w:tentative="true" w:tplc="041A001B" w:ilvl="8">
      <w:start w:val="1"/>
      <w:numFmt w:val="lowerRoman"/>
      <w:lvlText w:val="%9."/>
      <w:lvlJc w:val="right"/>
      <w:pPr>
        <w:ind w:hanging="180" w:left="6345"/>
      </w:pPr>
    </w:lvl>
  </w:abstractNum>
  <w:abstractNum w:abstractNumId="2">
    <w:nsid w:val="045A32A6"/>
    <w:multiLevelType w:val="hybridMultilevel"/>
    <w:tmpl w:val="4B741920"/>
    <w:lvl w:tplc="9E047498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073E7C98"/>
    <w:multiLevelType w:val="hybridMultilevel"/>
    <w:tmpl w:val="4EBCF96A"/>
    <w:lvl w:tplc="E5243F5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C41409F"/>
    <w:multiLevelType w:val="hybridMultilevel"/>
    <w:tmpl w:val="78446022"/>
    <w:lvl w:tplc="748A3556" w:ilvl="0">
      <w:numFmt w:val="bullet"/>
      <w:lvlText w:val="-"/>
      <w:lvlJc w:val="left"/>
      <w:pPr>
        <w:ind w:hanging="360" w:left="13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5"/>
      </w:pPr>
      <w:rPr>
        <w:rFonts w:hAnsi="Wingdings" w:ascii="Wingdings" w:hint="default"/>
      </w:rPr>
    </w:lvl>
  </w:abstractNum>
  <w:abstractNum w:abstractNumId="5">
    <w:nsid w:val="108F6E8A"/>
    <w:multiLevelType w:val="hybridMultilevel"/>
    <w:tmpl w:val="B89EF822"/>
    <w:lvl w:tplc="4CBEA4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EE307B"/>
    <w:multiLevelType w:val="hybridMultilevel"/>
    <w:tmpl w:val="264A350A"/>
    <w:lvl w:tplc="5AC8091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0F6512C"/>
    <w:multiLevelType w:val="hybridMultilevel"/>
    <w:tmpl w:val="0FEACA22"/>
    <w:lvl w:tplc="384072D0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198249E"/>
    <w:multiLevelType w:val="hybridMultilevel"/>
    <w:tmpl w:val="33688846"/>
    <w:lvl w:tplc="F96EA36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B3E4F1F"/>
    <w:multiLevelType w:val="hybridMultilevel"/>
    <w:tmpl w:val="354E4FC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BC473A6"/>
    <w:multiLevelType w:val="hybridMultilevel"/>
    <w:tmpl w:val="9C3E781C"/>
    <w:lvl w:tplc="155CCB66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1">
    <w:nsid w:val="1D2D7470"/>
    <w:multiLevelType w:val="hybridMultilevel"/>
    <w:tmpl w:val="1C3C9140"/>
    <w:lvl w:tplc="120CBE6E" w:ilvl="0">
      <w:start w:val="5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FF81CD9"/>
    <w:multiLevelType w:val="hybridMultilevel"/>
    <w:tmpl w:val="B85295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B8452D"/>
    <w:multiLevelType w:val="hybridMultilevel"/>
    <w:tmpl w:val="8F6248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CEE6A2B"/>
    <w:multiLevelType w:val="hybridMultilevel"/>
    <w:tmpl w:val="BFC23180"/>
    <w:lvl w:tplc="FE3E45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D7A6511"/>
    <w:multiLevelType w:val="hybridMultilevel"/>
    <w:tmpl w:val="5C5E0704"/>
    <w:lvl w:tplc="054476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2D8F6FE9"/>
    <w:multiLevelType w:val="hybridMultilevel"/>
    <w:tmpl w:val="C9C8A48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2035CC5"/>
    <w:multiLevelType w:val="hybridMultilevel"/>
    <w:tmpl w:val="BC2EA0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35C18AF"/>
    <w:multiLevelType w:val="hybridMultilevel"/>
    <w:tmpl w:val="2AB47EF2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44F07A5"/>
    <w:multiLevelType w:val="hybridMultilevel"/>
    <w:tmpl w:val="8BF811E0"/>
    <w:lvl w:tplc="662AC72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84B5EF4"/>
    <w:multiLevelType w:val="hybridMultilevel"/>
    <w:tmpl w:val="B2261110"/>
    <w:lvl w:tplc="65D630D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87D4E53"/>
    <w:multiLevelType w:val="hybridMultilevel"/>
    <w:tmpl w:val="40069266"/>
    <w:lvl w:tplc="CC16116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89324B7"/>
    <w:multiLevelType w:val="hybridMultilevel"/>
    <w:tmpl w:val="C3E01AE8"/>
    <w:lvl w:tplc="CD6094A4" w:ilvl="0">
      <w:start w:val="1"/>
      <w:numFmt w:val="bullet"/>
      <w:lvlText w:val="-"/>
      <w:lvlJc w:val="left"/>
      <w:pPr>
        <w:tabs>
          <w:tab w:pos="1380" w:val="num"/>
        </w:tabs>
        <w:ind w:hanging="360" w:left="13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00" w:val="num"/>
        </w:tabs>
        <w:ind w:hanging="360" w:left="21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20" w:val="num"/>
        </w:tabs>
        <w:ind w:hanging="360" w:left="28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540" w:val="num"/>
        </w:tabs>
        <w:ind w:hanging="360" w:left="35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260" w:val="num"/>
        </w:tabs>
        <w:ind w:hanging="360" w:left="42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980" w:val="num"/>
        </w:tabs>
        <w:ind w:hanging="360" w:left="49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00" w:val="num"/>
        </w:tabs>
        <w:ind w:hanging="360" w:left="57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20" w:val="num"/>
        </w:tabs>
        <w:ind w:hanging="360" w:left="64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140" w:val="num"/>
        </w:tabs>
        <w:ind w:hanging="360" w:left="7140"/>
      </w:pPr>
      <w:rPr>
        <w:rFonts w:hAnsi="Wingdings" w:ascii="Wingdings" w:hint="default"/>
      </w:rPr>
    </w:lvl>
  </w:abstractNum>
  <w:abstractNum w:abstractNumId="23">
    <w:nsid w:val="398B5638"/>
    <w:multiLevelType w:val="hybridMultilevel"/>
    <w:tmpl w:val="6958D948"/>
    <w:lvl w:tplc="902C554A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3AA62101"/>
    <w:multiLevelType w:val="hybridMultilevel"/>
    <w:tmpl w:val="E9C4C594"/>
    <w:lvl w:tplc="87ECE1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0BF2052"/>
    <w:multiLevelType w:val="hybridMultilevel"/>
    <w:tmpl w:val="6B04ED34"/>
    <w:lvl w:tplc="F49A451A" w:ilvl="0">
      <w:start w:val="3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38A5792"/>
    <w:multiLevelType w:val="hybridMultilevel"/>
    <w:tmpl w:val="B8C013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53707C8"/>
    <w:multiLevelType w:val="hybridMultilevel"/>
    <w:tmpl w:val="1C48488E"/>
    <w:lvl w:tplc="416A0A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CAD4D39"/>
    <w:multiLevelType w:val="hybridMultilevel"/>
    <w:tmpl w:val="594068DC"/>
    <w:lvl w:tplc="863059A4" w:ilvl="0"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9">
    <w:nsid w:val="4DEB0305"/>
    <w:multiLevelType w:val="hybridMultilevel"/>
    <w:tmpl w:val="F7169340"/>
    <w:lvl w:tplc="2ACAD62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5141BC8"/>
    <w:multiLevelType w:val="hybridMultilevel"/>
    <w:tmpl w:val="5B0A1160"/>
    <w:lvl w:tplc="45F2C6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5805CA6"/>
    <w:multiLevelType w:val="hybridMultilevel"/>
    <w:tmpl w:val="B538CBFA"/>
    <w:lvl w:tplc="5C2675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55F27E5E"/>
    <w:multiLevelType w:val="hybridMultilevel"/>
    <w:tmpl w:val="A016EE6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81868A9"/>
    <w:multiLevelType w:val="hybridMultilevel"/>
    <w:tmpl w:val="EB98B5C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E0A62A2"/>
    <w:multiLevelType w:val="hybridMultilevel"/>
    <w:tmpl w:val="2BF4AA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39222B4"/>
    <w:multiLevelType w:val="hybridMultilevel"/>
    <w:tmpl w:val="DD6030F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49627E9"/>
    <w:multiLevelType w:val="hybridMultilevel"/>
    <w:tmpl w:val="96EC8744"/>
    <w:lvl w:tplc="E9ECA286" w:ilvl="0">
      <w:start w:val="1"/>
      <w:numFmt w:val="upp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64B708CE"/>
    <w:multiLevelType w:val="hybridMultilevel"/>
    <w:tmpl w:val="2E1C4B5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9BA4B8C"/>
    <w:multiLevelType w:val="hybridMultilevel"/>
    <w:tmpl w:val="FEF24BB6"/>
    <w:lvl w:tplc="EB689B80" w:ilvl="0">
      <w:start w:val="1"/>
      <w:numFmt w:val="decimal"/>
      <w:lvlText w:val="%1."/>
      <w:lvlJc w:val="left"/>
      <w:pPr>
        <w:ind w:hanging="360" w:left="94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665"/>
      </w:pPr>
    </w:lvl>
    <w:lvl w:tentative="true" w:tplc="041A001B" w:ilvl="2">
      <w:start w:val="1"/>
      <w:numFmt w:val="lowerRoman"/>
      <w:lvlText w:val="%3."/>
      <w:lvlJc w:val="right"/>
      <w:pPr>
        <w:ind w:hanging="180" w:left="2385"/>
      </w:pPr>
    </w:lvl>
    <w:lvl w:tentative="true" w:tplc="041A000F" w:ilvl="3">
      <w:start w:val="1"/>
      <w:numFmt w:val="decimal"/>
      <w:lvlText w:val="%4."/>
      <w:lvlJc w:val="left"/>
      <w:pPr>
        <w:ind w:hanging="360" w:left="3105"/>
      </w:pPr>
    </w:lvl>
    <w:lvl w:tentative="true" w:tplc="041A0019" w:ilvl="4">
      <w:start w:val="1"/>
      <w:numFmt w:val="lowerLetter"/>
      <w:lvlText w:val="%5."/>
      <w:lvlJc w:val="left"/>
      <w:pPr>
        <w:ind w:hanging="360" w:left="3825"/>
      </w:pPr>
    </w:lvl>
    <w:lvl w:tentative="true" w:tplc="041A001B" w:ilvl="5">
      <w:start w:val="1"/>
      <w:numFmt w:val="lowerRoman"/>
      <w:lvlText w:val="%6."/>
      <w:lvlJc w:val="right"/>
      <w:pPr>
        <w:ind w:hanging="180" w:left="4545"/>
      </w:pPr>
    </w:lvl>
    <w:lvl w:tentative="true" w:tplc="041A000F" w:ilvl="6">
      <w:start w:val="1"/>
      <w:numFmt w:val="decimal"/>
      <w:lvlText w:val="%7."/>
      <w:lvlJc w:val="left"/>
      <w:pPr>
        <w:ind w:hanging="360" w:left="5265"/>
      </w:pPr>
    </w:lvl>
    <w:lvl w:tentative="true" w:tplc="041A0019" w:ilvl="7">
      <w:start w:val="1"/>
      <w:numFmt w:val="lowerLetter"/>
      <w:lvlText w:val="%8."/>
      <w:lvlJc w:val="left"/>
      <w:pPr>
        <w:ind w:hanging="360" w:left="5985"/>
      </w:pPr>
    </w:lvl>
    <w:lvl w:tentative="true" w:tplc="041A001B" w:ilvl="8">
      <w:start w:val="1"/>
      <w:numFmt w:val="lowerRoman"/>
      <w:lvlText w:val="%9."/>
      <w:lvlJc w:val="right"/>
      <w:pPr>
        <w:ind w:hanging="180" w:left="6705"/>
      </w:pPr>
    </w:lvl>
  </w:abstractNum>
  <w:abstractNum w:abstractNumId="39">
    <w:nsid w:val="71506BD1"/>
    <w:multiLevelType w:val="hybridMultilevel"/>
    <w:tmpl w:val="6B341BF0"/>
    <w:lvl w:tplc="D05E2A6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1551091"/>
    <w:multiLevelType w:val="hybridMultilevel"/>
    <w:tmpl w:val="100853FA"/>
    <w:lvl w:tplc="C2EEC9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1">
    <w:nsid w:val="74F47C9C"/>
    <w:multiLevelType w:val="hybridMultilevel"/>
    <w:tmpl w:val="EDFC785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94A68F7"/>
    <w:multiLevelType w:val="hybridMultilevel"/>
    <w:tmpl w:val="A954A23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DCE15CA"/>
    <w:multiLevelType w:val="hybridMultilevel"/>
    <w:tmpl w:val="0ACEC7A6"/>
    <w:lvl w:tplc="FA98465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4"/>
  </w:num>
  <w:num w:numId="2">
    <w:abstractNumId w:val="19"/>
  </w:num>
  <w:num w:numId="3">
    <w:abstractNumId w:val="10"/>
  </w:num>
  <w:num w:numId="4">
    <w:abstractNumId w:val="39"/>
  </w:num>
  <w:num w:numId="5">
    <w:abstractNumId w:val="26"/>
  </w:num>
  <w:num w:numId="6">
    <w:abstractNumId w:val="22"/>
  </w:num>
  <w:num w:numId="7">
    <w:abstractNumId w:val="16"/>
  </w:num>
  <w:num w:numId="8">
    <w:abstractNumId w:val="35"/>
  </w:num>
  <w:num w:numId="9">
    <w:abstractNumId w:val="20"/>
  </w:num>
  <w:num w:numId="10">
    <w:abstractNumId w:val="11"/>
  </w:num>
  <w:num w:numId="11">
    <w:abstractNumId w:val="5"/>
  </w:num>
  <w:num w:numId="12">
    <w:abstractNumId w:val="27"/>
  </w:num>
  <w:num w:numId="13">
    <w:abstractNumId w:val="43"/>
  </w:num>
  <w:num w:numId="14">
    <w:abstractNumId w:val="9"/>
  </w:num>
  <w:num w:numId="15">
    <w:abstractNumId w:val="30"/>
  </w:num>
  <w:num w:numId="16">
    <w:abstractNumId w:val="28"/>
  </w:num>
  <w:num w:numId="17">
    <w:abstractNumId w:val="41"/>
  </w:num>
  <w:num w:numId="18">
    <w:abstractNumId w:val="12"/>
  </w:num>
  <w:num w:numId="19">
    <w:abstractNumId w:val="33"/>
  </w:num>
  <w:num w:numId="20">
    <w:abstractNumId w:val="25"/>
  </w:num>
  <w:num w:numId="21">
    <w:abstractNumId w:val="37"/>
  </w:num>
  <w:num w:numId="22">
    <w:abstractNumId w:val="31"/>
  </w:num>
  <w:num w:numId="23">
    <w:abstractNumId w:val="7"/>
  </w:num>
  <w:num w:numId="24">
    <w:abstractNumId w:val="42"/>
  </w:num>
  <w:num w:numId="25">
    <w:abstractNumId w:val="3"/>
  </w:num>
  <w:num w:numId="26">
    <w:abstractNumId w:val="32"/>
  </w:num>
  <w:num w:numId="27">
    <w:abstractNumId w:val="14"/>
  </w:num>
  <w:num w:numId="28">
    <w:abstractNumId w:val="17"/>
  </w:num>
  <w:num w:numId="29">
    <w:abstractNumId w:val="13"/>
  </w:num>
  <w:num w:numId="30">
    <w:abstractNumId w:val="1"/>
  </w:num>
  <w:num w:numId="31">
    <w:abstractNumId w:val="38"/>
  </w:num>
  <w:num w:numId="32">
    <w:abstractNumId w:val="36"/>
  </w:num>
  <w:num w:numId="33">
    <w:abstractNumId w:val="29"/>
  </w:num>
  <w:num w:numId="34">
    <w:abstractNumId w:val="21"/>
  </w:num>
  <w:num w:numId="35">
    <w:abstractNumId w:val="0"/>
  </w:num>
  <w:num w:numId="36">
    <w:abstractNumId w:val="40"/>
  </w:num>
  <w:num w:numId="37">
    <w:abstractNumId w:val="15"/>
  </w:num>
  <w:num w:numId="38">
    <w:abstractNumId w:val="23"/>
  </w:num>
  <w:num w:numId="39">
    <w:abstractNumId w:val="6"/>
  </w:num>
  <w:num w:numId="40">
    <w:abstractNumId w:val="2"/>
  </w:num>
  <w:num w:numId="41">
    <w:abstractNumId w:val="4"/>
  </w:num>
  <w:num w:numId="42">
    <w:abstractNumId w:val="18"/>
  </w:num>
  <w:num w:numId="43">
    <w:abstractNumId w:val="34"/>
  </w:num>
  <w:num w:numId="4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8CA"/>
    <w:rsid w:val="0000006D"/>
    <w:rsid w:val="00006F2E"/>
    <w:rsid w:val="00007D0F"/>
    <w:rsid w:val="00010A99"/>
    <w:rsid w:val="00010BF1"/>
    <w:rsid w:val="00016BB3"/>
    <w:rsid w:val="00024A42"/>
    <w:rsid w:val="0002572B"/>
    <w:rsid w:val="00026A67"/>
    <w:rsid w:val="00031D0F"/>
    <w:rsid w:val="00035239"/>
    <w:rsid w:val="00036A74"/>
    <w:rsid w:val="0003752B"/>
    <w:rsid w:val="00046F58"/>
    <w:rsid w:val="00050117"/>
    <w:rsid w:val="00053641"/>
    <w:rsid w:val="00054A6A"/>
    <w:rsid w:val="00060923"/>
    <w:rsid w:val="000635F0"/>
    <w:rsid w:val="00066E53"/>
    <w:rsid w:val="00070014"/>
    <w:rsid w:val="00070175"/>
    <w:rsid w:val="00070E92"/>
    <w:rsid w:val="000712BF"/>
    <w:rsid w:val="00073AEE"/>
    <w:rsid w:val="000743D9"/>
    <w:rsid w:val="00077C5D"/>
    <w:rsid w:val="00080D2D"/>
    <w:rsid w:val="000825CB"/>
    <w:rsid w:val="00082BB1"/>
    <w:rsid w:val="000868D8"/>
    <w:rsid w:val="00090ACD"/>
    <w:rsid w:val="00090B2B"/>
    <w:rsid w:val="00092664"/>
    <w:rsid w:val="00093B90"/>
    <w:rsid w:val="00093C38"/>
    <w:rsid w:val="00096640"/>
    <w:rsid w:val="00097FE1"/>
    <w:rsid w:val="000A0388"/>
    <w:rsid w:val="000A1333"/>
    <w:rsid w:val="000A58A5"/>
    <w:rsid w:val="000A71C7"/>
    <w:rsid w:val="000A7479"/>
    <w:rsid w:val="000B060D"/>
    <w:rsid w:val="000B0BFA"/>
    <w:rsid w:val="000B1B05"/>
    <w:rsid w:val="000B333E"/>
    <w:rsid w:val="000B5EE1"/>
    <w:rsid w:val="000C20CA"/>
    <w:rsid w:val="000C5A63"/>
    <w:rsid w:val="000D2D2E"/>
    <w:rsid w:val="000D4F5A"/>
    <w:rsid w:val="000D6E27"/>
    <w:rsid w:val="000D7A81"/>
    <w:rsid w:val="000E571E"/>
    <w:rsid w:val="000F4149"/>
    <w:rsid w:val="000F5B2F"/>
    <w:rsid w:val="0010014F"/>
    <w:rsid w:val="0010171B"/>
    <w:rsid w:val="0010526A"/>
    <w:rsid w:val="00111A48"/>
    <w:rsid w:val="00112D46"/>
    <w:rsid w:val="00126CC8"/>
    <w:rsid w:val="00131C83"/>
    <w:rsid w:val="00134395"/>
    <w:rsid w:val="00134BFA"/>
    <w:rsid w:val="00136D6A"/>
    <w:rsid w:val="00137413"/>
    <w:rsid w:val="001374DD"/>
    <w:rsid w:val="00137BD3"/>
    <w:rsid w:val="00141EBB"/>
    <w:rsid w:val="001435FF"/>
    <w:rsid w:val="001479BD"/>
    <w:rsid w:val="00152912"/>
    <w:rsid w:val="00153E58"/>
    <w:rsid w:val="00154DFE"/>
    <w:rsid w:val="00155201"/>
    <w:rsid w:val="00160A7F"/>
    <w:rsid w:val="00162E99"/>
    <w:rsid w:val="00163DB9"/>
    <w:rsid w:val="0016607E"/>
    <w:rsid w:val="001723CC"/>
    <w:rsid w:val="00172F83"/>
    <w:rsid w:val="00175131"/>
    <w:rsid w:val="00181EF5"/>
    <w:rsid w:val="001821BA"/>
    <w:rsid w:val="001824F7"/>
    <w:rsid w:val="00186BCA"/>
    <w:rsid w:val="001878A4"/>
    <w:rsid w:val="00190301"/>
    <w:rsid w:val="00191A51"/>
    <w:rsid w:val="0019203F"/>
    <w:rsid w:val="001A0773"/>
    <w:rsid w:val="001A6F4C"/>
    <w:rsid w:val="001B1A46"/>
    <w:rsid w:val="001B79AB"/>
    <w:rsid w:val="001C07D4"/>
    <w:rsid w:val="001C438D"/>
    <w:rsid w:val="001C5900"/>
    <w:rsid w:val="001D2704"/>
    <w:rsid w:val="001D37FC"/>
    <w:rsid w:val="001D4338"/>
    <w:rsid w:val="001E3597"/>
    <w:rsid w:val="001E3A1D"/>
    <w:rsid w:val="001E4B94"/>
    <w:rsid w:val="001E5582"/>
    <w:rsid w:val="001E657B"/>
    <w:rsid w:val="001E659A"/>
    <w:rsid w:val="001E74BE"/>
    <w:rsid w:val="001E7563"/>
    <w:rsid w:val="001E7A90"/>
    <w:rsid w:val="001F01BF"/>
    <w:rsid w:val="001F0225"/>
    <w:rsid w:val="001F0EB1"/>
    <w:rsid w:val="001F3648"/>
    <w:rsid w:val="001F4B33"/>
    <w:rsid w:val="00201280"/>
    <w:rsid w:val="00204534"/>
    <w:rsid w:val="00207B68"/>
    <w:rsid w:val="0021231A"/>
    <w:rsid w:val="00214703"/>
    <w:rsid w:val="0023333C"/>
    <w:rsid w:val="00235D07"/>
    <w:rsid w:val="00237DF4"/>
    <w:rsid w:val="00241124"/>
    <w:rsid w:val="0024145D"/>
    <w:rsid w:val="0024283C"/>
    <w:rsid w:val="00243543"/>
    <w:rsid w:val="00250F28"/>
    <w:rsid w:val="00254AA8"/>
    <w:rsid w:val="00255A35"/>
    <w:rsid w:val="00256BBD"/>
    <w:rsid w:val="00256C01"/>
    <w:rsid w:val="00260D65"/>
    <w:rsid w:val="0026157C"/>
    <w:rsid w:val="0026180A"/>
    <w:rsid w:val="002623F3"/>
    <w:rsid w:val="0026281F"/>
    <w:rsid w:val="00265A85"/>
    <w:rsid w:val="002712D3"/>
    <w:rsid w:val="002746BC"/>
    <w:rsid w:val="0027691D"/>
    <w:rsid w:val="0028071D"/>
    <w:rsid w:val="00281E3D"/>
    <w:rsid w:val="002827AC"/>
    <w:rsid w:val="00283641"/>
    <w:rsid w:val="00283BB4"/>
    <w:rsid w:val="00284CA7"/>
    <w:rsid w:val="002852C5"/>
    <w:rsid w:val="002903B5"/>
    <w:rsid w:val="0029231A"/>
    <w:rsid w:val="00293058"/>
    <w:rsid w:val="00294E3E"/>
    <w:rsid w:val="00295C33"/>
    <w:rsid w:val="00297DA2"/>
    <w:rsid w:val="00297E8B"/>
    <w:rsid w:val="002A620D"/>
    <w:rsid w:val="002A6EC6"/>
    <w:rsid w:val="002A7242"/>
    <w:rsid w:val="002A7EB8"/>
    <w:rsid w:val="002B18BA"/>
    <w:rsid w:val="002B2019"/>
    <w:rsid w:val="002B2714"/>
    <w:rsid w:val="002B3109"/>
    <w:rsid w:val="002B31AB"/>
    <w:rsid w:val="002B7E70"/>
    <w:rsid w:val="002C11ED"/>
    <w:rsid w:val="002C5D35"/>
    <w:rsid w:val="002C7539"/>
    <w:rsid w:val="002D3E61"/>
    <w:rsid w:val="002D734D"/>
    <w:rsid w:val="002E03C1"/>
    <w:rsid w:val="002E0D60"/>
    <w:rsid w:val="002E229A"/>
    <w:rsid w:val="002E2854"/>
    <w:rsid w:val="002E6D84"/>
    <w:rsid w:val="002E7809"/>
    <w:rsid w:val="002F7334"/>
    <w:rsid w:val="003019A3"/>
    <w:rsid w:val="00305115"/>
    <w:rsid w:val="0030662F"/>
    <w:rsid w:val="0031569C"/>
    <w:rsid w:val="00316A22"/>
    <w:rsid w:val="003204AA"/>
    <w:rsid w:val="00320A1E"/>
    <w:rsid w:val="00320FB9"/>
    <w:rsid w:val="00323732"/>
    <w:rsid w:val="0032699E"/>
    <w:rsid w:val="003270B9"/>
    <w:rsid w:val="00327111"/>
    <w:rsid w:val="0033081C"/>
    <w:rsid w:val="003338E2"/>
    <w:rsid w:val="0034001F"/>
    <w:rsid w:val="00343784"/>
    <w:rsid w:val="00343BD1"/>
    <w:rsid w:val="0034448A"/>
    <w:rsid w:val="00345A6A"/>
    <w:rsid w:val="0034786A"/>
    <w:rsid w:val="00350733"/>
    <w:rsid w:val="00352576"/>
    <w:rsid w:val="00354FFF"/>
    <w:rsid w:val="00355D64"/>
    <w:rsid w:val="00355D6C"/>
    <w:rsid w:val="00360EA8"/>
    <w:rsid w:val="003612DA"/>
    <w:rsid w:val="00362577"/>
    <w:rsid w:val="0036472A"/>
    <w:rsid w:val="00371531"/>
    <w:rsid w:val="00371E75"/>
    <w:rsid w:val="00372B02"/>
    <w:rsid w:val="0037729B"/>
    <w:rsid w:val="00377606"/>
    <w:rsid w:val="00385F73"/>
    <w:rsid w:val="0038713D"/>
    <w:rsid w:val="00397512"/>
    <w:rsid w:val="003A0588"/>
    <w:rsid w:val="003A1A4B"/>
    <w:rsid w:val="003A1DF0"/>
    <w:rsid w:val="003A6A87"/>
    <w:rsid w:val="003A6AA1"/>
    <w:rsid w:val="003B0DE2"/>
    <w:rsid w:val="003B6053"/>
    <w:rsid w:val="003B7C1A"/>
    <w:rsid w:val="003C08D0"/>
    <w:rsid w:val="003C0DBA"/>
    <w:rsid w:val="003C1555"/>
    <w:rsid w:val="003C459C"/>
    <w:rsid w:val="003C4D6F"/>
    <w:rsid w:val="003C523B"/>
    <w:rsid w:val="003C5526"/>
    <w:rsid w:val="003D461E"/>
    <w:rsid w:val="003E0553"/>
    <w:rsid w:val="003E1318"/>
    <w:rsid w:val="003E1725"/>
    <w:rsid w:val="003E19AA"/>
    <w:rsid w:val="003F16B7"/>
    <w:rsid w:val="003F4083"/>
    <w:rsid w:val="003F4AA7"/>
    <w:rsid w:val="003F7698"/>
    <w:rsid w:val="00402ABE"/>
    <w:rsid w:val="004129BF"/>
    <w:rsid w:val="00412C17"/>
    <w:rsid w:val="00413379"/>
    <w:rsid w:val="0041441A"/>
    <w:rsid w:val="00415C5C"/>
    <w:rsid w:val="0041752D"/>
    <w:rsid w:val="004206D1"/>
    <w:rsid w:val="00423E53"/>
    <w:rsid w:val="00424B41"/>
    <w:rsid w:val="00426F4C"/>
    <w:rsid w:val="0042766E"/>
    <w:rsid w:val="00430CF6"/>
    <w:rsid w:val="00434E15"/>
    <w:rsid w:val="00440DC2"/>
    <w:rsid w:val="004459BB"/>
    <w:rsid w:val="004471A2"/>
    <w:rsid w:val="0045125C"/>
    <w:rsid w:val="00453F3C"/>
    <w:rsid w:val="0045404C"/>
    <w:rsid w:val="00460062"/>
    <w:rsid w:val="004605E1"/>
    <w:rsid w:val="00462F8E"/>
    <w:rsid w:val="00466522"/>
    <w:rsid w:val="00467EA2"/>
    <w:rsid w:val="004706C5"/>
    <w:rsid w:val="00472232"/>
    <w:rsid w:val="004777A6"/>
    <w:rsid w:val="004852C8"/>
    <w:rsid w:val="004859E9"/>
    <w:rsid w:val="00487240"/>
    <w:rsid w:val="004874F6"/>
    <w:rsid w:val="00490833"/>
    <w:rsid w:val="0049471E"/>
    <w:rsid w:val="004A1174"/>
    <w:rsid w:val="004A138A"/>
    <w:rsid w:val="004A22B9"/>
    <w:rsid w:val="004A2713"/>
    <w:rsid w:val="004A276A"/>
    <w:rsid w:val="004A4728"/>
    <w:rsid w:val="004A6635"/>
    <w:rsid w:val="004B09D0"/>
    <w:rsid w:val="004C0429"/>
    <w:rsid w:val="004C4F23"/>
    <w:rsid w:val="004C640D"/>
    <w:rsid w:val="004C6E54"/>
    <w:rsid w:val="004D027D"/>
    <w:rsid w:val="004D05AC"/>
    <w:rsid w:val="004D1F2A"/>
    <w:rsid w:val="004D33E5"/>
    <w:rsid w:val="004D3A09"/>
    <w:rsid w:val="004E4A1C"/>
    <w:rsid w:val="004E4E76"/>
    <w:rsid w:val="004E731D"/>
    <w:rsid w:val="004E7471"/>
    <w:rsid w:val="004F1E58"/>
    <w:rsid w:val="004F24A5"/>
    <w:rsid w:val="004F415F"/>
    <w:rsid w:val="004F7897"/>
    <w:rsid w:val="00503F15"/>
    <w:rsid w:val="00505765"/>
    <w:rsid w:val="00506D05"/>
    <w:rsid w:val="00507CF6"/>
    <w:rsid w:val="00513D07"/>
    <w:rsid w:val="00513E91"/>
    <w:rsid w:val="00515B40"/>
    <w:rsid w:val="00517192"/>
    <w:rsid w:val="00520208"/>
    <w:rsid w:val="00522894"/>
    <w:rsid w:val="00526D6B"/>
    <w:rsid w:val="0052795D"/>
    <w:rsid w:val="005323E3"/>
    <w:rsid w:val="00535152"/>
    <w:rsid w:val="00537939"/>
    <w:rsid w:val="005403AE"/>
    <w:rsid w:val="005435E1"/>
    <w:rsid w:val="0054476D"/>
    <w:rsid w:val="00545525"/>
    <w:rsid w:val="00545A51"/>
    <w:rsid w:val="005564EC"/>
    <w:rsid w:val="00560499"/>
    <w:rsid w:val="00561171"/>
    <w:rsid w:val="0056195E"/>
    <w:rsid w:val="00562924"/>
    <w:rsid w:val="005643B9"/>
    <w:rsid w:val="00565FA3"/>
    <w:rsid w:val="00572DD2"/>
    <w:rsid w:val="0057575C"/>
    <w:rsid w:val="0057730C"/>
    <w:rsid w:val="0057772E"/>
    <w:rsid w:val="005817F6"/>
    <w:rsid w:val="00583B1B"/>
    <w:rsid w:val="00584DA7"/>
    <w:rsid w:val="00585FB1"/>
    <w:rsid w:val="005867CF"/>
    <w:rsid w:val="00591FC4"/>
    <w:rsid w:val="005938A7"/>
    <w:rsid w:val="005A00BD"/>
    <w:rsid w:val="005A689B"/>
    <w:rsid w:val="005B40BE"/>
    <w:rsid w:val="005B4655"/>
    <w:rsid w:val="005B6C60"/>
    <w:rsid w:val="005D2CA8"/>
    <w:rsid w:val="005D69A7"/>
    <w:rsid w:val="005E083E"/>
    <w:rsid w:val="005E1992"/>
    <w:rsid w:val="005E1AB7"/>
    <w:rsid w:val="005E1E42"/>
    <w:rsid w:val="005E20F9"/>
    <w:rsid w:val="005E4798"/>
    <w:rsid w:val="005E7FC6"/>
    <w:rsid w:val="005F1013"/>
    <w:rsid w:val="005F16E3"/>
    <w:rsid w:val="005F2E36"/>
    <w:rsid w:val="005F3673"/>
    <w:rsid w:val="005F38E7"/>
    <w:rsid w:val="006020F0"/>
    <w:rsid w:val="00605B68"/>
    <w:rsid w:val="0060764B"/>
    <w:rsid w:val="006100FC"/>
    <w:rsid w:val="006148A0"/>
    <w:rsid w:val="00617108"/>
    <w:rsid w:val="006213CC"/>
    <w:rsid w:val="006220A7"/>
    <w:rsid w:val="00622447"/>
    <w:rsid w:val="00625066"/>
    <w:rsid w:val="00627B0B"/>
    <w:rsid w:val="006304CE"/>
    <w:rsid w:val="00635737"/>
    <w:rsid w:val="006366A1"/>
    <w:rsid w:val="00641766"/>
    <w:rsid w:val="006419D0"/>
    <w:rsid w:val="0064638D"/>
    <w:rsid w:val="00650601"/>
    <w:rsid w:val="0065191B"/>
    <w:rsid w:val="00654608"/>
    <w:rsid w:val="00655720"/>
    <w:rsid w:val="00660C56"/>
    <w:rsid w:val="006613E2"/>
    <w:rsid w:val="006633CD"/>
    <w:rsid w:val="00664939"/>
    <w:rsid w:val="00665FD3"/>
    <w:rsid w:val="00666976"/>
    <w:rsid w:val="00671E1C"/>
    <w:rsid w:val="00671E79"/>
    <w:rsid w:val="00672B39"/>
    <w:rsid w:val="0067770C"/>
    <w:rsid w:val="006831FD"/>
    <w:rsid w:val="0068528F"/>
    <w:rsid w:val="00685B99"/>
    <w:rsid w:val="00690D2E"/>
    <w:rsid w:val="00692538"/>
    <w:rsid w:val="00692C54"/>
    <w:rsid w:val="0069391D"/>
    <w:rsid w:val="00694869"/>
    <w:rsid w:val="006967D7"/>
    <w:rsid w:val="00696DA1"/>
    <w:rsid w:val="006A483D"/>
    <w:rsid w:val="006A5DB0"/>
    <w:rsid w:val="006A79FA"/>
    <w:rsid w:val="006B2988"/>
    <w:rsid w:val="006B40E3"/>
    <w:rsid w:val="006C08C2"/>
    <w:rsid w:val="006C0CBA"/>
    <w:rsid w:val="006C325F"/>
    <w:rsid w:val="006C381E"/>
    <w:rsid w:val="006C3C5B"/>
    <w:rsid w:val="006C48E7"/>
    <w:rsid w:val="006C4EB8"/>
    <w:rsid w:val="006C6320"/>
    <w:rsid w:val="006D4368"/>
    <w:rsid w:val="006D6024"/>
    <w:rsid w:val="006D6BF8"/>
    <w:rsid w:val="006E0831"/>
    <w:rsid w:val="006E6CAC"/>
    <w:rsid w:val="006E78CA"/>
    <w:rsid w:val="006F3363"/>
    <w:rsid w:val="006F5125"/>
    <w:rsid w:val="006F5145"/>
    <w:rsid w:val="006F733E"/>
    <w:rsid w:val="00700596"/>
    <w:rsid w:val="00702200"/>
    <w:rsid w:val="00702E18"/>
    <w:rsid w:val="00702F54"/>
    <w:rsid w:val="00707A53"/>
    <w:rsid w:val="00715AC7"/>
    <w:rsid w:val="00716824"/>
    <w:rsid w:val="00720A84"/>
    <w:rsid w:val="007242AD"/>
    <w:rsid w:val="00724810"/>
    <w:rsid w:val="00731476"/>
    <w:rsid w:val="007435EE"/>
    <w:rsid w:val="007447B3"/>
    <w:rsid w:val="00745E5F"/>
    <w:rsid w:val="0075439D"/>
    <w:rsid w:val="00755A16"/>
    <w:rsid w:val="0075784A"/>
    <w:rsid w:val="00761B41"/>
    <w:rsid w:val="00764A6C"/>
    <w:rsid w:val="0076654F"/>
    <w:rsid w:val="007671F7"/>
    <w:rsid w:val="007758F0"/>
    <w:rsid w:val="00775A78"/>
    <w:rsid w:val="007808AF"/>
    <w:rsid w:val="00783630"/>
    <w:rsid w:val="007839C2"/>
    <w:rsid w:val="007856B5"/>
    <w:rsid w:val="00787C98"/>
    <w:rsid w:val="00791CAE"/>
    <w:rsid w:val="00797047"/>
    <w:rsid w:val="007A4405"/>
    <w:rsid w:val="007A4CD6"/>
    <w:rsid w:val="007A585D"/>
    <w:rsid w:val="007A69AE"/>
    <w:rsid w:val="007B1FA2"/>
    <w:rsid w:val="007B6203"/>
    <w:rsid w:val="007C1462"/>
    <w:rsid w:val="007C2741"/>
    <w:rsid w:val="007C3393"/>
    <w:rsid w:val="007C4A3E"/>
    <w:rsid w:val="007C567C"/>
    <w:rsid w:val="007D04BF"/>
    <w:rsid w:val="007D5FC4"/>
    <w:rsid w:val="007D7C0C"/>
    <w:rsid w:val="007E1650"/>
    <w:rsid w:val="007F37AE"/>
    <w:rsid w:val="00803EE6"/>
    <w:rsid w:val="00803F9C"/>
    <w:rsid w:val="00815381"/>
    <w:rsid w:val="00827823"/>
    <w:rsid w:val="00830C75"/>
    <w:rsid w:val="00831098"/>
    <w:rsid w:val="00832DA2"/>
    <w:rsid w:val="0083568D"/>
    <w:rsid w:val="0084039C"/>
    <w:rsid w:val="008414EB"/>
    <w:rsid w:val="008527BF"/>
    <w:rsid w:val="00854FDE"/>
    <w:rsid w:val="0086308C"/>
    <w:rsid w:val="00866898"/>
    <w:rsid w:val="00867CED"/>
    <w:rsid w:val="00875BAA"/>
    <w:rsid w:val="00876990"/>
    <w:rsid w:val="0087730B"/>
    <w:rsid w:val="008846EC"/>
    <w:rsid w:val="008867C6"/>
    <w:rsid w:val="008916E9"/>
    <w:rsid w:val="00895045"/>
    <w:rsid w:val="00897477"/>
    <w:rsid w:val="008A6143"/>
    <w:rsid w:val="008B248E"/>
    <w:rsid w:val="008B4135"/>
    <w:rsid w:val="008C1B6D"/>
    <w:rsid w:val="008C4207"/>
    <w:rsid w:val="008D3866"/>
    <w:rsid w:val="008D4793"/>
    <w:rsid w:val="008D62F7"/>
    <w:rsid w:val="008D7CE0"/>
    <w:rsid w:val="008E0246"/>
    <w:rsid w:val="008E25A8"/>
    <w:rsid w:val="008E7FB3"/>
    <w:rsid w:val="008F6C42"/>
    <w:rsid w:val="009001DE"/>
    <w:rsid w:val="0090112F"/>
    <w:rsid w:val="00903F02"/>
    <w:rsid w:val="00906F50"/>
    <w:rsid w:val="00912047"/>
    <w:rsid w:val="009161BC"/>
    <w:rsid w:val="009161E1"/>
    <w:rsid w:val="009169FF"/>
    <w:rsid w:val="009240EF"/>
    <w:rsid w:val="00927D56"/>
    <w:rsid w:val="00934C7B"/>
    <w:rsid w:val="00935DCF"/>
    <w:rsid w:val="009376A9"/>
    <w:rsid w:val="009423B9"/>
    <w:rsid w:val="009476C3"/>
    <w:rsid w:val="00953DD4"/>
    <w:rsid w:val="00954BD4"/>
    <w:rsid w:val="00956C99"/>
    <w:rsid w:val="00960355"/>
    <w:rsid w:val="00961FB8"/>
    <w:rsid w:val="009627CC"/>
    <w:rsid w:val="0096366B"/>
    <w:rsid w:val="00967FBF"/>
    <w:rsid w:val="00970480"/>
    <w:rsid w:val="00971FF1"/>
    <w:rsid w:val="00972830"/>
    <w:rsid w:val="00975AEF"/>
    <w:rsid w:val="00976829"/>
    <w:rsid w:val="00977B86"/>
    <w:rsid w:val="00986419"/>
    <w:rsid w:val="009879DC"/>
    <w:rsid w:val="009907B2"/>
    <w:rsid w:val="00995023"/>
    <w:rsid w:val="009A00EB"/>
    <w:rsid w:val="009A1225"/>
    <w:rsid w:val="009A3734"/>
    <w:rsid w:val="009A52D3"/>
    <w:rsid w:val="009A7282"/>
    <w:rsid w:val="009B0969"/>
    <w:rsid w:val="009B0E4B"/>
    <w:rsid w:val="009B17AF"/>
    <w:rsid w:val="009B4E30"/>
    <w:rsid w:val="009C3B1F"/>
    <w:rsid w:val="009C6FFE"/>
    <w:rsid w:val="009D1B0D"/>
    <w:rsid w:val="009D5FAE"/>
    <w:rsid w:val="009F10F6"/>
    <w:rsid w:val="009F2962"/>
    <w:rsid w:val="009F32CB"/>
    <w:rsid w:val="009F3C5D"/>
    <w:rsid w:val="009F49C7"/>
    <w:rsid w:val="009F4C46"/>
    <w:rsid w:val="009F6426"/>
    <w:rsid w:val="00A006C8"/>
    <w:rsid w:val="00A01243"/>
    <w:rsid w:val="00A01D19"/>
    <w:rsid w:val="00A10462"/>
    <w:rsid w:val="00A10D03"/>
    <w:rsid w:val="00A156BF"/>
    <w:rsid w:val="00A15977"/>
    <w:rsid w:val="00A215AA"/>
    <w:rsid w:val="00A27D61"/>
    <w:rsid w:val="00A3213A"/>
    <w:rsid w:val="00A34551"/>
    <w:rsid w:val="00A379B4"/>
    <w:rsid w:val="00A45522"/>
    <w:rsid w:val="00A6381E"/>
    <w:rsid w:val="00A67230"/>
    <w:rsid w:val="00A7070E"/>
    <w:rsid w:val="00A73516"/>
    <w:rsid w:val="00A73A18"/>
    <w:rsid w:val="00A74798"/>
    <w:rsid w:val="00A81313"/>
    <w:rsid w:val="00A813AE"/>
    <w:rsid w:val="00A827B4"/>
    <w:rsid w:val="00A90981"/>
    <w:rsid w:val="00A93888"/>
    <w:rsid w:val="00A948C4"/>
    <w:rsid w:val="00A95560"/>
    <w:rsid w:val="00A97111"/>
    <w:rsid w:val="00AA2FEB"/>
    <w:rsid w:val="00AA5C64"/>
    <w:rsid w:val="00AA73CA"/>
    <w:rsid w:val="00AB0F32"/>
    <w:rsid w:val="00AB6271"/>
    <w:rsid w:val="00AC21E5"/>
    <w:rsid w:val="00AC4978"/>
    <w:rsid w:val="00AC4CBB"/>
    <w:rsid w:val="00AC57FD"/>
    <w:rsid w:val="00AC73D3"/>
    <w:rsid w:val="00AD3392"/>
    <w:rsid w:val="00AD71FA"/>
    <w:rsid w:val="00AE240C"/>
    <w:rsid w:val="00AE251C"/>
    <w:rsid w:val="00AE278D"/>
    <w:rsid w:val="00AE3D97"/>
    <w:rsid w:val="00AE56E3"/>
    <w:rsid w:val="00AE5A1F"/>
    <w:rsid w:val="00AF33FA"/>
    <w:rsid w:val="00AF4ED2"/>
    <w:rsid w:val="00B0696B"/>
    <w:rsid w:val="00B06D36"/>
    <w:rsid w:val="00B07199"/>
    <w:rsid w:val="00B1020A"/>
    <w:rsid w:val="00B1101A"/>
    <w:rsid w:val="00B11704"/>
    <w:rsid w:val="00B13400"/>
    <w:rsid w:val="00B20D17"/>
    <w:rsid w:val="00B24BE9"/>
    <w:rsid w:val="00B32096"/>
    <w:rsid w:val="00B356D4"/>
    <w:rsid w:val="00B36095"/>
    <w:rsid w:val="00B408D9"/>
    <w:rsid w:val="00B509B7"/>
    <w:rsid w:val="00B51B13"/>
    <w:rsid w:val="00B51D25"/>
    <w:rsid w:val="00B52471"/>
    <w:rsid w:val="00B54308"/>
    <w:rsid w:val="00B55155"/>
    <w:rsid w:val="00B563D7"/>
    <w:rsid w:val="00B601E4"/>
    <w:rsid w:val="00B603B3"/>
    <w:rsid w:val="00B60E62"/>
    <w:rsid w:val="00B62E5E"/>
    <w:rsid w:val="00B66C02"/>
    <w:rsid w:val="00B72181"/>
    <w:rsid w:val="00B7429D"/>
    <w:rsid w:val="00B74894"/>
    <w:rsid w:val="00B763DD"/>
    <w:rsid w:val="00B817A3"/>
    <w:rsid w:val="00B877DC"/>
    <w:rsid w:val="00B92D5A"/>
    <w:rsid w:val="00B94280"/>
    <w:rsid w:val="00BA032D"/>
    <w:rsid w:val="00BA1A85"/>
    <w:rsid w:val="00BB07BB"/>
    <w:rsid w:val="00BB617D"/>
    <w:rsid w:val="00BC1CDF"/>
    <w:rsid w:val="00BC6820"/>
    <w:rsid w:val="00BC7F4B"/>
    <w:rsid w:val="00BD1BB2"/>
    <w:rsid w:val="00BD3352"/>
    <w:rsid w:val="00BD37DE"/>
    <w:rsid w:val="00BD500A"/>
    <w:rsid w:val="00BD650C"/>
    <w:rsid w:val="00BD677C"/>
    <w:rsid w:val="00BD7199"/>
    <w:rsid w:val="00BE09B4"/>
    <w:rsid w:val="00BE370E"/>
    <w:rsid w:val="00BE3A1C"/>
    <w:rsid w:val="00BE3F4E"/>
    <w:rsid w:val="00BE5DC6"/>
    <w:rsid w:val="00BE6C2B"/>
    <w:rsid w:val="00BF3256"/>
    <w:rsid w:val="00BF3BF8"/>
    <w:rsid w:val="00BF44AC"/>
    <w:rsid w:val="00BF534E"/>
    <w:rsid w:val="00BF558D"/>
    <w:rsid w:val="00BF689D"/>
    <w:rsid w:val="00BF6F08"/>
    <w:rsid w:val="00C00A29"/>
    <w:rsid w:val="00C0111A"/>
    <w:rsid w:val="00C01653"/>
    <w:rsid w:val="00C02197"/>
    <w:rsid w:val="00C02E52"/>
    <w:rsid w:val="00C042AA"/>
    <w:rsid w:val="00C06FDD"/>
    <w:rsid w:val="00C124B9"/>
    <w:rsid w:val="00C12D83"/>
    <w:rsid w:val="00C140FC"/>
    <w:rsid w:val="00C16EAA"/>
    <w:rsid w:val="00C20BBD"/>
    <w:rsid w:val="00C2274D"/>
    <w:rsid w:val="00C24162"/>
    <w:rsid w:val="00C244B6"/>
    <w:rsid w:val="00C2684C"/>
    <w:rsid w:val="00C26925"/>
    <w:rsid w:val="00C34430"/>
    <w:rsid w:val="00C36414"/>
    <w:rsid w:val="00C3707E"/>
    <w:rsid w:val="00C37763"/>
    <w:rsid w:val="00C42190"/>
    <w:rsid w:val="00C4595C"/>
    <w:rsid w:val="00C4664D"/>
    <w:rsid w:val="00C503CE"/>
    <w:rsid w:val="00C513A6"/>
    <w:rsid w:val="00C51E3E"/>
    <w:rsid w:val="00C52951"/>
    <w:rsid w:val="00C63317"/>
    <w:rsid w:val="00C63457"/>
    <w:rsid w:val="00C655B3"/>
    <w:rsid w:val="00C656B0"/>
    <w:rsid w:val="00C74F2B"/>
    <w:rsid w:val="00C808A0"/>
    <w:rsid w:val="00C82A88"/>
    <w:rsid w:val="00C86742"/>
    <w:rsid w:val="00C90702"/>
    <w:rsid w:val="00C9227F"/>
    <w:rsid w:val="00C92F48"/>
    <w:rsid w:val="00C9372A"/>
    <w:rsid w:val="00C93C4A"/>
    <w:rsid w:val="00CA06AE"/>
    <w:rsid w:val="00CA4349"/>
    <w:rsid w:val="00CA4938"/>
    <w:rsid w:val="00CA7632"/>
    <w:rsid w:val="00CB0B30"/>
    <w:rsid w:val="00CB0EB5"/>
    <w:rsid w:val="00CB14AA"/>
    <w:rsid w:val="00CB71C1"/>
    <w:rsid w:val="00CC044C"/>
    <w:rsid w:val="00CC1111"/>
    <w:rsid w:val="00CC4C11"/>
    <w:rsid w:val="00CC5D7B"/>
    <w:rsid w:val="00CC60D8"/>
    <w:rsid w:val="00CC7511"/>
    <w:rsid w:val="00CD3233"/>
    <w:rsid w:val="00CD348D"/>
    <w:rsid w:val="00CD492E"/>
    <w:rsid w:val="00CD5C16"/>
    <w:rsid w:val="00CD6F1C"/>
    <w:rsid w:val="00CD764C"/>
    <w:rsid w:val="00CE0106"/>
    <w:rsid w:val="00CE39F1"/>
    <w:rsid w:val="00CE3C0D"/>
    <w:rsid w:val="00CE5E9E"/>
    <w:rsid w:val="00CE648F"/>
    <w:rsid w:val="00CF50BF"/>
    <w:rsid w:val="00D00C80"/>
    <w:rsid w:val="00D01929"/>
    <w:rsid w:val="00D03D94"/>
    <w:rsid w:val="00D06EB3"/>
    <w:rsid w:val="00D06F6D"/>
    <w:rsid w:val="00D071E0"/>
    <w:rsid w:val="00D105BD"/>
    <w:rsid w:val="00D141A3"/>
    <w:rsid w:val="00D24DBA"/>
    <w:rsid w:val="00D2644E"/>
    <w:rsid w:val="00D264F9"/>
    <w:rsid w:val="00D27520"/>
    <w:rsid w:val="00D2782B"/>
    <w:rsid w:val="00D35A23"/>
    <w:rsid w:val="00D37489"/>
    <w:rsid w:val="00D376F9"/>
    <w:rsid w:val="00D47CFC"/>
    <w:rsid w:val="00D52AE6"/>
    <w:rsid w:val="00D53542"/>
    <w:rsid w:val="00D55402"/>
    <w:rsid w:val="00D63E51"/>
    <w:rsid w:val="00D657D4"/>
    <w:rsid w:val="00D77964"/>
    <w:rsid w:val="00D86F3E"/>
    <w:rsid w:val="00D87B17"/>
    <w:rsid w:val="00D90E7B"/>
    <w:rsid w:val="00D92BDD"/>
    <w:rsid w:val="00DA21CE"/>
    <w:rsid w:val="00DA25E8"/>
    <w:rsid w:val="00DB6129"/>
    <w:rsid w:val="00DB6B6F"/>
    <w:rsid w:val="00DC10B8"/>
    <w:rsid w:val="00DC262E"/>
    <w:rsid w:val="00DC3673"/>
    <w:rsid w:val="00DC3710"/>
    <w:rsid w:val="00DD6DD0"/>
    <w:rsid w:val="00DE091C"/>
    <w:rsid w:val="00DE0AD6"/>
    <w:rsid w:val="00DE182E"/>
    <w:rsid w:val="00DE2617"/>
    <w:rsid w:val="00DE403A"/>
    <w:rsid w:val="00DE7839"/>
    <w:rsid w:val="00DF06F3"/>
    <w:rsid w:val="00DF3397"/>
    <w:rsid w:val="00DF799A"/>
    <w:rsid w:val="00E0007F"/>
    <w:rsid w:val="00E03EB8"/>
    <w:rsid w:val="00E061BA"/>
    <w:rsid w:val="00E06CF3"/>
    <w:rsid w:val="00E07525"/>
    <w:rsid w:val="00E108F3"/>
    <w:rsid w:val="00E12CBF"/>
    <w:rsid w:val="00E137FA"/>
    <w:rsid w:val="00E14A33"/>
    <w:rsid w:val="00E212E2"/>
    <w:rsid w:val="00E25533"/>
    <w:rsid w:val="00E30912"/>
    <w:rsid w:val="00E30FAC"/>
    <w:rsid w:val="00E31521"/>
    <w:rsid w:val="00E32FFE"/>
    <w:rsid w:val="00E35BB8"/>
    <w:rsid w:val="00E36ABD"/>
    <w:rsid w:val="00E406D0"/>
    <w:rsid w:val="00E40F4A"/>
    <w:rsid w:val="00E41E07"/>
    <w:rsid w:val="00E42107"/>
    <w:rsid w:val="00E4220E"/>
    <w:rsid w:val="00E42752"/>
    <w:rsid w:val="00E42A62"/>
    <w:rsid w:val="00E458D2"/>
    <w:rsid w:val="00E45BEF"/>
    <w:rsid w:val="00E506D2"/>
    <w:rsid w:val="00E50BD7"/>
    <w:rsid w:val="00E52241"/>
    <w:rsid w:val="00E55176"/>
    <w:rsid w:val="00E5556F"/>
    <w:rsid w:val="00E56948"/>
    <w:rsid w:val="00E61358"/>
    <w:rsid w:val="00E62F29"/>
    <w:rsid w:val="00E6532E"/>
    <w:rsid w:val="00E66072"/>
    <w:rsid w:val="00E663AB"/>
    <w:rsid w:val="00E753F9"/>
    <w:rsid w:val="00E805D2"/>
    <w:rsid w:val="00E81AE3"/>
    <w:rsid w:val="00E83AE4"/>
    <w:rsid w:val="00E87A7C"/>
    <w:rsid w:val="00E90D88"/>
    <w:rsid w:val="00E96EF3"/>
    <w:rsid w:val="00E97D85"/>
    <w:rsid w:val="00EA0DE9"/>
    <w:rsid w:val="00EA15A9"/>
    <w:rsid w:val="00EA209A"/>
    <w:rsid w:val="00EA327D"/>
    <w:rsid w:val="00EA3534"/>
    <w:rsid w:val="00EB0BF4"/>
    <w:rsid w:val="00EB1436"/>
    <w:rsid w:val="00EB1DF4"/>
    <w:rsid w:val="00EB5F1E"/>
    <w:rsid w:val="00EB64BB"/>
    <w:rsid w:val="00EC7FA1"/>
    <w:rsid w:val="00ED2C9D"/>
    <w:rsid w:val="00ED52B8"/>
    <w:rsid w:val="00ED5E4D"/>
    <w:rsid w:val="00ED62A1"/>
    <w:rsid w:val="00EE08EA"/>
    <w:rsid w:val="00EE1455"/>
    <w:rsid w:val="00EE23C9"/>
    <w:rsid w:val="00EF56B3"/>
    <w:rsid w:val="00EF5E07"/>
    <w:rsid w:val="00EF6FF6"/>
    <w:rsid w:val="00F00BAC"/>
    <w:rsid w:val="00F017B1"/>
    <w:rsid w:val="00F022D5"/>
    <w:rsid w:val="00F03306"/>
    <w:rsid w:val="00F051F9"/>
    <w:rsid w:val="00F05A80"/>
    <w:rsid w:val="00F0711D"/>
    <w:rsid w:val="00F07877"/>
    <w:rsid w:val="00F1558E"/>
    <w:rsid w:val="00F21577"/>
    <w:rsid w:val="00F2181A"/>
    <w:rsid w:val="00F24593"/>
    <w:rsid w:val="00F25BE2"/>
    <w:rsid w:val="00F26C41"/>
    <w:rsid w:val="00F354DC"/>
    <w:rsid w:val="00F401E9"/>
    <w:rsid w:val="00F43338"/>
    <w:rsid w:val="00F47E46"/>
    <w:rsid w:val="00F50602"/>
    <w:rsid w:val="00F51091"/>
    <w:rsid w:val="00F51093"/>
    <w:rsid w:val="00F54324"/>
    <w:rsid w:val="00F60158"/>
    <w:rsid w:val="00F62F57"/>
    <w:rsid w:val="00F637A1"/>
    <w:rsid w:val="00F70DB3"/>
    <w:rsid w:val="00F74D04"/>
    <w:rsid w:val="00F7790A"/>
    <w:rsid w:val="00F802FE"/>
    <w:rsid w:val="00F84B1F"/>
    <w:rsid w:val="00F922E9"/>
    <w:rsid w:val="00F97AEE"/>
    <w:rsid w:val="00FA2397"/>
    <w:rsid w:val="00FA5F87"/>
    <w:rsid w:val="00FA749B"/>
    <w:rsid w:val="00FA74BC"/>
    <w:rsid w:val="00FB5477"/>
    <w:rsid w:val="00FB55AB"/>
    <w:rsid w:val="00FC03A3"/>
    <w:rsid w:val="00FC04CA"/>
    <w:rsid w:val="00FC3EDA"/>
    <w:rsid w:val="00FC41F0"/>
    <w:rsid w:val="00FC5362"/>
    <w:rsid w:val="00FC5E35"/>
    <w:rsid w:val="00FC6065"/>
    <w:rsid w:val="00FC6839"/>
    <w:rsid w:val="00FD137F"/>
    <w:rsid w:val="00FD797F"/>
    <w:rsid w:val="00FD7B24"/>
    <w:rsid w:val="00FE4077"/>
    <w:rsid w:val="00FE6F0F"/>
    <w:rsid w:val="00FF5CD8"/>
    <w:rsid w:val="00FF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A749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CA49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A4938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semiHidden/>
    <w:unhideWhenUsed/>
    <w:rsid w:val="00CA49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CA4938"/>
    <w:rPr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671E79"/>
    <w:rPr>
      <w:rFonts w:hAnsi="Arial" w:ascii="Arial"/>
      <w:i/>
      <w:iCs/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671E79"/>
    <w:rPr>
      <w:rFonts w:hAnsi="Arial" w:ascii="Arial"/>
      <w:i/>
      <w:iCs/>
      <w:sz w:val="24"/>
    </w:rPr>
  </w:style>
  <w:style w:styleId="Odlomakpopisa" w:type="paragraph">
    <w:name w:val="List Paragraph"/>
    <w:basedOn w:val="Normal"/>
    <w:uiPriority w:val="34"/>
    <w:qFormat/>
    <w:rsid w:val="00671E79"/>
    <w:pPr>
      <w:ind w:left="708"/>
    </w:pPr>
  </w:style>
  <w:style w:styleId="Reetkatablice" w:type="table">
    <w:name w:val="Table Grid"/>
    <w:basedOn w:val="Obinatablica"/>
    <w:rsid w:val="00B5430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77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60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60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60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60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A749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CA49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CA4938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semiHidden/>
    <w:unhideWhenUsed/>
    <w:rsid w:val="00CA49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CA4938"/>
    <w:rPr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671E79"/>
    <w:rPr>
      <w:rFonts w:ascii="Arial" w:hAnsi="Arial"/>
      <w:i/>
      <w:iCs/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671E79"/>
    <w:rPr>
      <w:rFonts w:ascii="Arial" w:hAnsi="Arial"/>
      <w:i/>
      <w:iCs/>
      <w:sz w:val="24"/>
    </w:rPr>
  </w:style>
  <w:style w:styleId="Odlomakpopisa" w:type="paragraph">
    <w:name w:val="List Paragraph"/>
    <w:basedOn w:val="Normal"/>
    <w:uiPriority w:val="34"/>
    <w:qFormat/>
    <w:rsid w:val="00671E79"/>
    <w:pPr>
      <w:ind w:left="708"/>
    </w:pPr>
  </w:style>
  <w:style w:styleId="Reetkatablice" w:type="table">
    <w:name w:val="Table Grid"/>
    <w:basedOn w:val="Obinatablica"/>
    <w:rsid w:val="00B5430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77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60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60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60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60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569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St-1155/2012-76</izvorni_sadrzaj>
    <derivirana_varijabla naziv="DomainObject.Oznaka_1">St-1155/2012-76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2012.</izvorni_sadrzaj>
    <derivirana_varijabla naziv="DomainObject.Predmet.DatumOsnivanja_1">14.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St-1155/2012</izvorni_sadrzaj>
    <derivirana_varijabla naziv="DomainObject.Predmet.OznakaBroj_1">St-1155/2012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GEMMA D.O.O. zastupanog po punomoćniku DARKO BRAJE</izvorni_sadrzaj>
    <derivirana_varijabla naziv="DomainObject.Predmet.ProtustrankaFormated_1">  AUTO GEMMA D.O.O. zastupanog po punomoćniku DARKO BRAJE</derivirana_varijabla>
  </DomainObject.Predmet.ProtustrankaFormated>
  <DomainObject.Predmet.ProtustrankaFormatedOIB>
    <izvorni_sadrzaj>  AUTO GEMMA D.O.O., OIB 12359337529 zastupanog po punomoćniku DARKO BRAJE</izvorni_sadrzaj>
    <derivirana_varijabla naziv="DomainObject.Predmet.ProtustrankaFormatedOIB_1">  AUTO GEMMA D.O.O., OIB 12359337529 zastupanog po punomoćniku DARKO BRAJE</derivirana_varijabla>
  </DomainObject.Predmet.ProtustrankaFormatedOIB>
  <DomainObject.Predmet.ProtustrankaFormatedWithAdress>
    <izvorni_sadrzaj> AUTO GEMMA D.O.O., DUBRAVA 136, 10000 Zagreb zastupanog po punomoćniku DARKO BRAJE</izvorni_sadrzaj>
    <derivirana_varijabla naziv="DomainObject.Predmet.ProtustrankaFormatedWithAdress_1"> AUTO GEMMA D.O.O., DUBRAVA 136, 10000 Zagreb zastupanog po punomoćniku DARKO BRAJE</derivirana_varijabla>
  </DomainObject.Predmet.ProtustrankaFormatedWithAdress>
  <DomainObject.Predmet.ProtustrankaFormatedWithAdressOIB>
    <izvorni_sadrzaj> AUTO GEMMA D.O.O., OIB 12359337529, DUBRAVA 136, 10000 Zagreb zastupanog po punomoćniku DARKO BRAJE</izvorni_sadrzaj>
    <derivirana_varijabla naziv="DomainObject.Predmet.ProtustrankaFormatedWithAdressOIB_1"> AUTO GEMMA D.O.O., OIB 12359337529, DUBRAVA 136, 10000 Zagreb zastupanog po punomoćniku DARKO BRAJE</derivirana_varijabla>
  </DomainObject.Predmet.ProtustrankaFormatedWithAdressOIB>
  <DomainObject.Predmet.ProtustrankaWithAdress>
    <izvorni_sadrzaj>AUTO GEMMA D.O.O. DUBRAVA 136, 10000 Zagreb</izvorni_sadrzaj>
    <derivirana_varijabla naziv="DomainObject.Predmet.ProtustrankaWithAdress_1">AUTO GEMMA D.O.O. DUBRAVA 136, 10000 Zagreb</derivirana_varijabla>
  </DomainObject.Predmet.ProtustrankaWithAdress>
  <DomainObject.Predmet.ProtustrankaWithAdressOIB>
    <izvorni_sadrzaj>AUTO GEMMA D.O.O., OIB 12359337529, DUBRAVA 136, 10000 Zagreb</izvorni_sadrzaj>
    <derivirana_varijabla naziv="DomainObject.Predmet.ProtustrankaWithAdressOIB_1">AUTO GEMMA D.O.O., OIB 12359337529, DUBRAVA 136, 10000 Zagreb</derivirana_varijabla>
  </DomainObject.Predmet.ProtustrankaWithAdressOIB>
  <DomainObject.Predmet.ProtustrankaNazivFormated>
    <izvorni_sadrzaj>AUTO GEMMA D.O.O.</izvorni_sadrzaj>
    <derivirana_varijabla naziv="DomainObject.Predmet.ProtustrankaNazivFormated_1">AUTO GEMMA D.O.O.</derivirana_varijabla>
  </DomainObject.Predmet.ProtustrankaNazivFormated>
  <DomainObject.Predmet.ProtustrankaNazivFormatedOIB>
    <izvorni_sadrzaj>AUTO GEMMA D.O.O., OIB 12359337529</izvorni_sadrzaj>
    <derivirana_varijabla naziv="DomainObject.Predmet.ProtustrankaNazivFormatedOIB_1">AUTO GEMMA D.O.O., OIB 12359337529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GEMMA d.o.o.</izvorni_sadrzaj>
    <derivirana_varijabla naziv="DomainObject.Predmet.StrankaFormated_1">  AUTO GEMMA d.o.o.</derivirana_varijabla>
  </DomainObject.Predmet.StrankaFormated>
  <DomainObject.Predmet.StrankaFormatedOIB>
    <izvorni_sadrzaj>  AUTO GEMMA d.o.o., OIB 12359337529</izvorni_sadrzaj>
    <derivirana_varijabla naziv="DomainObject.Predmet.StrankaFormatedOIB_1">  AUTO GEMMA d.o.o., OIB 12359337529</derivirana_varijabla>
  </DomainObject.Predmet.StrankaFormatedOIB>
  <DomainObject.Predmet.StrankaFormatedWithAdress>
    <izvorni_sadrzaj> AUTO GEMMA d.o.o., Dubrava 256/k, 10000 Zagreb</izvorni_sadrzaj>
    <derivirana_varijabla naziv="DomainObject.Predmet.StrankaFormatedWithAdress_1"> AUTO GEMMA d.o.o., Dubrava 256/k, 10000 Zagreb</derivirana_varijabla>
  </DomainObject.Predmet.StrankaFormatedWithAdress>
  <DomainObject.Predmet.StrankaFormatedWithAdressOIB>
    <izvorni_sadrzaj> AUTO GEMMA d.o.o., OIB 12359337529, Dubrava 256/k, 10000 Zagreb</izvorni_sadrzaj>
    <derivirana_varijabla naziv="DomainObject.Predmet.StrankaFormatedWithAdressOIB_1"> AUTO GEMMA d.o.o., OIB 12359337529, Dubrava 256/k, 10000 Zagreb</derivirana_varijabla>
  </DomainObject.Predmet.StrankaFormatedWithAdressOIB>
  <DomainObject.Predmet.StrankaWithAdress>
    <izvorni_sadrzaj>AUTO GEMMA d.o.o. Dubrava 256/k,10000 Zagreb</izvorni_sadrzaj>
    <derivirana_varijabla naziv="DomainObject.Predmet.StrankaWithAdress_1">AUTO GEMMA d.o.o. Dubrava 256/k,10000 Zagreb</derivirana_varijabla>
  </DomainObject.Predmet.StrankaWithAdress>
  <DomainObject.Predmet.StrankaWithAdressOIB>
    <izvorni_sadrzaj>AUTO GEMMA d.o.o., OIB 12359337529, Dubrava 256/k,10000 Zagreb</izvorni_sadrzaj>
    <derivirana_varijabla naziv="DomainObject.Predmet.StrankaWithAdressOIB_1">AUTO GEMMA d.o.o., OIB 12359337529, Dubrava 256/k,10000 Zagreb</derivirana_varijabla>
  </DomainObject.Predmet.StrankaWithAdressOIB>
  <DomainObject.Predmet.StrankaNazivFormated>
    <izvorni_sadrzaj>AUTO GEMMA d.o.o.</izvorni_sadrzaj>
    <derivirana_varijabla naziv="DomainObject.Predmet.StrankaNazivFormated_1">AUTO GEMMA d.o.o.</derivirana_varijabla>
  </DomainObject.Predmet.StrankaNazivFormated>
  <DomainObject.Predmet.StrankaNazivFormatedOIB>
    <izvorni_sadrzaj>AUTO GEMMA d.o.o., OIB 12359337529</izvorni_sadrzaj>
    <derivirana_varijabla naziv="DomainObject.Predmet.StrankaNazivFormatedOIB_1">AUTO GEMMA d.o.o., OIB 12359337529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AUTO GEMMA d.o.o.</item>
    </izvorni_sadrzaj>
    <derivirana_varijabla naziv="DomainObject.Predmet.StrankaListFormated_1">
      <item>AUTO GEMMA d.o.o.</item>
    </derivirana_varijabla>
  </DomainObject.Predmet.StrankaListFormated>
  <DomainObject.Predmet.StrankaListFormatedOIB>
    <izvorni_sadrzaj>
      <item>AUTO GEMMA d.o.o., OIB 12359337529</item>
    </izvorni_sadrzaj>
    <derivirana_varijabla naziv="DomainObject.Predmet.StrankaListFormatedOIB_1">
      <item>AUTO GEMMA d.o.o., OIB 12359337529</item>
    </derivirana_varijabla>
  </DomainObject.Predmet.StrankaListFormatedOIB>
  <DomainObject.Predmet.StrankaListFormatedWithAdress>
    <izvorni_sadrzaj>
      <item>AUTO GEMMA d.o.o., Dubrava 256/k, 10000 Zagreb</item>
    </izvorni_sadrzaj>
    <derivirana_varijabla naziv="DomainObject.Predmet.StrankaListFormatedWithAdress_1">
      <item>AUTO GEMMA d.o.o., Dubrava 256/k, 10000 Zagreb</item>
    </derivirana_varijabla>
  </DomainObject.Predmet.StrankaListFormatedWithAdress>
  <DomainObject.Predmet.StrankaListFormatedWithAdressOIB>
    <izvorni_sadrzaj>
      <item>AUTO GEMMA d.o.o., OIB 12359337529, Dubrava 256/k, 10000 Zagreb</item>
    </izvorni_sadrzaj>
    <derivirana_varijabla naziv="DomainObject.Predmet.StrankaListFormatedWithAdressOIB_1">
      <item>AUTO GEMMA d.o.o., OIB 12359337529, Dubrava 256/k, 10000 Zagreb</item>
    </derivirana_varijabla>
  </DomainObject.Predmet.StrankaListFormatedWithAdressOIB>
  <DomainObject.Predmet.StrankaListNazivFormated>
    <izvorni_sadrzaj>
      <item>AUTO GEMMA d.o.o.</item>
    </izvorni_sadrzaj>
    <derivirana_varijabla naziv="DomainObject.Predmet.StrankaListNazivFormated_1">
      <item>AUTO GEMMA d.o.o.</item>
    </derivirana_varijabla>
  </DomainObject.Predmet.StrankaListNazivFormated>
  <DomainObject.Predmet.StrankaListNazivFormatedOIB>
    <izvorni_sadrzaj>
      <item>AUTO GEMMA d.o.o., OIB 12359337529</item>
    </izvorni_sadrzaj>
    <derivirana_varijabla naziv="DomainObject.Predmet.StrankaListNazivFormatedOIB_1">
      <item>AUTO GEMMA d.o.o., OIB 12359337529</item>
    </derivirana_varijabla>
  </DomainObject.Predmet.StrankaListNazivFormatedOIB>
  <DomainObject.Predmet.ProtuStrankaListFormated>
    <izvorni_sadrzaj>
      <item>AUTO GEMMA D.O.O. zastupanog po punomoćniku DARKO BRAJE</item>
    </izvorni_sadrzaj>
    <derivirana_varijabla naziv="DomainObject.Predmet.ProtuStrankaListFormated_1">
      <item>AUTO GEMMA D.O.O. zastupanog po punomoćniku DARKO BRAJE</item>
    </derivirana_varijabla>
  </DomainObject.Predmet.ProtuStrankaListFormated>
  <DomainObject.Predmet.ProtuStrankaListFormatedOIB>
    <izvorni_sadrzaj>
      <item>AUTO GEMMA D.O.O., OIB 12359337529 zastupanog po punomoćniku DARKO BRAJE</item>
    </izvorni_sadrzaj>
    <derivirana_varijabla naziv="DomainObject.Predmet.ProtuStrankaListFormatedOIB_1">
      <item>AUTO GEMMA D.O.O., OIB 12359337529 zastupanog po punomoćniku DARKO BRAJE</item>
    </derivirana_varijabla>
  </DomainObject.Predmet.ProtuStrankaListFormatedOIB>
  <DomainObject.Predmet.ProtuStrankaListFormatedWithAdress>
    <izvorni_sadrzaj>
      <item>AUTO GEMMA D.O.O., DUBRAVA 136, 10000 Zagreb zastupanog po punomoćniku DARKO BRAJE</item>
    </izvorni_sadrzaj>
    <derivirana_varijabla naziv="DomainObject.Predmet.ProtuStrankaListFormatedWithAdress_1">
      <item>AUTO GEMMA D.O.O., DUBRAVA 136, 10000 Zagreb zastupanog po punomoćniku DARKO BRAJE</item>
    </derivirana_varijabla>
  </DomainObject.Predmet.ProtuStrankaListFormatedWithAdress>
  <DomainObject.Predmet.ProtuStrankaListFormatedWithAdressOIB>
    <izvorni_sadrzaj>
      <item>AUTO GEMMA D.O.O., OIB 12359337529, DUBRAVA 136, 10000 Zagreb zastupanog po punomoćniku DARKO BRAJE</item>
    </izvorni_sadrzaj>
    <derivirana_varijabla naziv="DomainObject.Predmet.ProtuStrankaListFormatedWithAdressOIB_1">
      <item>AUTO GEMMA D.O.O., OIB 12359337529, DUBRAVA 136, 10000 Zagreb zastupanog po punomoćniku DARKO BRAJE</item>
    </derivirana_varijabla>
  </DomainObject.Predmet.ProtuStrankaListFormatedWithAdressOIB>
  <DomainObject.Predmet.ProtuStrankaListNazivFormated>
    <izvorni_sadrzaj>
      <item>AUTO GEMMA D.O.O.</item>
    </izvorni_sadrzaj>
    <derivirana_varijabla naziv="DomainObject.Predmet.ProtuStrankaListNazivFormated_1">
      <item>AUTO GEMMA D.O.O.</item>
    </derivirana_varijabla>
  </DomainObject.Predmet.ProtuStrankaListNazivFormated>
  <DomainObject.Predmet.ProtuStrankaListNazivFormatedOIB>
    <izvorni_sadrzaj>
      <item>AUTO GEMMA D.O.O., OIB 12359337529</item>
    </izvorni_sadrzaj>
    <derivirana_varijabla naziv="DomainObject.Predmet.ProtuStrankaListNazivFormatedOIB_1">
      <item>AUTO GEMMA D.O.O., OIB 12359337529</item>
    </derivirana_varijabla>
  </DomainObject.Predmet.ProtuStrankaListNazivFormatedOIB>
  <DomainObject.Predmet.OstaliListFormated>
    <izvorni_sadrzaj>
      <item>DARKO BRAJE punomoćnik sudionika u postupku AUTO GEMMA D.O.O.</item>
      <item>FINANCIJSKA AGENCIJA</item>
      <item>Milan Bačić</item>
      <item>Vesna Kocbek</item>
      <item>BANKA KOVANICA dioničko društvo</item>
      <item>ŽUPANIJSKO DRŽAVNO ODVJETNIŠTVO U ZAGREBU, GUO</item>
    </izvorni_sadrzaj>
    <derivirana_varijabla naziv="DomainObject.Predmet.OstaliListFormated_1">
      <item>DARKO BRAJE punomoćnik sudionika u postupku AUTO GEMMA D.O.O.</item>
      <item>FINANCIJSKA AGENCIJA</item>
      <item>Milan Bačić</item>
      <item>Vesna Kocbek</item>
      <item>BANKA KOVANICA dioničko društvo</item>
      <item>ŽUPANIJSKO DRŽAVNO ODVJETNIŠTVO U ZAGREBU, GUO</item>
    </derivirana_varijabla>
  </DomainObject.Predmet.OstaliListFormated>
  <DomainObject.Predmet.OstaliListFormatedOIB>
    <izvorni_sadrzaj>
      <item>DARKO BRAJE punomoćnik sudionika u postupku AUTO GEMMA D.O.O.</item>
      <item>FINANCIJSKA AGENCIJA</item>
      <item>Milan Bačić</item>
      <item>Vesna Kocbek, OIB 64935258953</item>
      <item>BANKA KOVANICA dioničko društvo, OIB 33039197637</item>
      <item>ŽUPANIJSKO DRŽAVNO ODVJETNIŠTVO U ZAGREBU, GUO</item>
    </izvorni_sadrzaj>
    <derivirana_varijabla naziv="DomainObject.Predmet.OstaliListFormatedOIB_1">
      <item>DARKO BRAJE punomoćnik sudionika u postupku AUTO GEMMA D.O.O.</item>
      <item>FINANCIJSKA AGENCIJA</item>
      <item>Milan Bačić</item>
      <item>Vesna Kocbek, OIB 64935258953</item>
      <item>BANKA KOVANICA dioničko društvo, OIB 33039197637</item>
      <item>ŽUPANIJSKO DRŽAVNO ODVJETNIŠTVO U ZAGREBU, GUO</item>
    </derivirana_varijabla>
  </DomainObject.Predmet.OstaliListFormatedOIB>
  <DomainObject.Predmet.OstaliListFormatedWithAdress>
    <izvorni_sadrzaj>
      <item>DARKO BRAJE, NINSKA 11C, 10360 SESVETE punomoćnik sudionika u postupku AUTO GEMMA D.O.O.</item>
      <item>FINANCIJSKA AGENCIJA, 10000 Zagreb</item>
      <item>Milan Bačić, Oporovečki Majdaki 31, 10000 Zagreb</item>
      <item>Vesna Kocbek, Trg Nikole Zrinskog 17, 10000 Zagreb</item>
      <item>BANKA KOVANICA dioničko društvo, Petra Preradovića 29, 42000 Varaždin</item>
      <item>ŽUPANIJSKO DRŽAVNO ODVJETNIŠTVO U ZAGREBU, GUO, Savska cesta 41, 10000 Zagreb</item>
    </izvorni_sadrzaj>
    <derivirana_varijabla naziv="DomainObject.Predmet.OstaliListFormatedWithAdress_1">
      <item>DARKO BRAJE, NINSKA 11C, 10360 SESVETE punomoćnik sudionika u postupku AUTO GEMMA D.O.O.</item>
      <item>FINANCIJSKA AGENCIJA, 10000 Zagreb</item>
      <item>Milan Bačić, Oporovečki Majdaki 31, 10000 Zagreb</item>
      <item>Vesna Kocbek, Trg Nikole Zrinskog 17, 10000 Zagreb</item>
      <item>BANKA KOVANICA dioničko društvo, Petra Preradovića 29, 42000 Varaždin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DARKO BRAJE, NINSKA 11C, 10360 SESVETE punomoćnik sudionika u postupku AUTO GEMMA D.O.O.</item>
      <item>FINANCIJSKA AGENCIJA, 10000 Zagreb</item>
      <item>Milan Bačić, Oporovečki Majdaki 31, 10000 Zagreb</item>
      <item>Vesna Kocbek, OIB 64935258953, Trg Nikole Zrinskog 17, 10000 Zagreb</item>
      <item>BANKA KOVANICA dioničko društvo, OIB 33039197637, Petra Preradovića 29, 42000 Varaždin</item>
      <item>ŽUPANIJSKO DRŽAVNO ODVJETNIŠTVO U ZAGREBU, GUO, Savska cesta 41, 10000 Zagreb</item>
    </izvorni_sadrzaj>
    <derivirana_varijabla naziv="DomainObject.Predmet.OstaliListFormatedWithAdressOIB_1">
      <item>DARKO BRAJE, NINSKA 11C, 10360 SESVETE punomoćnik sudionika u postupku AUTO GEMMA D.O.O.</item>
      <item>FINANCIJSKA AGENCIJA, 10000 Zagreb</item>
      <item>Milan Bačić, Oporovečki Majdaki 31, 10000 Zagreb</item>
      <item>Vesna Kocbek, OIB 64935258953, Trg Nikole Zrinskog 17, 10000 Zagreb</item>
      <item>BANKA KOVANICA dioničko društvo, OIB 33039197637, Petra Preradovića 29, 42000 Varaždin</item>
      <item>ŽUPANIJSKO DRŽAVNO ODVJETNIŠTVO U ZAGREBU, GUO, Savska cesta 41, 10000 Zagreb</item>
    </derivirana_varijabla>
  </DomainObject.Predmet.OstaliListFormatedWithAdressOIB>
  <DomainObject.Predmet.OstaliListNazivFormated>
    <izvorni_sadrzaj>
      <item>DARKO BRAJE</item>
      <item>FINANCIJSKA AGENCIJA</item>
      <item>Milan Bačić</item>
      <item>Vesna Kocbek</item>
      <item>BANKA KOVANICA dioničko društvo</item>
      <item>ŽUPANIJSKO DRŽAVNO ODVJETNIŠTVO U ZAGREBU, GUO</item>
    </izvorni_sadrzaj>
    <derivirana_varijabla naziv="DomainObject.Predmet.OstaliListNazivFormated_1">
      <item>DARKO BRAJE</item>
      <item>FINANCIJSKA AGENCIJA</item>
      <item>Milan Bačić</item>
      <item>Vesna Kocbek</item>
      <item>BANKA KOVANICA dioničko društvo</item>
      <item>ŽUPANIJSKO DRŽAVNO ODVJETNIŠTVO U ZAGREBU, GUO</item>
    </derivirana_varijabla>
  </DomainObject.Predmet.OstaliListNazivFormated>
  <DomainObject.Predmet.OstaliListNazivFormatedOIB>
    <izvorni_sadrzaj>
      <item>DARKO BRAJE</item>
      <item>FINANCIJSKA AGENCIJA</item>
      <item>Milan Bačić</item>
      <item>Vesna Kocbek, OIB 64935258953</item>
      <item>BANKA KOVANICA dioničko društvo, OIB 33039197637</item>
      <item>ŽUPANIJSKO DRŽAVNO ODVJETNIŠTVO U ZAGREBU, GUO</item>
    </izvorni_sadrzaj>
    <derivirana_varijabla naziv="DomainObject.Predmet.OstaliListNazivFormatedOIB_1">
      <item>DARKO BRAJE</item>
      <item>FINANCIJSKA AGENCIJA</item>
      <item>Milan Bačić</item>
      <item>Vesna Kocbek, OIB 64935258953</item>
      <item>BANKA KOVANICA dioničko društvo, OIB 33039197637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GEMMA d.o.o.</izvorni_sadrzaj>
    <derivirana_varijabla naziv="DomainObject.Predmet.StrankaIDrugi_1">AUTO GEMMA d.o.o.</derivirana_varijabla>
  </DomainObject.Predmet.StrankaIDrugi>
  <DomainObject.Predmet.ProtustrankaIDrugi>
    <izvorni_sadrzaj>AUTO GEMMA D.O.O.</izvorni_sadrzaj>
    <derivirana_varijabla naziv="DomainObject.Predmet.ProtustrankaIDrugi_1">AUTO GEMMA D.O.O.</derivirana_varijabla>
  </DomainObject.Predmet.ProtustrankaIDrugi>
  <DomainObject.Predmet.StrankaIDrugiAdressOIB>
    <izvorni_sadrzaj>AUTO GEMMA d.o.o., OIB 12359337529, Dubrava 256/k, 10000 Zagreb</izvorni_sadrzaj>
    <derivirana_varijabla naziv="DomainObject.Predmet.StrankaIDrugiAdressOIB_1">AUTO GEMMA d.o.o., OIB 12359337529, Dubrava 256/k, 10000 Zagreb</derivirana_varijabla>
  </DomainObject.Predmet.StrankaIDrugiAdressOIB>
  <DomainObject.Predmet.ProtustrankaIDrugiAdressOIB>
    <izvorni_sadrzaj>AUTO GEMMA D.O.O., OIB 12359337529, DUBRAVA 136, 10000 Zagreb</izvorni_sadrzaj>
    <derivirana_varijabla naziv="DomainObject.Predmet.ProtustrankaIDrugiAdressOIB_1">AUTO GEMMA D.O.O., OIB 12359337529, DUBRAVA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GEMMA D.O.O.</item>
      <item>DARKO BRAJE</item>
      <item>FINANCIJSKA AGENCIJA</item>
      <item>Milan Bačić</item>
      <item>Vesna Kocbek</item>
      <item>AUTO GEMMA d.o.o.</item>
      <item>BANKA KOVANICA dioničko društvo</item>
      <item>ŽUPANIJSKO DRŽAVNO ODVJETNIŠTVO U ZAGREBU, GUO</item>
    </izvorni_sadrzaj>
    <derivirana_varijabla naziv="DomainObject.Predmet.SudioniciListNaziv_1">
      <item>AUTO GEMMA D.O.O.</item>
      <item>DARKO BRAJE</item>
      <item>FINANCIJSKA AGENCIJA</item>
      <item>Milan Bačić</item>
      <item>Vesna Kocbek</item>
      <item>AUTO GEMMA d.o.o.</item>
      <item>BANKA KOVANICA dioničko društvo</item>
      <item>ŽUPANIJSKO DRŽAVNO ODVJETNIŠTVO U ZAGREBU, GUO</item>
    </derivirana_varijabla>
  </DomainObject.Predmet.SudioniciListNaziv>
  <DomainObject.Predmet.SudioniciListAdressOIB>
    <izvorni_sadrzaj>
      <item>AUTO GEMMA D.O.O., OIB 12359337529, DUBRAVA 136,10000 Zagreb</item>
      <item>DARKO BRAJE, NINSKA 11C,10360 SESVETE</item>
      <item>FINANCIJSKA AGENCIJA, 10000 Zagreb</item>
      <item>Milan Bačić, Oporovečki Majdaki 31,10000 Zagreb</item>
      <item>Vesna Kocbek, OIB 64935258953, Trg Nikole Zrinskog 17,10000 Zagreb</item>
      <item>AUTO GEMMA d.o.o., OIB 12359337529, Dubrava 256/k,10000 Zagreb</item>
      <item>BANKA KOVANICA dioničko društvo, OIB 33039197637, Petra Preradovića 29,42000 Varaždin</item>
      <item>ŽUPANIJSKO DRŽAVNO ODVJETNIŠTVO U ZAGREBU, GUO, Savska cesta 41,10000 Zagreb</item>
    </izvorni_sadrzaj>
    <derivirana_varijabla naziv="DomainObject.Predmet.SudioniciListAdressOIB_1">
      <item>AUTO GEMMA D.O.O., OIB 12359337529, DUBRAVA 136,10000 Zagreb</item>
      <item>DARKO BRAJE, NINSKA 11C,10360 SESVETE</item>
      <item>FINANCIJSKA AGENCIJA, 10000 Zagreb</item>
      <item>Milan Bačić, Oporovečki Majdaki 31,10000 Zagreb</item>
      <item>Vesna Kocbek, OIB 64935258953, Trg Nikole Zrinskog 17,10000 Zagreb</item>
      <item>AUTO GEMMA d.o.o., OIB 12359337529, Dubrava 256/k,10000 Zagreb</item>
      <item>BANKA KOVANICA dioničko društvo, OIB 33039197637, Petra Preradovića 29,42000 Varaždin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12359337529</item>
      <item>, OIB null</item>
      <item>, OIB null</item>
      <item>, OIB null</item>
      <item>, OIB 64935258953</item>
      <item>, OIB 12359337529</item>
      <item>, OIB 33039197637</item>
      <item>, OIB null</item>
    </izvorni_sadrzaj>
    <derivirana_varijabla naziv="DomainObject.Predmet.SudioniciListNazivOIB_1">
      <item>, OIB 12359337529</item>
      <item>, OIB null</item>
      <item>, OIB null</item>
      <item>, OIB null</item>
      <item>, OIB 64935258953</item>
      <item>, OIB 12359337529</item>
      <item>, OIB 33039197637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41FE85-9E3C-45C4-ADF3-99DCC7CF53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mu</properties:Company>
  <properties:Pages>8</properties:Pages>
  <properties:Words>2222</properties:Words>
  <properties:Characters>13029</properties:Characters>
  <properties:Lines>733</properties:Lines>
  <properties:Paragraphs>219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Odvjetnica</vt:lpstr>
      <vt:lpstr>Odvjetnica</vt:lpstr>
    </vt:vector>
  </properties:TitlesOfParts>
  <properties:LinksUpToDate>false</properties:LinksUpToDate>
  <properties:CharactersWithSpaces>15871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2017-05-19T13:28:00Z</dcterms:created>
  <dc:creator>kocbek</dc:creator>
  <cp:lastModifiedBy>Kristina Švajger</cp:lastModifiedBy>
  <cp:lastPrinted>2017-05-15T10:23:00Z</cp:lastPrinted>
  <dcterms:modified xmlns:xsi="http://www.w3.org/2001/XMLSchema-instance" xsi:type="dcterms:W3CDTF">2017-05-19T13:41:00Z</dcterms:modified>
  <cp:revision>4</cp:revision>
  <dc:title>Odvjetnica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St-1155/2012-76 / Podnesak - Završni račun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