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38d5" w14:paraId="a1438d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71D09">
        <w:t>478/2018</w:t>
      </w:r>
      <w:r w:rsidR="00DB4D73">
        <w:t>-</w:t>
      </w:r>
      <w:r w:rsidR="00E71D09">
        <w:t>2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E71D09" w:rsidRPr="00E71D09">
        <w:t>ADRIATIC</w:t>
      </w:r>
      <w:proofErr w:type="spellEnd"/>
      <w:r w:rsidR="00E71D09" w:rsidRPr="00E71D09">
        <w:t xml:space="preserve"> </w:t>
      </w:r>
      <w:proofErr w:type="spellStart"/>
      <w:r w:rsidR="00E71D09" w:rsidRPr="00E71D09">
        <w:t>HISTRIA</w:t>
      </w:r>
      <w:proofErr w:type="spellEnd"/>
      <w:r w:rsidR="00E71D09" w:rsidRPr="00E71D09">
        <w:t xml:space="preserve"> jednostavno društvo s ograničenom odgovornošću za trgovinu i usluge</w:t>
      </w:r>
      <w:r w:rsidR="00E71D09">
        <w:t xml:space="preserve"> Zagreb, Vrapčanska ulica 263, </w:t>
      </w:r>
      <w:proofErr w:type="spellStart"/>
      <w:r w:rsidR="00E71D09">
        <w:t>OIB</w:t>
      </w:r>
      <w:proofErr w:type="spellEnd"/>
      <w:r w:rsidR="00E71D09">
        <w:t xml:space="preserve">: </w:t>
      </w:r>
      <w:r w:rsidR="00E71D09" w:rsidRPr="00E71D09">
        <w:t>30970591254</w:t>
      </w:r>
      <w:r w:rsidR="00E71D09">
        <w:t xml:space="preserve">, </w:t>
      </w:r>
      <w:proofErr w:type="spellStart"/>
      <w:r w:rsidR="00E71D09">
        <w:t>MBS</w:t>
      </w:r>
      <w:proofErr w:type="spellEnd"/>
      <w:r w:rsidR="00E71D09">
        <w:t xml:space="preserve">: </w:t>
      </w:r>
      <w:r w:rsidR="00E71D09" w:rsidRPr="00E71D09">
        <w:t>080974946</w:t>
      </w:r>
      <w:r w:rsidR="00E71D09">
        <w:t xml:space="preserve">, dana 24. svibnja 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E71D09" w:rsidRPr="00E71D09">
        <w:t>ADRIATIC</w:t>
      </w:r>
      <w:proofErr w:type="spellEnd"/>
      <w:r w:rsidR="00E71D09" w:rsidRPr="00E71D09">
        <w:t xml:space="preserve"> </w:t>
      </w:r>
      <w:proofErr w:type="spellStart"/>
      <w:r w:rsidR="00E71D09" w:rsidRPr="00E71D09">
        <w:t>HISTRIA</w:t>
      </w:r>
      <w:proofErr w:type="spellEnd"/>
      <w:r w:rsidR="00E71D09" w:rsidRPr="00E71D09">
        <w:t xml:space="preserve"> jednostavno društvo s ograničenom odgovornošću za trgovinu i usluge</w:t>
      </w:r>
      <w:r w:rsidR="00E71D09">
        <w:t xml:space="preserve"> Zagreb, Vrapčanska ulica 263, </w:t>
      </w:r>
      <w:proofErr w:type="spellStart"/>
      <w:r w:rsidR="00E71D09">
        <w:t>OIB</w:t>
      </w:r>
      <w:proofErr w:type="spellEnd"/>
      <w:r w:rsidR="00E71D09">
        <w:t xml:space="preserve">: </w:t>
      </w:r>
      <w:r w:rsidR="00E71D09" w:rsidRPr="00E71D09">
        <w:t>30970591254</w:t>
      </w:r>
      <w:r w:rsidR="00E71D09">
        <w:t xml:space="preserve">, </w:t>
      </w:r>
      <w:proofErr w:type="spellStart"/>
      <w:r w:rsidR="00E71D09">
        <w:t>MBS</w:t>
      </w:r>
      <w:proofErr w:type="spellEnd"/>
      <w:r w:rsidR="00E71D09">
        <w:t xml:space="preserve">: </w:t>
      </w:r>
      <w:r w:rsidR="00E71D09" w:rsidRPr="00E71D09">
        <w:t>080974946</w:t>
      </w:r>
      <w:r w:rsidR="00E71D09">
        <w:t>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71D09" w:rsidRPr="00E71D09">
        <w:t>ADRIATIC</w:t>
      </w:r>
      <w:proofErr w:type="spellEnd"/>
      <w:r w:rsidR="00E71D09" w:rsidRPr="00E71D09">
        <w:t xml:space="preserve"> </w:t>
      </w:r>
      <w:proofErr w:type="spellStart"/>
      <w:r w:rsidR="00E71D09" w:rsidRPr="00E71D09">
        <w:t>HISTRIA</w:t>
      </w:r>
      <w:proofErr w:type="spellEnd"/>
      <w:r w:rsidR="00E71D09" w:rsidRPr="00E71D09">
        <w:t xml:space="preserve"> jednostavno društvo s ograničenom odgovornošću za trgovinu i usluge</w:t>
      </w:r>
      <w:r w:rsidR="00E71D09">
        <w:t xml:space="preserve"> Zagreb, Vrapčanska ulica 263, </w:t>
      </w:r>
      <w:proofErr w:type="spellStart"/>
      <w:r w:rsidR="00E71D09">
        <w:t>OIB</w:t>
      </w:r>
      <w:proofErr w:type="spellEnd"/>
      <w:r w:rsidR="00E71D09">
        <w:t xml:space="preserve">: </w:t>
      </w:r>
      <w:r w:rsidR="00E71D09" w:rsidRPr="00E71D09">
        <w:t>30970591254</w:t>
      </w:r>
      <w:r w:rsidR="00E71D09">
        <w:t xml:space="preserve">, </w:t>
      </w:r>
      <w:proofErr w:type="spellStart"/>
      <w:r w:rsidR="00E71D09">
        <w:t>MBS</w:t>
      </w:r>
      <w:proofErr w:type="spellEnd"/>
      <w:r w:rsidR="00E71D09">
        <w:t xml:space="preserve">: </w:t>
      </w:r>
      <w:r w:rsidR="00E71D09" w:rsidRPr="00E71D09">
        <w:t>080974946</w:t>
      </w:r>
      <w:r w:rsidR="00E71D09">
        <w:t xml:space="preserve">.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E71D09">
        <w:rPr>
          <w:bCs/>
        </w:rPr>
        <w:t>10. studenog</w:t>
      </w:r>
      <w:r>
        <w:rPr>
          <w:bCs/>
        </w:rPr>
        <w:t xml:space="preserve"> 2017. zaprimio je zahtjev Financijske agencije, Regionalnog centra Zagreb, Podružnice Zagreb, za provedbu skraćenog stečajnog postupka, Klasa: 110-07/17-01/0</w:t>
      </w:r>
      <w:r w:rsidR="00E71D09">
        <w:rPr>
          <w:bCs/>
        </w:rPr>
        <w:t>5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E71D09">
        <w:rPr>
          <w:bCs/>
        </w:rPr>
        <w:t>5283</w:t>
      </w:r>
      <w:r>
        <w:rPr>
          <w:bCs/>
        </w:rPr>
        <w:t xml:space="preserve"> od </w:t>
      </w:r>
      <w:r w:rsidR="00E71D09">
        <w:rPr>
          <w:bCs/>
        </w:rPr>
        <w:t>10. studenog</w:t>
      </w:r>
      <w:r>
        <w:rPr>
          <w:bCs/>
        </w:rPr>
        <w:t xml:space="preserve"> 2017. nad stečajnim dužnikom</w:t>
      </w:r>
      <w:r w:rsidR="00E71D09">
        <w:rPr>
          <w:bCs/>
        </w:rPr>
        <w:t xml:space="preserve"> </w:t>
      </w:r>
      <w:proofErr w:type="spellStart"/>
      <w:r w:rsidR="00E71D09" w:rsidRPr="00E71D09">
        <w:t>ADRIATIC</w:t>
      </w:r>
      <w:proofErr w:type="spellEnd"/>
      <w:r w:rsidR="00E71D09" w:rsidRPr="00E71D09">
        <w:t xml:space="preserve"> </w:t>
      </w:r>
      <w:proofErr w:type="spellStart"/>
      <w:r w:rsidR="00E71D09" w:rsidRPr="00E71D09">
        <w:t>HISTRIA</w:t>
      </w:r>
      <w:proofErr w:type="spellEnd"/>
      <w:r w:rsidR="00E71D09" w:rsidRPr="00E71D09">
        <w:t xml:space="preserve"> jednostavno društvo s ograničenom odgovornošću za trgovinu i usluge</w:t>
      </w:r>
      <w:r w:rsidR="00E71D09">
        <w:t xml:space="preserve"> Zagreb, Vrapčanska ulica 263, </w:t>
      </w:r>
      <w:proofErr w:type="spellStart"/>
      <w:r w:rsidR="00E71D09">
        <w:t>OIB</w:t>
      </w:r>
      <w:proofErr w:type="spellEnd"/>
      <w:r w:rsidR="00E71D09">
        <w:t xml:space="preserve">: </w:t>
      </w:r>
      <w:r w:rsidR="00E71D09" w:rsidRPr="00E71D09">
        <w:t>30970591254</w:t>
      </w:r>
      <w:r w:rsidR="00E71D09">
        <w:t xml:space="preserve">, </w:t>
      </w:r>
      <w:proofErr w:type="spellStart"/>
      <w:r w:rsidR="00E71D09">
        <w:t>MBS</w:t>
      </w:r>
      <w:proofErr w:type="spellEnd"/>
      <w:r w:rsidR="00E71D09">
        <w:t xml:space="preserve">: </w:t>
      </w:r>
      <w:r w:rsidR="00E71D09" w:rsidRPr="00E71D09">
        <w:t>080974946</w:t>
      </w:r>
      <w:r w:rsidR="00E71D09">
        <w:t xml:space="preserve">.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E71D09">
        <w:t>478/18-2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</w:t>
      </w:r>
      <w:r w:rsidR="00E71D09">
        <w:t>Zagrebu je dana 9. veljače 2018.</w:t>
      </w:r>
      <w:r>
        <w:t>, objavio oglas na mrežnoj stranici e-oglasna ploča sudova pod poslovnim brojem St-</w:t>
      </w:r>
      <w:r w:rsidR="00E71D09">
        <w:t>2924</w:t>
      </w:r>
      <w:r>
        <w:t>/17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949F5">
        <w:t>24. svibnja 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5424"/>
    <w:rsid w:val="00A57AB7"/>
    <w:rsid w:val="00A64AAE"/>
    <w:rsid w:val="00A67028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70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70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0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0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70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70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0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0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ADRIATIC HISTRIA jednostavno društvo s ograničenom odgovornošću za trgovinu i usluge</izvorni_sadrzaj>
    <derivirana_varijabla naziv="DomainObject.Predmet.ProtustrankaFormated_1">  ADRIATIC HISTRIA jednostavno društvo s ograničenom odgovornošću za trgovinu i usluge</derivirana_varijabla>
  </DomainObject.Predmet.ProtustrankaFormated>
  <DomainObject.Predmet.ProtustrankaFormatedOIB>
    <izvorni_sadrzaj>  ADRIATIC HISTRIA jednostavno društvo s ograničenom odgovornošću za trgovinu i usluge, OIB 30970591254</izvorni_sadrzaj>
    <derivirana_varijabla naziv="DomainObject.Predmet.ProtustrankaFormatedOIB_1">  ADRIATIC HISTRIA jednostavno društvo s ograničenom odgovornošću za trgovinu i usluge, OIB 30970591254</derivirana_varijabla>
  </DomainObject.Predmet.ProtustrankaFormatedOIB>
  <DomainObject.Predmet.ProtustrankaFormatedWithAdress>
    <izvorni_sadrzaj> ADRIATIC HISTRIA jednostavno društvo s ograničenom odgovornošću za trgovinu i usluge, Vrapčanska ulica 263, 10000 Zagreb</izvorni_sadrzaj>
    <derivirana_varijabla naziv="DomainObject.Predmet.ProtustrankaFormatedWithAdress_1"> ADRIATIC HISTRIA jednostavno društvo s ograničenom odgovornošću za trgovinu i usluge, Vrapčanska ulica 263, 10000 Zagreb</derivirana_varijabla>
  </DomainObject.Predmet.ProtustrankaFormatedWithAdress>
  <DomainObject.Predmet.ProtustrankaFormatedWithAdressOIB>
    <izvorni_sadrzaj> ADRIATIC HISTRIA jednostavno društvo s ograničenom odgovornošću za trgovinu i usluge, OIB 30970591254, Vrapčanska ulica 263, 10000 Zagreb</izvorni_sadrzaj>
    <derivirana_varijabla naziv="DomainObject.Predmet.ProtustrankaFormatedWithAdressOIB_1"> ADRIATIC HISTRIA jednostavno društvo s ograničenom odgovornošću za trgovinu i usluge, OIB 30970591254, Vrapčanska ulica 263, 10000 Zagreb</derivirana_varijabla>
  </DomainObject.Predmet.ProtustrankaFormatedWithAdressOIB>
  <DomainObject.Predmet.ProtustrankaWithAdress>
    <izvorni_sadrzaj>ADRIATIC HISTRIA jednostavno društvo s ograničenom odgovornošću za trgovinu i usluge Vrapčanska ulica 263, 10000 Zagreb</izvorni_sadrzaj>
    <derivirana_varijabla naziv="DomainObject.Predmet.ProtustrankaWithAdress_1">ADRIATIC HISTRIA jednostavno društvo s ograničenom odgovornošću za trgovinu i usluge Vrapčanska ulica 263, 10000 Zagreb</derivirana_varijabla>
  </DomainObject.Predmet.ProtustrankaWithAdress>
  <DomainObject.Predmet.ProtustrankaWithAdressOIB>
    <izvorni_sadrzaj>ADRIATIC HISTRIA jednostavno društvo s ograničenom odgovornošću za trgovinu i usluge, OIB 30970591254, Vrapčanska ulica 263, 10000 Zagreb</izvorni_sadrzaj>
    <derivirana_varijabla naziv="DomainObject.Predmet.ProtustrankaWithAdressOIB_1">ADRIATIC HISTRIA jednostavno društvo s ograničenom odgovornošću za trgovinu i usluge, OIB 30970591254, Vrapčanska ulica 263, 10000 Zagreb</derivirana_varijabla>
  </DomainObject.Predmet.ProtustrankaWithAdressOIB>
  <DomainObject.Predmet.ProtustrankaNazivFormated>
    <izvorni_sadrzaj>ADRIATIC HISTRIA jednostavno društvo s ograničenom odgovornošću za trgovinu i usluge</izvorni_sadrzaj>
    <derivirana_varijabla naziv="DomainObject.Predmet.ProtustrankaNazivFormated_1">ADRIATIC HISTRIA jednostavno društvo s ograničenom odgovornošću za trgovinu i usluge</derivirana_varijabla>
  </DomainObject.Predmet.ProtustrankaNazivFormated>
  <DomainObject.Predmet.ProtustrankaNazivFormatedOIB>
    <izvorni_sadrzaj>ADRIATIC HISTRIA jednostavno društvo s ograničenom odgovornošću za trgovinu i usluge, OIB 30970591254</izvorni_sadrzaj>
    <derivirana_varijabla naziv="DomainObject.Predmet.ProtustrankaNazivFormatedOIB_1">ADRIATIC HISTRIA jednostavno društvo s ograničenom odgovornošću za trgovinu i usluge, OIB 30970591254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HISTRIA jednostavno društvo s ograničenom odgovornošću za trgovinu i usluge</item>
    </izvorni_sadrzaj>
    <derivirana_varijabla naziv="DomainObject.Predmet.ProtuStrankaListFormated_1">
      <item>ADRIATIC HISTRIA jednostavno društvo s ograničenom odgovornošću za trgovinu i usluge</item>
    </derivirana_varijabla>
  </DomainObject.Predmet.ProtuStrankaListFormated>
  <DomainObject.Predmet.ProtuStrankaListFormatedOIB>
    <izvorni_sadrzaj>
      <item>ADRIATIC HISTRIA jednostavno društvo s ograničenom odgovornošću za trgovinu i usluge, OIB 30970591254</item>
    </izvorni_sadrzaj>
    <derivirana_varijabla naziv="DomainObject.Predmet.ProtuStrankaListFormatedOIB_1">
      <item>ADRIATIC HISTRIA jednostavno društvo s ograničenom odgovornošću za trgovinu i usluge, OIB 30970591254</item>
    </derivirana_varijabla>
  </DomainObject.Predmet.ProtuStrankaListFormatedOIB>
  <DomainObject.Predmet.ProtuStrankaListFormatedWithAdress>
    <izvorni_sadrzaj>
      <item>ADRIATIC HISTRIA jednostavno društvo s ograničenom odgovornošću za trgovinu i usluge, Vrapčanska ulica 263, 10000 Zagreb</item>
    </izvorni_sadrzaj>
    <derivirana_varijabla naziv="DomainObject.Predmet.ProtuStrankaListFormatedWithAdress_1">
      <item>ADRIATIC HISTRIA jednostavno društvo s ograničenom odgovornošću za trgovinu i usluge, Vrapčanska ulica 263, 10000 Zagreb</item>
    </derivirana_varijabla>
  </DomainObject.Predmet.ProtuStrankaListFormatedWithAdress>
  <DomainObject.Predmet.ProtuStrankaListFormatedWithAdressOIB>
    <izvorni_sadrzaj>
      <item>ADRIATIC HISTRIA jednostavno društvo s ograničenom odgovornošću za trgovinu i usluge, OIB 30970591254, Vrapčanska ulica 263, 10000 Zagreb</item>
    </izvorni_sadrzaj>
    <derivirana_varijabla naziv="DomainObject.Predmet.ProtuStrankaListFormatedWithAdressOIB_1">
      <item>ADRIATIC HISTRIA jednostavno društvo s ograničenom odgovornošću za trgovinu i usluge, OIB 30970591254, Vrapčanska ulica 263, 10000 Zagreb</item>
    </derivirana_varijabla>
  </DomainObject.Predmet.ProtuStrankaListFormatedWithAdressOIB>
  <DomainObject.Predmet.ProtuStrankaListNazivFormated>
    <izvorni_sadrzaj>
      <item>ADRIATIC HISTRIA jednostavno društvo s ograničenom odgovornošću za trgovinu i usluge</item>
    </izvorni_sadrzaj>
    <derivirana_varijabla naziv="DomainObject.Predmet.ProtuStrankaListNazivFormated_1">
      <item>ADRIATIC HISTRIA jednostavno društvo s ograničenom odgovornošću za trgovinu i usluge</item>
    </derivirana_varijabla>
  </DomainObject.Predmet.ProtuStrankaListNazivFormated>
  <DomainObject.Predmet.ProtuStrankaListNazivFormatedOIB>
    <izvorni_sadrzaj>
      <item>ADRIATIC HISTRIA jednostavno društvo s ograničenom odgovornošću za trgovinu i usluge, OIB 30970591254</item>
    </izvorni_sadrzaj>
    <derivirana_varijabla naziv="DomainObject.Predmet.ProtuStrankaListNazivFormatedOIB_1">
      <item>ADRIATIC HISTRIA jednostavno društvo s ograničenom odgovornošću za trgovinu i usluge, OIB 30970591254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HISTRIA jednostavno društvo s ograničenom odgovornošću za trgovinu i usluge</izvorni_sadrzaj>
    <derivirana_varijabla naziv="DomainObject.Predmet.ProtustrankaIDrugi_1">ADRIATIC HISTRIA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HISTRIA jednostavno društvo s ograničenom odgovornošću za trgovinu i usluge, OIB 30970591254, Vrapčanska ulica 263, 10000 Zagreb</izvorni_sadrzaj>
    <derivirana_varijabla naziv="DomainObject.Predmet.ProtustrankaIDrugiAdressOIB_1">ADRIATIC HISTRIA jednostavno društvo s ograničenom odgovornošću za trgovinu i usluge, OIB 30970591254, Vrapčanska ulica 263,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HISTRIA jednostavno društvo s ograničenom odgovornošću za trgovinu i usluge</item>
      <item>FINA Regionalni centar Zagreb</item>
    </izvorni_sadrzaj>
    <derivirana_varijabla naziv="DomainObject.Predmet.SudioniciListNaziv_1">
      <item>ADRIATIC HISTRIA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ADRIATIC HISTRIA jednostavno društvo s ograničenom odgovornošću za trgovinu i usluge, OIB 30970591254, Vrapčanska ulica 263,10000 Zagreb</item>
      <item>FINA Regionalni centar Zagreb, OIB 85821130368, Trg svibanjskih žrtava 1995. br. 1,10000 Zagreb</item>
    </izvorni_sadrzaj>
    <derivirana_varijabla naziv="DomainObject.Predmet.SudioniciListAdressOIB_1">
      <item>ADRIATIC HISTRIA jednostavno društvo s ograničenom odgovornošću za trgovinu i usluge, OIB 30970591254, Vrapčanska ulica 263,10000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30970591254</item>
      <item>, OIB 85821130368</item>
    </izvorni_sadrzaj>
    <derivirana_varijabla naziv="DomainObject.Predmet.SudioniciListNazivOIB_1">
      <item>, OIB 30970591254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9AF94-076C-4EAC-9D59-4C56AF9AA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3360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2018-05-24T07:02:00Z</dcterms:created>
  <dc:creator>Korisnik</dc:creator>
  <cp:lastModifiedBy>Ljiljana Floršić</cp:lastModifiedBy>
  <cp:lastPrinted>2017-10-30T08:21:00Z</cp:lastPrinted>
  <dcterms:modified xmlns:xsi="http://www.w3.org/2001/XMLSchema-instance" xsi:type="dcterms:W3CDTF">2018-05-24T07:07:00Z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(St-478-18 - otvara-zaključuje skr. st. post. - Nikola Bojanić - oglas objavio TSZG.docx)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