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5eac" w14:paraId="f815eac" w:rsidRDefault="00B15C6F" w:rsidP="00B15C6F" w:rsidR="00B15C6F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C6F" w:rsidP="00B15C6F" w:rsidR="00B15C6F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B15C6F" w:rsidP="00B15C6F" w:rsidR="00B15C6F">
      <w:pPr>
        <w:rPr>
          <w:szCs w:val="24"/>
        </w:rPr>
      </w:pPr>
      <w:r>
        <w:rPr>
          <w:szCs w:val="24"/>
        </w:rPr>
        <w:t>Trgovački sud u Varaždinu</w:t>
      </w:r>
    </w:p>
    <w:p w:rsidRDefault="00B15C6F" w:rsidP="00B15C6F" w:rsidR="00B15C6F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B15C6F" w:rsidP="00B15C6F" w:rsidR="00B15C6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Poslovni broj: 7 St-371/2018-6</w:t>
      </w:r>
    </w:p>
    <w:p w:rsidRDefault="00B15C6F" w:rsidP="00B15C6F" w:rsidR="00B15C6F">
      <w:pPr>
        <w:jc w:val="center"/>
        <w:rPr>
          <w:szCs w:val="24"/>
        </w:rPr>
      </w:pPr>
    </w:p>
    <w:p w:rsidRDefault="00B15C6F" w:rsidP="00B15C6F" w:rsidR="00B15C6F">
      <w:pPr>
        <w:jc w:val="center"/>
        <w:rPr>
          <w:szCs w:val="24"/>
        </w:rPr>
      </w:pPr>
    </w:p>
    <w:p w:rsidRDefault="00B15C6F" w:rsidP="00B15C6F" w:rsidR="00B15C6F">
      <w:pPr>
        <w:jc w:val="center"/>
        <w:rPr>
          <w:szCs w:val="24"/>
        </w:rPr>
      </w:pPr>
    </w:p>
    <w:p w:rsidRDefault="00B15C6F" w:rsidP="00B15C6F" w:rsidR="00B15C6F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IMPERIAL NEKRETNINE d.o.o. Varaždin, Trg kralja Tomislava 4, OIB: 82799883709, 30. studenoga 2018., </w:t>
      </w:r>
    </w:p>
    <w:p w:rsidRDefault="00B15C6F" w:rsidP="00B15C6F" w:rsidR="00B15C6F">
      <w:pPr>
        <w:jc w:val="both"/>
      </w:pPr>
    </w:p>
    <w:p w:rsidRDefault="00B15C6F" w:rsidP="00B15C6F" w:rsidR="00B15C6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IMPERIAL NEKRETNINE d.o.o. Varaždin, Trg kralja Tomislava 4, OIB: 82799883709</w:t>
      </w:r>
      <w:r>
        <w:rPr>
          <w:szCs w:val="24"/>
        </w:rPr>
        <w:t>, s danom 30. studenoga 2018. u 12,30 sati.</w:t>
      </w:r>
    </w:p>
    <w:p w:rsidRDefault="00B15C6F" w:rsidP="00B15C6F" w:rsidR="00B15C6F">
      <w:pPr>
        <w:ind w:hanging="705" w:left="1413"/>
        <w:jc w:val="both"/>
        <w:rPr>
          <w:szCs w:val="24"/>
        </w:rPr>
      </w:pPr>
    </w:p>
    <w:p w:rsidRDefault="00B15C6F" w:rsidP="00B15C6F" w:rsidR="00B15C6F">
      <w:pPr>
        <w:ind w:hanging="705" w:left="1410"/>
        <w:jc w:val="both"/>
      </w:pPr>
      <w:r>
        <w:t>II</w:t>
      </w:r>
      <w:r>
        <w:tab/>
        <w:t xml:space="preserve">Za stečajnog upravitelja imenuje se Melita Vrkić </w:t>
      </w:r>
      <w:proofErr w:type="spellStart"/>
      <w:r>
        <w:t>Hajskok</w:t>
      </w:r>
      <w:proofErr w:type="spellEnd"/>
      <w:r>
        <w:t>, Tužno, Ivanečka 19, 42 242 Radovan.</w:t>
      </w:r>
    </w:p>
    <w:p w:rsidRDefault="00B15C6F" w:rsidP="00B15C6F" w:rsidR="00B15C6F">
      <w:pPr>
        <w:ind w:hanging="705" w:left="1413"/>
        <w:jc w:val="both"/>
        <w:rPr>
          <w:szCs w:val="24"/>
        </w:rPr>
      </w:pPr>
    </w:p>
    <w:p w:rsidRDefault="00B15C6F" w:rsidP="00B15C6F" w:rsidR="00B15C6F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>IMPERIAL NEKRETNINE d.o.o. Varaždin, Trg kralja Tomislava 4, OIB: 82799883709.</w:t>
      </w:r>
    </w:p>
    <w:p w:rsidRDefault="00B15C6F" w:rsidP="00B15C6F" w:rsidR="00B15C6F">
      <w:pPr>
        <w:ind w:hanging="705" w:left="1410"/>
        <w:jc w:val="both"/>
      </w:pPr>
    </w:p>
    <w:p w:rsidRDefault="00B15C6F" w:rsidP="00B15C6F" w:rsidR="00B15C6F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B15C6F" w:rsidP="00B15C6F" w:rsidR="00B15C6F">
      <w:pPr>
        <w:jc w:val="both"/>
        <w:rPr>
          <w:szCs w:val="24"/>
        </w:rPr>
      </w:pPr>
    </w:p>
    <w:p w:rsidRDefault="00B15C6F" w:rsidP="00B15C6F" w:rsidR="00B15C6F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>IMPERIAL NEKRETNINE d.o.o. Varaždin, Trg kralja Tomislava 4, OIB: 82799883709,</w:t>
      </w:r>
      <w:r>
        <w:rPr>
          <w:szCs w:val="24"/>
        </w:rPr>
        <w:t xml:space="preserve"> bit će brisan iz sudskog registra.</w:t>
      </w:r>
    </w:p>
    <w:p w:rsidRDefault="00B15C6F" w:rsidP="00B15C6F" w:rsidR="00B15C6F">
      <w:pPr>
        <w:jc w:val="center"/>
        <w:rPr>
          <w:szCs w:val="24"/>
        </w:rPr>
      </w:pPr>
    </w:p>
    <w:p w:rsidRDefault="00B15C6F" w:rsidP="00B15C6F" w:rsidR="00B15C6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20.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jc w:val="both"/>
        <w:rPr>
          <w:szCs w:val="24"/>
        </w:rPr>
      </w:pPr>
      <w:r>
        <w:rPr>
          <w:szCs w:val="24"/>
        </w:rPr>
        <w:tab/>
      </w:r>
    </w:p>
    <w:p w:rsidRDefault="00B15C6F" w:rsidP="00B15C6F" w:rsidR="00B15C6F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jc w:val="center"/>
        <w:rPr>
          <w:szCs w:val="24"/>
        </w:rPr>
      </w:pPr>
      <w:r>
        <w:rPr>
          <w:szCs w:val="24"/>
        </w:rPr>
        <w:t>U Varaždinu 30. studeni 2018.</w:t>
      </w:r>
    </w:p>
    <w:p w:rsidRDefault="00B15C6F" w:rsidP="00B15C6F" w:rsidR="00B15C6F">
      <w:pPr>
        <w:jc w:val="center"/>
        <w:rPr>
          <w:szCs w:val="24"/>
        </w:rPr>
      </w:pPr>
    </w:p>
    <w:p w:rsidRDefault="00B15C6F" w:rsidP="00B15C6F" w:rsidR="00B15C6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B15C6F" w:rsidP="00B15C6F" w:rsidR="00B15C6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Sudac:</w:t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Marija Levanić-Škerbić,v. r.</w:t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15C6F" w:rsidP="00B15C6F" w:rsidR="00B15C6F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B15C6F" w:rsidP="00B15C6F" w:rsidR="00B15C6F">
      <w:r>
        <w:tab/>
        <w:t>Uputa o pravnom lijeku:</w:t>
      </w:r>
    </w:p>
    <w:p w:rsidRDefault="00B15C6F" w:rsidP="00B15C6F" w:rsidR="00B15C6F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B15C6F" w:rsidP="00B15C6F" w:rsidR="00B15C6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15C6F" w:rsidP="00B15C6F" w:rsidR="00B15C6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rPr>
          <w:szCs w:val="24"/>
        </w:rPr>
      </w:pPr>
    </w:p>
    <w:p w:rsidRDefault="00B15C6F" w:rsidP="00B15C6F" w:rsidR="00B15C6F">
      <w:pPr>
        <w:rPr>
          <w:szCs w:val="24"/>
        </w:rPr>
      </w:pPr>
      <w:r>
        <w:rPr>
          <w:szCs w:val="24"/>
        </w:rPr>
        <w:t>DNA:</w:t>
      </w:r>
    </w:p>
    <w:p w:rsidRDefault="00B15C6F" w:rsidP="00B15C6F" w:rsidR="00B15C6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15C6F" w:rsidP="00B15C6F" w:rsidR="00B15C6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15C6F" w:rsidP="00B15C6F" w:rsidR="00B15C6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>IMPERIAL NEKRETNINE d.o.o. Varaždin, Trg kralja Tomislava 4</w:t>
      </w:r>
    </w:p>
    <w:p w:rsidRDefault="00B15C6F" w:rsidP="00B15C6F" w:rsidR="00B15C6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Milan Vukadinović, Zagreb, </w:t>
      </w:r>
      <w:proofErr w:type="spellStart"/>
      <w:r>
        <w:rPr>
          <w:szCs w:val="24"/>
        </w:rPr>
        <w:t>Jurjevska</w:t>
      </w:r>
      <w:proofErr w:type="spellEnd"/>
      <w:r>
        <w:rPr>
          <w:szCs w:val="24"/>
        </w:rPr>
        <w:t xml:space="preserve"> ulica 44</w:t>
      </w:r>
    </w:p>
    <w:p w:rsidRDefault="00B15C6F" w:rsidP="00B15C6F" w:rsidR="00B15C6F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B15C6F" w:rsidP="00B15C6F" w:rsidR="00B15C6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Varaždin </w:t>
      </w:r>
    </w:p>
    <w:p w:rsidRDefault="00B15C6F" w:rsidP="00B15C6F" w:rsidR="00B15C6F">
      <w:pPr>
        <w:numPr>
          <w:ilvl w:val="0"/>
          <w:numId w:val="47"/>
        </w:numPr>
        <w:rPr>
          <w:szCs w:val="24"/>
        </w:rPr>
      </w:pPr>
      <w:r>
        <w:t xml:space="preserve">Stečajni upravitelj- Melita Vrkić </w:t>
      </w:r>
      <w:proofErr w:type="spellStart"/>
      <w:r>
        <w:t>Hajsok</w:t>
      </w:r>
      <w:proofErr w:type="spellEnd"/>
      <w:r>
        <w:t>, Tužno, Ivanečka 19, 42 242 Radovan</w:t>
      </w:r>
    </w:p>
    <w:p w:rsidRDefault="00B15C6F" w:rsidP="00B15C6F" w:rsidR="00B15C6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Stečajni upravitelj- e- Oglasna ploča suda.</w:t>
      </w:r>
    </w:p>
    <w:p w:rsidRDefault="00AE649C" w:rsidP="00B15C6F" w:rsidR="00AE649C" w:rsidRPr="00B15C6F"/>
    <w:sectPr w:rsidSect="0032366B" w:rsidR="00AE649C" w:rsidRPr="00B15C6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5C6F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15C6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15C6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97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St-371/2018-6</izvorni_sadrzaj>
    <derivirana_varijabla naziv="DomainObject.Oznaka_1">St-371/2018-6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IMPERIAL NEKRETNINE društvo s ograničenom odgovornošću za poslovanje nekretninama zastupanog po punomoćniku Milan Vukadinović</izvorni_sadrzaj>
    <derivirana_varijabla naziv="DomainObject.Predmet.ProtustrankaFormated_1">  IMPERIAL NEKRETNINE društvo s ograničenom odgovornošću za poslovanje nekretninama zastupanog po punomoćniku Milan Vukadinović</derivirana_varijabla>
  </DomainObject.Predmet.ProtustrankaFormated>
  <DomainObject.Predmet.ProtustrankaFormatedOIB>
    <izvorni_sadrzaj>  IMPERIAL NEKRETNINE društvo s ograničenom odgovornošću za poslovanje nekretninama, OIB 82799883709 zastupanog po punomoćniku Milan Vukadinović</izvorni_sadrzaj>
    <derivirana_varijabla naziv="DomainObject.Predmet.ProtustrankaFormatedOIB_1">  IMPERIAL NEKRETNINE društvo s ograničenom odgovornošću za poslovanje nekretninama, OIB 82799883709 zastupanog po punomoćniku Milan Vukadinović</derivirana_varijabla>
  </DomainObject.Predmet.ProtustrankaFormatedOIB>
  <DomainObject.Predmet.ProtustrankaFormatedWithAdress>
    <izvorni_sadrzaj> IMPERIAL NEKRETNINE društvo s ograničenom odgovornošću za poslovanje nekretninama, Trg Kralja Tomislava 4, 42000 Varaždin zastupanog po punomoćniku Milan Vukadinović</izvorni_sadrzaj>
    <derivirana_varijabla naziv="DomainObject.Predmet.ProtustrankaFormatedWithAdress_1"> IMPERIAL NEKRETNINE društvo s ograničenom odgovornošću za poslovanje nekretninama, Trg Kralja Tomislava 4, 42000 Varaždin zastupanog po punomoćniku Milan Vukadinović</derivirana_varijabla>
  </DomainObject.Predmet.ProtustrankaFormatedWithAdress>
  <DomainObject.Predmet.ProtustrankaFormatedWithAdressOIB>
    <izvorni_sadrzaj> IMPERIAL NEKRETNINE društvo s ograničenom odgovornošću za poslovanje nekretninama, OIB 82799883709, Trg Kralja Tomislava 4, 42000 Varaždin zastupanog po punomoćniku Milan Vukadinović</izvorni_sadrzaj>
    <derivirana_varijabla naziv="DomainObject.Predmet.ProtustrankaFormatedWithAdressOIB_1"> IMPERIAL NEKRETNINE društvo s ograničenom odgovornošću za poslovanje nekretninama, OIB 82799883709, Trg Kralja Tomislava 4, 42000 Varaždin zastupanog po punomoćniku Milan Vukadinović</derivirana_varijabla>
  </DomainObject.Predmet.ProtustrankaFormatedWithAdressOIB>
  <DomainObject.Predmet.ProtustrankaWithAdress>
    <izvorni_sadrzaj>IMPERIAL NEKRETNINE društvo s ograničenom odgovornošću za poslovanje nekretninama Trg Kralja Tomislava 4, 42000 Varaždin</izvorni_sadrzaj>
    <derivirana_varijabla naziv="DomainObject.Predmet.ProtustrankaWithAdress_1">IMPERIAL NEKRETNINE društvo s ograničenom odgovornošću za poslovanje nekretninama Trg Kralja Tomislava 4, 42000 Varaždin</derivirana_varijabla>
  </DomainObject.Predmet.ProtustrankaWithAdress>
  <DomainObject.Predmet.ProtustrankaWithAdressOIB>
    <izvorni_sadrzaj>IMPERIAL NEKRETNINE društvo s ograničenom odgovornošću za poslovanje nekretninama, OIB 82799883709, Trg Kralja Tomislava 4, 42000 Varaždin</izvorni_sadrzaj>
    <derivirana_varijabla naziv="DomainObject.Predmet.ProtustrankaWithAdressOIB_1">IMPERIAL NEKRETNINE društvo s ograničenom odgovornošću za poslovanje nekretninama, OIB 82799883709, Trg Kralja Tomislava 4, 42000 Varaždin</derivirana_varijabla>
  </DomainObject.Predmet.ProtustrankaWithAdressOIB>
  <DomainObject.Predmet.ProtustrankaNazivFormated>
    <izvorni_sadrzaj>IMPERIAL NEKRETNINE društvo s ograničenom odgovornošću za poslovanje nekretninama</izvorni_sadrzaj>
    <derivirana_varijabla naziv="DomainObject.Predmet.ProtustrankaNazivFormated_1">IMPERIAL NEKRETNINE društvo s ograničenom odgovornošću za poslovanje nekretninama</derivirana_varijabla>
  </DomainObject.Predmet.ProtustrankaNazivFormated>
  <DomainObject.Predmet.ProtustrankaNazivFormatedOIB>
    <izvorni_sadrzaj>IMPERIAL NEKRETNINE društvo s ograničenom odgovornošću za poslovanje nekretninama, OIB 82799883709</izvorni_sadrzaj>
    <derivirana_varijabla naziv="DomainObject.Predmet.ProtustrankaNazivFormatedOIB_1">IMPERIAL NEKRETNINE društvo s ograničenom odgovornošću za poslovanje nekretninama, OIB 82799883709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2434.95</izvorni_sadrzaj>
    <derivirana_varijabla naziv="DomainObject.Predmet.TrenutnaVrijednost_1">2434.95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IMPERIAL NEKRETNINE društvo s ograničenom odgovornošću za poslovanje nekretninama zastupanog po punomoćniku Milan Vukadinović</item>
    </izvorni_sadrzaj>
    <derivirana_varijabla naziv="DomainObject.Predmet.ProtuStrankaListFormated_1">
      <item>IMPERIAL NEKRETNINE društvo s ograničenom odgovornošću za poslovanje nekretninama zastupanog po punomoćniku Milan Vukadinović</item>
    </derivirana_varijabla>
  </DomainObject.Predmet.ProtuStrankaListFormated>
  <DomainObject.Predmet.ProtuStrankaListFormatedOIB>
    <izvorni_sadrzaj>
      <item>IMPERIAL NEKRETNINE društvo s ograničenom odgovornošću za poslovanje nekretninama, OIB 82799883709 zastupanog po punomoćniku Milan Vukadinović</item>
    </izvorni_sadrzaj>
    <derivirana_varijabla naziv="DomainObject.Predmet.ProtuStrankaListFormatedOIB_1">
      <item>IMPERIAL NEKRETNINE društvo s ograničenom odgovornošću za poslovanje nekretninama, OIB 82799883709 zastupanog po punomoćniku Milan Vukadinović</item>
    </derivirana_varijabla>
  </DomainObject.Predmet.ProtuStrankaListFormatedOIB>
  <DomainObject.Predmet.ProtuStrankaListFormatedWithAdress>
    <izvorni_sadrzaj>
      <item>IMPERIAL NEKRETNINE društvo s ograničenom odgovornošću za poslovanje nekretninama, Trg Kralja Tomislava 4, 42000 Varaždin zastupanog po punomoćniku Milan Vukadinović</item>
    </izvorni_sadrzaj>
    <derivirana_varijabla naziv="DomainObject.Predmet.ProtuStrankaListFormatedWithAdress_1">
      <item>IMPERIAL NEKRETNINE društvo s ograničenom odgovornošću za poslovanje nekretninama, Trg Kralja Tomislava 4, 42000 Varaždin zastupanog po punomoćniku Milan Vukadinović</item>
    </derivirana_varijabla>
  </DomainObject.Predmet.ProtuStrankaListFormatedWithAdress>
  <DomainObject.Predmet.ProtuStrankaListFormatedWithAdressOIB>
    <izvorni_sadrzaj>
      <item>IMPERIAL NEKRETNINE društvo s ograničenom odgovornošću za poslovanje nekretninama, OIB 82799883709, Trg Kralja Tomislava 4, 42000 Varaždin zastupanog po punomoćniku Milan Vukadinović</item>
    </izvorni_sadrzaj>
    <derivirana_varijabla naziv="DomainObject.Predmet.ProtuStrankaListFormatedWithAdressOIB_1">
      <item>IMPERIAL NEKRETNINE društvo s ograničenom odgovornošću za poslovanje nekretninama, OIB 82799883709, Trg Kralja Tomislava 4, 42000 Varaždin zastupanog po punomoćniku Milan Vukadinović</item>
    </derivirana_varijabla>
  </DomainObject.Predmet.ProtuStrankaListFormatedWithAdressOIB>
  <DomainObject.Predmet.ProtuStrankaListNazivFormated>
    <izvorni_sadrzaj>
      <item>IMPERIAL NEKRETNINE društvo s ograničenom odgovornošću za poslovanje nekretninama</item>
    </izvorni_sadrzaj>
    <derivirana_varijabla naziv="DomainObject.Predmet.ProtuStrankaListNazivFormated_1">
      <item>IMPERIAL NEKRETNINE društvo s ograničenom odgovornošću za poslovanje nekretninama</item>
    </derivirana_varijabla>
  </DomainObject.Predmet.ProtuStrankaListNazivFormated>
  <DomainObject.Predmet.ProtuStrankaListNazivFormatedOIB>
    <izvorni_sadrzaj>
      <item>IMPERIAL NEKRETNINE društvo s ograničenom odgovornošću za poslovanje nekretninama, OIB 82799883709</item>
    </izvorni_sadrzaj>
    <derivirana_varijabla naziv="DomainObject.Predmet.ProtuStrankaListNazivFormatedOIB_1">
      <item>IMPERIAL NEKRETNINE društvo s ograničenom odgovornošću za poslovanje nekretninama, OIB 82799883709</item>
    </derivirana_varijabla>
  </DomainObject.Predmet.ProtuStrankaListNazivFormatedOIB>
  <DomainObject.Predmet.OstaliListFormated>
    <izvorni_sadrzaj>
      <item>Sudski registar</item>
      <item>Milan Vukadinović punomoćnik sudionika u postupku IMPERIAL NEKRETNINE društvo s ograničenom odgovornošću za poslovanje nekretninama</item>
    </izvorni_sadrzaj>
    <derivirana_varijabla naziv="DomainObject.Predmet.OstaliListFormated_1">
      <item>Sudski registar</item>
      <item>Milan Vukadinović punomoćnik sudionika u postupku IMPERIAL NEKRETNINE društvo s ograničenom odgovornošću za poslovanje nekretninama</item>
    </derivirana_varijabla>
  </DomainObject.Predmet.OstaliListFormated>
  <DomainObject.Predmet.OstaliListFormatedOIB>
    <izvorni_sadrzaj>
      <item>Sudski registar</item>
      <item>Milan Vukadinović, OIB 95831442528 punomoćnik sudionika u postupku IMPERIAL NEKRETNINE društvo s ograničenom odgovornošću za poslovanje nekretninama</item>
    </izvorni_sadrzaj>
    <derivirana_varijabla naziv="DomainObject.Predmet.OstaliListFormatedOIB_1">
      <item>Sudski registar</item>
      <item>Milan Vukadinović, OIB 95831442528 punomoćnik sudionika u postupku IMPERIAL NEKRETNINE društvo s ograničenom odgovornošću za poslovanje nekretninama</item>
    </derivirana_varijabla>
  </DomainObject.Predmet.OstaliListFormatedOIB>
  <DomainObject.Predmet.OstaliListFormatedWithAdress>
    <izvorni_sadrzaj>
      <item>Sudski registar</item>
      <item>Milan Vukadinović punomoćnik sudionika u postupku IMPERIAL NEKRETNINE društvo s ograničenom odgovornošću za poslovanje nekretninama</item>
    </izvorni_sadrzaj>
    <derivirana_varijabla naziv="DomainObject.Predmet.OstaliListFormatedWithAdress_1">
      <item>Sudski registar</item>
      <item>Milan Vukadinović punomoćnik sudionika u postupku IMPERIAL NEKRETNINE društvo s ograničenom odgovornošću za poslovanje nekretninama</item>
    </derivirana_varijabla>
  </DomainObject.Predmet.OstaliListFormatedWithAdress>
  <DomainObject.Predmet.OstaliListFormatedWithAdressOIB>
    <izvorni_sadrzaj>
      <item>Sudski registar</item>
      <item>Milan Vukadinović, OIB 95831442528 punomoćnik sudionika u postupku IMPERIAL NEKRETNINE društvo s ograničenom odgovornošću za poslovanje nekretninama</item>
    </izvorni_sadrzaj>
    <derivirana_varijabla naziv="DomainObject.Predmet.OstaliListFormatedWithAdressOIB_1">
      <item>Sudski registar</item>
      <item>Milan Vukadinović, OIB 95831442528 punomoćnik sudionika u postupku IMPERIAL NEKRETNINE društvo s ograničenom odgovornošću za poslovanje nekretninama</item>
    </derivirana_varijabla>
  </DomainObject.Predmet.OstaliListFormatedWithAdressOIB>
  <DomainObject.Predmet.OstaliListNazivFormated>
    <izvorni_sadrzaj>
      <item>Sudski registar</item>
      <item>Milan Vukadinović</item>
    </izvorni_sadrzaj>
    <derivirana_varijabla naziv="DomainObject.Predmet.OstaliListNazivFormated_1">
      <item>Sudski registar</item>
      <item>Milan Vukadinović</item>
    </derivirana_varijabla>
  </DomainObject.Predmet.OstaliListNazivFormated>
  <DomainObject.Predmet.OstaliListNazivFormatedOIB>
    <izvorni_sadrzaj>
      <item>Sudski registar</item>
      <item>Milan Vukadinović, OIB 95831442528</item>
    </izvorni_sadrzaj>
    <derivirana_varijabla naziv="DomainObject.Predmet.OstaliListNazivFormatedOIB_1">
      <item>Sudski registar</item>
      <item>Milan Vukadinović, OIB 95831442528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St-371/2018-6</izvorni_sadrzaj>
    <derivirana_varijabla naziv="DomainObject.PoslovniBrojDokumenta_1">St-371/2018-6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IMPERIAL NEKRETNINE društvo s ograničenom odgovornošću za poslovanje nekretninama</izvorni_sadrzaj>
    <derivirana_varijabla naziv="DomainObject.Predmet.ProtustrankaIDrugi_1">IMPERIAL NEKRETNINE društvo s ograničenom odgovornošću za poslovanje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IMPERIAL NEKRETNINE društvo s ograničenom odgovornošću za poslovanje nekretninama, OIB 82799883709, Trg Kralja Tomislava 4, 42000 Varaždin</izvorni_sadrzaj>
    <derivirana_varijabla naziv="DomainObject.Predmet.ProtustrankaIDrugiAdressOIB_1">IMPERIAL NEKRETNINE društvo s ograničenom odgovornošću za poslovanje nekretninama, OIB 82799883709,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IMPERIAL NEKRETNINE društvo s ograničenom odgovornošću za poslovanje nekretninama</item>
      <item>Sudski registar</item>
      <item>Milan Vukadinović</item>
    </izvorni_sadrzaj>
    <derivirana_varijabla naziv="DomainObject.Predmet.SudioniciListNaziv_1">
      <item>Financijska agencija</item>
      <item>IMPERIAL NEKRETNINE društvo s ograničenom odgovornošću za poslovanje nekretninama</item>
      <item>Sudski registar</item>
      <item>Milan Vukadinović</item>
    </derivirana_varijabla>
  </DomainObject.Predmet.SudioniciListNaziv>
  <DomainObject.Predmet.SudioniciListAdressOIB>
    <izvorni_sadrzaj>
      <item>Financijska agencija, OIB 85821130368, A. Cesarca 2,42000 Varaždin</item>
      <item>IMPERIAL NEKRETNINE društvo s ograničenom odgovornošću za poslovanje nekretninama, OIB 82799883709, Trg Kralja Tomislava 4,42000 Varaždin</item>
      <item>Sudski registar</item>
      <item>Milan Vukadinović, OIB 95831442528</item>
    </izvorni_sadrzaj>
    <derivirana_varijabla naziv="DomainObject.Predmet.SudioniciListAdressOIB_1">
      <item>Financijska agencija, OIB 85821130368, A. Cesarca 2,42000 Varaždin</item>
      <item>IMPERIAL NEKRETNINE društvo s ograničenom odgovornošću za poslovanje nekretninama, OIB 82799883709, Trg Kralja Tomislava 4,42000 Varaždin</item>
      <item>Sudski registar</item>
      <item>Milan Vukadinović, OIB 95831442528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5A8C6-6C1A-46B3-9C67-B1AD02FF0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2902</properties:Characters>
  <properties:Lines>87</properties:Lines>
  <properties:Paragraphs>32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2018-11-30T11:27:00Z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St-371/2018-6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