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d434" w14:paraId="b39d434" w:rsidRDefault="00DC32BA" w:rsidP="00DC32BA" w:rsidR="00DC32BA">
      <w:pPr>
        <w15:collapsed w:val="false"/>
        <w:rPr>
          <w:lang w:val="hr-HR"/>
        </w:rPr>
      </w:pPr>
      <w:bookmarkStart w:name="_GoBack" w:id="0"/>
      <w:bookmarkEnd w:id="0"/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 w:rsidR="0082516C">
        <w:rPr>
          <w:lang w:val="hr-HR"/>
        </w:rPr>
        <w:t>2 S</w:t>
      </w:r>
      <w:r w:rsidR="007A1E40">
        <w:rPr>
          <w:lang w:val="hr-HR"/>
        </w:rPr>
        <w:t>t-29</w:t>
      </w:r>
      <w:r>
        <w:rPr>
          <w:lang w:val="hr-HR"/>
        </w:rPr>
        <w:t>/2017-2.</w:t>
      </w: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C32BA" w:rsidP="00DC32BA" w:rsidR="00DC32BA">
      <w:pPr>
        <w:jc w:val="center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7A1E40">
        <w:rPr>
          <w:lang w:val="hr-HR"/>
        </w:rPr>
        <w:t>TURISTIČKA AGENCIJA BRATELJ jednostavno društvo s ograničenom odgovornošću za turizam i usluge, Gornji Uljanik, Gornji Uljanik 79,</w:t>
      </w:r>
      <w:r w:rsidR="00CA0554">
        <w:rPr>
          <w:lang w:val="hr-HR"/>
        </w:rPr>
        <w:t xml:space="preserve"> </w:t>
      </w:r>
      <w:r>
        <w:rPr>
          <w:lang w:val="hr-HR"/>
        </w:rPr>
        <w:t xml:space="preserve">MBS: </w:t>
      </w:r>
      <w:r w:rsidR="007A1E40">
        <w:rPr>
          <w:lang w:val="hr-HR"/>
        </w:rPr>
        <w:t>010093761</w:t>
      </w:r>
      <w:r>
        <w:rPr>
          <w:lang w:val="hr-HR"/>
        </w:rPr>
        <w:t xml:space="preserve">, OIB: </w:t>
      </w:r>
      <w:r w:rsidR="007A1E40">
        <w:rPr>
          <w:lang w:val="hr-HR"/>
        </w:rPr>
        <w:t>26034089082</w:t>
      </w:r>
      <w:r>
        <w:rPr>
          <w:lang w:val="hr-HR"/>
        </w:rPr>
        <w:t>, koji se vodi</w:t>
      </w:r>
      <w:r w:rsidR="007A1E40">
        <w:rPr>
          <w:lang w:val="hr-HR"/>
        </w:rPr>
        <w:t xml:space="preserve"> kod ovoga suda pod brojem St-29</w:t>
      </w:r>
      <w:r>
        <w:rPr>
          <w:lang w:val="hr-HR"/>
        </w:rPr>
        <w:t>/2017, temeljem odredbe čl.430., 431. i 434. Stečajnog zakona (Narodne novine br. 71/15), objavljuje:</w:t>
      </w:r>
    </w:p>
    <w:p w:rsidRDefault="00DC32BA" w:rsidP="00DC32BA" w:rsidR="00DC32BA">
      <w:pPr>
        <w:jc w:val="both"/>
        <w:rPr>
          <w:lang w:val="hr-HR"/>
        </w:rPr>
      </w:pPr>
    </w:p>
    <w:p w:rsidRDefault="00CA0554" w:rsidP="00DC32BA" w:rsidR="00DC32BA">
      <w:pPr>
        <w:jc w:val="both"/>
        <w:rPr>
          <w:lang w:val="hr-HR"/>
        </w:rPr>
      </w:pPr>
      <w:r>
        <w:rPr>
          <w:lang w:val="hr-HR"/>
        </w:rPr>
        <w:t>I. Na</w:t>
      </w:r>
      <w:r w:rsidR="00FA71D0">
        <w:rPr>
          <w:lang w:val="hr-HR"/>
        </w:rPr>
        <w:t xml:space="preserve"> dan </w:t>
      </w:r>
      <w:r w:rsidR="007A1E40">
        <w:rPr>
          <w:lang w:val="hr-HR"/>
        </w:rPr>
        <w:t>30</w:t>
      </w:r>
      <w:r w:rsidR="00DC32BA">
        <w:rPr>
          <w:lang w:val="hr-HR"/>
        </w:rPr>
        <w:t xml:space="preserve">. siječnja 2017. dužnik u Očevidniku redoslijeda osnova za plaćanje ima evidentirane neizvršene osnove za plaćanje u ukupnom iznosu od </w:t>
      </w:r>
      <w:r w:rsidR="007A1E40">
        <w:rPr>
          <w:lang w:val="hr-HR"/>
        </w:rPr>
        <w:t>21.279,96</w:t>
      </w:r>
      <w:r w:rsidR="00DC32BA">
        <w:rPr>
          <w:lang w:val="hr-HR"/>
        </w:rPr>
        <w:t xml:space="preserve"> kn, u koji iznos je uračunata kamata i naknada Financijske agencije za provedbu ovrhe na novčanim sredstvima.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785196">
        <w:rPr>
          <w:lang w:val="hr-HR"/>
        </w:rPr>
        <w:t xml:space="preserve">Boris Pereš, Hercegovac, Ulica hrvatskih branitelja 16/A, </w:t>
      </w:r>
      <w:r w:rsidR="00CA0554">
        <w:rPr>
          <w:lang w:val="hr-HR"/>
        </w:rPr>
        <w:t xml:space="preserve">OIB </w:t>
      </w:r>
      <w:r w:rsidR="00785196">
        <w:rPr>
          <w:lang w:val="hr-HR"/>
        </w:rPr>
        <w:t>59645407810</w:t>
      </w:r>
      <w:r w:rsidR="00CA0554">
        <w:rPr>
          <w:lang w:val="hr-HR"/>
        </w:rPr>
        <w:t xml:space="preserve">,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U Bjelovaru, 22. veljače 2017. godine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DC32BA" w:rsidP="00DC32BA" w:rsidR="00DC32BA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C32BA" w:rsidP="00DC32BA" w:rsidR="00DC32BA">
      <w:pPr>
        <w:rPr>
          <w:lang w:val="hr-HR"/>
        </w:rPr>
      </w:pPr>
    </w:p>
    <w:sectPr w:rsidR="00DC32B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CA2" w:rsidR="00494CA2">
      <w:r>
        <w:separator/>
      </w:r>
    </w:p>
  </w:endnote>
  <w:endnote w:id="0" w:type="continuationSeparator">
    <w:p w:rsidRDefault="00494CA2" w:rsidR="00494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CA2" w:rsidR="00494CA2">
      <w:r>
        <w:separator/>
      </w:r>
    </w:p>
  </w:footnote>
  <w:footnote w:id="0" w:type="continuationSeparator">
    <w:p w:rsidRDefault="00494CA2" w:rsidR="00494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1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78A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0F4380"/>
    <w:rsid w:val="00100095"/>
    <w:rsid w:val="0011035E"/>
    <w:rsid w:val="00110AAF"/>
    <w:rsid w:val="0013787B"/>
    <w:rsid w:val="00137AA5"/>
    <w:rsid w:val="00163C11"/>
    <w:rsid w:val="00184DF0"/>
    <w:rsid w:val="001944F2"/>
    <w:rsid w:val="001B397D"/>
    <w:rsid w:val="001B71CE"/>
    <w:rsid w:val="001D3155"/>
    <w:rsid w:val="001F78C2"/>
    <w:rsid w:val="00230CD2"/>
    <w:rsid w:val="00241D6F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94CA2"/>
    <w:rsid w:val="004B2C5E"/>
    <w:rsid w:val="004B7E8E"/>
    <w:rsid w:val="004D43CB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C6BAA"/>
    <w:rsid w:val="006E7557"/>
    <w:rsid w:val="0071628F"/>
    <w:rsid w:val="00763668"/>
    <w:rsid w:val="00785196"/>
    <w:rsid w:val="00787200"/>
    <w:rsid w:val="007A1E40"/>
    <w:rsid w:val="007A2C5F"/>
    <w:rsid w:val="007A3E1B"/>
    <w:rsid w:val="007A55E6"/>
    <w:rsid w:val="007C68ED"/>
    <w:rsid w:val="007D3222"/>
    <w:rsid w:val="007E27E0"/>
    <w:rsid w:val="008133DF"/>
    <w:rsid w:val="00821405"/>
    <w:rsid w:val="0082516C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11A65"/>
    <w:rsid w:val="00A24391"/>
    <w:rsid w:val="00A404D9"/>
    <w:rsid w:val="00A475FF"/>
    <w:rsid w:val="00A67EF5"/>
    <w:rsid w:val="00A73B9E"/>
    <w:rsid w:val="00A802D7"/>
    <w:rsid w:val="00A92DDD"/>
    <w:rsid w:val="00AA3B99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3C3E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0554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32BA"/>
    <w:rsid w:val="00DC7979"/>
    <w:rsid w:val="00DE39FE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5ADD"/>
    <w:rsid w:val="00F178C7"/>
    <w:rsid w:val="00F20E5A"/>
    <w:rsid w:val="00F24413"/>
    <w:rsid w:val="00F50AE8"/>
    <w:rsid w:val="00F63850"/>
    <w:rsid w:val="00F7033E"/>
    <w:rsid w:val="00F75132"/>
    <w:rsid w:val="00F77D17"/>
    <w:rsid w:val="00F91D28"/>
    <w:rsid w:val="00F925DD"/>
    <w:rsid w:val="00FA3C36"/>
    <w:rsid w:val="00FA71D0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15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AGENCIJA BRATELJ jednostavno društvo s ograničenom odgovornošću za turizam i usluge</izvorni_sadrzaj>
    <derivirana_varijabla naziv="DomainObject.Predmet.ProtustrankaFormated_1">  TURISTIČKA AGENCIJA BRATELJ jednostavno društvo s ograničenom odgovornošću za turizam i usluge</derivirana_varijabla>
  </DomainObject.Predmet.ProtustrankaFormated>
  <DomainObject.Predmet.ProtustrankaFormatedOIB>
    <izvorni_sadrzaj>  TURISTIČKA AGENCIJA BRATELJ jednostavno društvo s ograničenom odgovornošću za turizam i usluge, OIB 26034089082</izvorni_sadrzaj>
    <derivirana_varijabla naziv="DomainObject.Predmet.ProtustrankaFormatedOIB_1">  TURISTIČKA AGENCIJA BRATELJ jednostavno društvo s ograničenom odgovornošću za turizam i usluge, OIB 26034089082</derivirana_varijabla>
  </DomainObject.Predmet.ProtustrankaFormatedOIB>
  <DomainObject.Predmet.ProtustrankaFormatedWithAdress>
    <izvorni_sadrzaj> TURISTIČKA AGENCIJA BRATELJ jednostavno društvo s ograničenom odgovornošću za turizam i usluge, Gornji Uljanik 79, 43280 Gornji Uljanik</izvorni_sadrzaj>
    <derivirana_varijabla naziv="DomainObject.Predmet.ProtustrankaFormatedWithAdress_1"> TURISTIČKA AGENCIJA BRATELJ jednostavno društvo s ograničenom odgovornošću za turizam i usluge, Gornji Uljanik 79, 43280 Gornji Uljanik</derivirana_varijabla>
  </DomainObject.Predmet.ProtustrankaFormatedWithAdress>
  <DomainObject.Predmet.ProtustrankaFormatedWithAdressOIB>
    <izvorni_sadrzaj> TURISTIČKA AGENCIJA BRATELJ jednostavno društvo s ograničenom odgovornošću za turizam i usluge, OIB 26034089082, Gornji Uljanik 79, 43280 Gornji Uljanik</izvorni_sadrzaj>
    <derivirana_varijabla naziv="DomainObject.Predmet.ProtustrankaFormatedWithAdressOIB_1"> TURISTIČKA AGENCIJA BRATELJ jednostavno društvo s ograničenom odgovornošću za turizam i usluge, OIB 26034089082, Gornji Uljanik 79, 43280 Gornji Uljanik</derivirana_varijabla>
  </DomainObject.Predmet.ProtustrankaFormatedWithAdressOIB>
  <DomainObject.Predmet.ProtustrankaWithAdress>
    <izvorni_sadrzaj>TURISTIČKA AGENCIJA BRATELJ jednostavno društvo s ograničenom odgovornošću za turizam i usluge Gornji Uljanik 79, 43280 Gornji Uljanik</izvorni_sadrzaj>
    <derivirana_varijabla naziv="DomainObject.Predmet.ProtustrankaWithAdress_1">TURISTIČKA AGENCIJA BRATELJ jednostavno društvo s ograničenom odgovornošću za turizam i usluge Gornji Uljanik 79, 43280 Gornji Uljanik</derivirana_varijabla>
  </DomainObject.Predmet.ProtustrankaWithAdress>
  <DomainObject.Predmet.ProtustrankaWithAdressOIB>
    <izvorni_sadrzaj>TURISTIČKA AGENCIJA BRATELJ jednostavno društvo s ograničenom odgovornošću za turizam i usluge, OIB 26034089082, Gornji Uljanik 79, 43280 Gornji Uljanik</izvorni_sadrzaj>
    <derivirana_varijabla naziv="DomainObject.Predmet.ProtustrankaWithAdressOIB_1">TURISTIČKA AGENCIJA BRATELJ jednostavno društvo s ograničenom odgovornošću za turizam i usluge, OIB 26034089082, Gornji Uljanik 79, 43280 Gornji Uljanik</derivirana_varijabla>
  </DomainObject.Predmet.ProtustrankaWithAdressOIB>
  <DomainObject.Predmet.ProtustrankaNazivFormated>
    <izvorni_sadrzaj>TURISTIČKA AGENCIJA BRATELJ jednostavno društvo s ograničenom odgovornošću za turizam i usluge</izvorni_sadrzaj>
    <derivirana_varijabla naziv="DomainObject.Predmet.ProtustrankaNazivFormated_1">TURISTIČKA AGENCIJA BRATELJ jednostavno društvo s ograničenom odgovornošću za turizam i usluge</derivirana_varijabla>
  </DomainObject.Predmet.ProtustrankaNazivFormated>
  <DomainObject.Predmet.ProtustrankaNazivFormatedOIB>
    <izvorni_sadrzaj>TURISTIČKA AGENCIJA BRATELJ jednostavno društvo s ograničenom odgovornošću za turizam i usluge, OIB 26034089082</izvorni_sadrzaj>
    <derivirana_varijabla naziv="DomainObject.Predmet.ProtustrankaNazivFormatedOIB_1">TURISTIČKA AGENCIJA BRATELJ jednostavno društvo s ograničenom odgovornošću za turizam i usluge, OIB 26034089082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TURISTIČKA AGENCIJA BRATELJ jednostavno društvo s ograničenom odgovornošću za turizam i usluge</item>
    </izvorni_sadrzaj>
    <derivirana_varijabla naziv="DomainObject.Predmet.ProtuStrankaListFormated_1">
      <item>TURISTIČKA AGENCIJA BRATELJ jednostavno društvo s ograničenom odgovornošću za turizam i usluge</item>
    </derivirana_varijabla>
  </DomainObject.Predmet.ProtuStrankaListFormated>
  <DomainObject.Predmet.ProtuStrankaListFormatedOIB>
    <izvorni_sadrzaj>
      <item>TURISTIČKA AGENCIJA BRATELJ jednostavno društvo s ograničenom odgovornošću za turizam i usluge, OIB 26034089082</item>
    </izvorni_sadrzaj>
    <derivirana_varijabla naziv="DomainObject.Predmet.ProtuStrankaListFormatedOIB_1">
      <item>TURISTIČKA AGENCIJA BRATELJ jednostavno društvo s ograničenom odgovornošću za turizam i usluge, OIB 26034089082</item>
    </derivirana_varijabla>
  </DomainObject.Predmet.ProtuStrankaListFormatedOIB>
  <DomainObject.Predmet.ProtuStrankaListFormatedWithAdress>
    <izvorni_sadrzaj>
      <item>TURISTIČKA AGENCIJA BRATELJ jednostavno društvo s ograničenom odgovornošću za turizam i usluge, Gornji Uljanik 79, 43280 Gornji Uljanik</item>
    </izvorni_sadrzaj>
    <derivirana_varijabla naziv="DomainObject.Predmet.ProtuStrankaListFormatedWithAdress_1">
      <item>TURISTIČKA AGENCIJA BRATELJ jednostavno društvo s ograničenom odgovornošću za turizam i usluge, Gornji Uljanik 79, 43280 Gornji Uljanik</item>
    </derivirana_varijabla>
  </DomainObject.Predmet.ProtuStrankaListFormatedWithAdress>
  <DomainObject.Predmet.ProtuStrankaListFormatedWithAdressOIB>
    <izvorni_sadrzaj>
      <item>TURISTIČKA AGENCIJA BRATELJ jednostavno društvo s ograničenom odgovornošću za turizam i usluge, OIB 26034089082, Gornji Uljanik 79, 43280 Gornji Uljanik</item>
    </izvorni_sadrzaj>
    <derivirana_varijabla naziv="DomainObject.Predmet.ProtuStrankaListFormatedWithAdressOIB_1">
      <item>TURISTIČKA AGENCIJA BRATELJ jednostavno društvo s ograničenom odgovornošću za turizam i usluge, OIB 26034089082, Gornji Uljanik 79, 43280 Gornji Uljanik</item>
    </derivirana_varijabla>
  </DomainObject.Predmet.ProtuStrankaListFormatedWithAdressOIB>
  <DomainObject.Predmet.ProtuStrankaListNazivFormated>
    <izvorni_sadrzaj>
      <item>TURISTIČKA AGENCIJA BRATELJ jednostavno društvo s ograničenom odgovornošću za turizam i usluge</item>
    </izvorni_sadrzaj>
    <derivirana_varijabla naziv="DomainObject.Predmet.ProtuStrankaListNazivFormated_1">
      <item>TURISTIČKA AGENCIJA BRATELJ jednostavno društvo s ograničenom odgovornošću za turizam i usluge</item>
    </derivirana_varijabla>
  </DomainObject.Predmet.ProtuStrankaListNazivFormated>
  <DomainObject.Predmet.ProtuStrankaListNazivFormatedOIB>
    <izvorni_sadrzaj>
      <item>TURISTIČKA AGENCIJA BRATELJ jednostavno društvo s ograničenom odgovornošću za turizam i usluge, OIB 26034089082</item>
    </izvorni_sadrzaj>
    <derivirana_varijabla naziv="DomainObject.Predmet.ProtuStrankaListNazivFormatedOIB_1">
      <item>TURISTIČKA AGENCIJA BRATELJ jednostavno društvo s ograničenom odgovornošću za turizam i usluge, OIB 26034089082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TURISTIČKA AGENCIJA BRATELJ jednostavno društvo s ograničenom odgovornošću za turizam i usluge</izvorni_sadrzaj>
    <derivirana_varijabla naziv="DomainObject.Predmet.ProtustrankaIDrugi_1">TURISTIČKA AGENCIJA BRATELJ jednostavno društvo s ograničenom odgovornošću za turizam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TURISTIČKA AGENCIJA BRATELJ jednostavno društvo s ograničenom odgovornošću za turizam i usluge, OIB 26034089082, Gornji Uljanik 79, 43280 Gornji Uljanik</izvorni_sadrzaj>
    <derivirana_varijabla naziv="DomainObject.Predmet.ProtustrankaIDrugiAdressOIB_1">TURISTIČKA AGENCIJA BRATELJ jednostavno društvo s ograničenom odgovornošću za turizam i usluge, OIB 26034089082, Gornji Uljanik 79, 43280 Gornji Uljanik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TURISTIČKA AGENCIJA BRATELJ jednostavno društvo s ograničenom odgovornošću za turizam i usluge</item>
    </izvorni_sadrzaj>
    <derivirana_varijabla naziv="DomainObject.Predmet.SudioniciListNaziv_1">
      <item>FINANCIJSKA AGENCIJA, RC ZAGREB, Podružnica Bjelovar</item>
      <item>TURISTIČKA AGENCIJA BRATELJ jednostavno društvo s ograničenom odgovornošću za turizam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TURISTIČKA AGENCIJA BRATELJ jednostavno društvo s ograničenom odgovornošću za turizam i usluge, OIB 26034089082, Gornji Uljanik 79,43280 Gornji Uljanik</item>
    </izvorni_sadrzaj>
    <derivirana_varijabla naziv="DomainObject.Predmet.SudioniciListAdressOIB_1">
      <item>FINANCIJSKA AGENCIJA, RC ZAGREB, Podružnica Bjelovar, OIB 85821130368, F. Supila 4,43000 Bjelovar</item>
      <item>TURISTIČKA AGENCIJA BRATELJ jednostavno društvo s ograničenom odgovornošću za turizam i usluge, OIB 26034089082, Gornji Uljanik 79,43280 Gornji Uljanik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26034089082</item>
    </izvorni_sadrzaj>
    <derivirana_varijabla naziv="DomainObject.Predmet.SudioniciListNazivOIB_1">
      <item>, OIB 85821130368</item>
      <item>, OIB 26034089082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81E1D-93AA-415D-B590-4C1E1CB61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1674</properties:Characters>
  <properties:Lines>43</properties:Lines>
  <properties:Paragraphs>10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2017-02-22T06:32:00Z</dcterms:created>
  <dc:creator>ssabljic</dc:creator>
  <cp:lastModifiedBy>Miroslav Lovreković</cp:lastModifiedBy>
  <cp:lastPrinted>2017-02-22T06:45:00Z</cp:lastPrinted>
  <dcterms:modified xmlns:xsi="http://www.w3.org/2001/XMLSchema-instance" xsi:type="dcterms:W3CDTF">2017-02-22T07:27:00Z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