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120e" w14:paraId="3ee120e" w:rsidRDefault="00B11498" w:rsidP="00144650" w:rsidR="00144650">
      <w:pPr>
        <w:tabs>
          <w:tab w:pos="7455" w:val="left"/>
          <w:tab w:pos="9072" w:val="right"/>
        </w:tabs>
        <w15:collapsed w:val="false"/>
      </w:pPr>
      <w:r>
        <w:tab/>
      </w:r>
      <w:r>
        <w:tab/>
      </w:r>
      <w:r w:rsidR="002F3F8D">
        <w:t>Broj: 6 St-</w:t>
      </w:r>
      <w:r w:rsidR="00B13357">
        <w:t>657/16-</w:t>
      </w:r>
      <w:proofErr w:type="spellStart"/>
      <w:r w:rsidR="00B13357">
        <w:t>16</w:t>
      </w:r>
      <w:proofErr w:type="spellEnd"/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1C7811" w:rsidRPr="001C7811">
        <w:t xml:space="preserve">FINA RC Osijek, za otvaranje stečajnog  postupka nad dužnikom </w:t>
      </w:r>
      <w:r w:rsidR="00B13357">
        <w:rPr>
          <w:b/>
        </w:rPr>
        <w:t>HOOK UP j.d.o.o. za posredovanje u zapošljavanju, Osijek, Trg Slobode 8/I, OIB: 85648797932, MBS: 030158887</w:t>
      </w:r>
      <w:r w:rsidR="002F3F8D" w:rsidRPr="00D14516">
        <w:t>,</w:t>
      </w:r>
      <w:r w:rsidR="002F3F8D">
        <w:t xml:space="preserve"> dana </w:t>
      </w:r>
      <w:r w:rsidR="00B13357">
        <w:t>14. listopada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B13357">
        <w:rPr>
          <w:b/>
        </w:rPr>
        <w:t xml:space="preserve">HOOK UP j.d.o.o. za posredovanje u zapošljavanju, Osijek, Trg Slobode 8/I, OIB: 85648797932, MBS: 030158887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B13357">
        <w:rPr>
          <w:b/>
        </w:rPr>
        <w:t>657</w:t>
      </w:r>
      <w:r>
        <w:rPr>
          <w:b/>
        </w:rPr>
        <w:t>-16</w:t>
      </w:r>
      <w:r>
        <w:t xml:space="preserve"> kod Hrvatske poštanske banke iznos od </w:t>
      </w:r>
      <w:r w:rsidR="00862E9B">
        <w:rPr>
          <w:b/>
        </w:rPr>
        <w:t>19.650,00 kn</w:t>
      </w:r>
      <w:bookmarkStart w:name="_GoBack" w:id="0"/>
      <w:bookmarkEnd w:id="0"/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C781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B13357">
        <w:t>18</w:t>
      </w:r>
      <w:r w:rsidR="001C7811">
        <w:t>. ožujka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B13357">
        <w:rPr>
          <w:b/>
        </w:rPr>
        <w:t>HOOK UP j.d.o.o. za posredovanje u zapošljavanju, Osijek, Trg Slobode 8/I, OIB: 85648797932, MBS: 030158887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lastRenderedPageBreak/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tab/>
      </w:r>
      <w:r w:rsidR="00204592">
        <w:tab/>
      </w:r>
    </w:p>
    <w:p w:rsidRDefault="00B13357" w:rsidP="00B13357" w:rsidR="00B13357">
      <w:pPr>
        <w:tabs>
          <w:tab w:pos="7455" w:val="left"/>
          <w:tab w:pos="9072" w:val="right"/>
        </w:tabs>
        <w:jc w:val="right"/>
      </w:pPr>
      <w:r>
        <w:t>Broj: 6 St-657/16-</w:t>
      </w:r>
      <w:proofErr w:type="spellStart"/>
      <w:r>
        <w:t>16</w:t>
      </w:r>
      <w:proofErr w:type="spellEnd"/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B13357">
        <w:t>657</w:t>
      </w:r>
      <w:r w:rsidR="001C7811">
        <w:t xml:space="preserve">/16 od </w:t>
      </w:r>
      <w:r w:rsidR="00B13357">
        <w:t>9. rujna</w:t>
      </w:r>
      <w:r w:rsidR="001C7811">
        <w:t xml:space="preserve"> 2016. g.</w:t>
      </w:r>
      <w:r w:rsidR="00F57A6F">
        <w:t xml:space="preserve">, koje je usmeno iznio na ročištu održanom dana </w:t>
      </w:r>
      <w:r w:rsidR="00B13357">
        <w:t>13. listopada</w:t>
      </w:r>
      <w:r w:rsidR="001C7811">
        <w:t xml:space="preserve">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B13357">
        <w:t>19.650,00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13357">
        <w:t>14. listopada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13357">
        <w:t>14.11.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DAF" w:rsidR="00426DAF">
      <w:r>
        <w:separator/>
      </w:r>
    </w:p>
  </w:endnote>
  <w:endnote w:id="0" w:type="continuationSeparator">
    <w:p w:rsidRDefault="00426DAF" w:rsidR="00426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DAF" w:rsidR="00426DAF">
      <w:r>
        <w:separator/>
      </w:r>
    </w:p>
  </w:footnote>
  <w:footnote w:id="0" w:type="continuationSeparator">
    <w:p w:rsidRDefault="00426DAF" w:rsidR="00426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2E9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26DAF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6A6A13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62E9B"/>
    <w:rsid w:val="008737BC"/>
    <w:rsid w:val="008737C5"/>
    <w:rsid w:val="008763AA"/>
    <w:rsid w:val="0087712F"/>
    <w:rsid w:val="00882A0E"/>
    <w:rsid w:val="0088689D"/>
    <w:rsid w:val="00887E88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A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2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A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2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St-657/2016-16</izvorni_sadrzaj>
    <derivirana_varijabla naziv="DomainObject.Oznaka_1">St-657/2016-16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HOOK UP j.d.o.o. za posredovanje u zapošljavanju</izvorni_sadrzaj>
    <derivirana_varijabla naziv="DomainObject.Predmet.ProtustrankaFormated_1">  HOOK UP j.d.o.o. za posredovanje u zapošljavanju</derivirana_varijabla>
  </DomainObject.Predmet.ProtustrankaFormated>
  <DomainObject.Predmet.ProtustrankaFormatedOIB>
    <izvorni_sadrzaj>  HOOK UP j.d.o.o. za posredovanje u zapošljavanju, OIB 85648797932</izvorni_sadrzaj>
    <derivirana_varijabla naziv="DomainObject.Predmet.ProtustrankaFormatedOIB_1">  HOOK UP j.d.o.o. za posredovanje u zapošljavanju, OIB 85648797932</derivirana_varijabla>
  </DomainObject.Predmet.ProtustrankaFormatedOIB>
  <DomainObject.Predmet.ProtustrankaFormatedWithAdress>
    <izvorni_sadrzaj> HOOK UP j.d.o.o. za posredovanje u zapošljavanju, Trg Slobode 8I, 31000 Osijek</izvorni_sadrzaj>
    <derivirana_varijabla naziv="DomainObject.Predmet.ProtustrankaFormatedWithAdress_1"> HOOK UP j.d.o.o. za posredovanje u zapošljavanju, Trg Slobode 8I, 31000 Osijek</derivirana_varijabla>
  </DomainObject.Predmet.ProtustrankaFormatedWithAdress>
  <DomainObject.Predmet.ProtustrankaFormatedWithAdressOIB>
    <izvorni_sadrzaj> HOOK UP j.d.o.o. za posredovanje u zapošljavanju, OIB 85648797932, Trg Slobode 8I, 31000 Osijek</izvorni_sadrzaj>
    <derivirana_varijabla naziv="DomainObject.Predmet.ProtustrankaFormatedWithAdressOIB_1"> HOOK UP j.d.o.o. za posredovanje u zapošljavanju, OIB 85648797932, Trg Slobode 8I, 31000 Osijek</derivirana_varijabla>
  </DomainObject.Predmet.ProtustrankaFormatedWithAdressOIB>
  <DomainObject.Predmet.ProtustrankaWithAdress>
    <izvorni_sadrzaj>HOOK UP j.d.o.o. za posredovanje u zapošljavanju Trg Slobode 8I, 31000 Osijek</izvorni_sadrzaj>
    <derivirana_varijabla naziv="DomainObject.Predmet.ProtustrankaWithAdress_1">HOOK UP j.d.o.o. za posredovanje u zapošljavanju Trg Slobode 8I, 31000 Osijek</derivirana_varijabla>
  </DomainObject.Predmet.ProtustrankaWithAdress>
  <DomainObject.Predmet.ProtustrankaWithAdressOIB>
    <izvorni_sadrzaj>HOOK UP j.d.o.o. za posredovanje u zapošljavanju, OIB 85648797932, Trg Slobode 8I, 31000 Osijek</izvorni_sadrzaj>
    <derivirana_varijabla naziv="DomainObject.Predmet.ProtustrankaWithAdressOIB_1">HOOK UP j.d.o.o. za posredovanje u zapošljavanju, OIB 85648797932, Trg Slobode 8I, 31000 Osijek</derivirana_varijabla>
  </DomainObject.Predmet.ProtustrankaWithAdressOIB>
  <DomainObject.Predmet.ProtustrankaNazivFormated>
    <izvorni_sadrzaj>HOOK UP j.d.o.o. za posredovanje u zapošljavanju</izvorni_sadrzaj>
    <derivirana_varijabla naziv="DomainObject.Predmet.ProtustrankaNazivFormated_1">HOOK UP j.d.o.o. za posredovanje u zapošljavanju</derivirana_varijabla>
  </DomainObject.Predmet.ProtustrankaNazivFormated>
  <DomainObject.Predmet.ProtustrankaNazivFormatedOIB>
    <izvorni_sadrzaj>HOOK UP j.d.o.o. za posredovanje u zapošljavanju, OIB 85648797932</izvorni_sadrzaj>
    <derivirana_varijabla naziv="DomainObject.Predmet.ProtustrankaNazivFormatedOIB_1">HOOK UP j.d.o.o. za posredovanje u zapošljavanju, OIB 85648797932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HOOK UP j.d.o.o. za posredovanje u zapošljavanju</item>
    </izvorni_sadrzaj>
    <derivirana_varijabla naziv="DomainObject.Predmet.ProtuStrankaListFormated_1">
      <item>HOOK UP j.d.o.o. za posredovanje u zapošljavanju</item>
    </derivirana_varijabla>
  </DomainObject.Predmet.ProtuStrankaListFormated>
  <DomainObject.Predmet.ProtuStrankaListFormatedOIB>
    <izvorni_sadrzaj>
      <item>HOOK UP j.d.o.o. za posredovanje u zapošljavanju, OIB 85648797932</item>
    </izvorni_sadrzaj>
    <derivirana_varijabla naziv="DomainObject.Predmet.ProtuStrankaListFormatedOIB_1">
      <item>HOOK UP j.d.o.o. za posredovanje u zapošljavanju, OIB 85648797932</item>
    </derivirana_varijabla>
  </DomainObject.Predmet.ProtuStrankaListFormatedOIB>
  <DomainObject.Predmet.ProtuStrankaListFormatedWithAdress>
    <izvorni_sadrzaj>
      <item>HOOK UP j.d.o.o. za posredovanje u zapošljavanju, Trg Slobode 8I, 31000 Osijek</item>
    </izvorni_sadrzaj>
    <derivirana_varijabla naziv="DomainObject.Predmet.ProtuStrankaListFormatedWithAdress_1">
      <item>HOOK UP j.d.o.o. za posredovanje u zapošljavanju, Trg Slobode 8I, 31000 Osijek</item>
    </derivirana_varijabla>
  </DomainObject.Predmet.ProtuStrankaListFormatedWithAdress>
  <DomainObject.Predmet.ProtuStrankaListFormatedWithAdressOIB>
    <izvorni_sadrzaj>
      <item>HOOK UP j.d.o.o. za posredovanje u zapošljavanju, OIB 85648797932, Trg Slobode 8I, 31000 Osijek</item>
    </izvorni_sadrzaj>
    <derivirana_varijabla naziv="DomainObject.Predmet.ProtuStrankaListFormatedWithAdressOIB_1">
      <item>HOOK UP j.d.o.o. za posredovanje u zapošljavanju, OIB 85648797932, Trg Slobode 8I, 31000 Osijek</item>
    </derivirana_varijabla>
  </DomainObject.Predmet.ProtuStrankaListFormatedWithAdressOIB>
  <DomainObject.Predmet.ProtuStrankaListNazivFormated>
    <izvorni_sadrzaj>
      <item>HOOK UP j.d.o.o. za posredovanje u zapošljavanju</item>
    </izvorni_sadrzaj>
    <derivirana_varijabla naziv="DomainObject.Predmet.ProtuStrankaListNazivFormated_1">
      <item>HOOK UP j.d.o.o. za posredovanje u zapošljavanju</item>
    </derivirana_varijabla>
  </DomainObject.Predmet.ProtuStrankaListNazivFormated>
  <DomainObject.Predmet.ProtuStrankaListNazivFormatedOIB>
    <izvorni_sadrzaj>
      <item>HOOK UP j.d.o.o. za posredovanje u zapošljavanju, OIB 85648797932</item>
    </izvorni_sadrzaj>
    <derivirana_varijabla naziv="DomainObject.Predmet.ProtuStrankaListNazivFormatedOIB_1">
      <item>HOOK UP j.d.o.o. za posredovanje u zapošljavanju, OIB 85648797932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St-657/2016-16</izvorni_sadrzaj>
    <derivirana_varijabla naziv="DomainObject.PoslovniBrojDokumenta_1">St-657/2016-16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HOOK UP j.d.o.o. za posredovanje u zapošljavanju</izvorni_sadrzaj>
    <derivirana_varijabla naziv="DomainObject.Predmet.ProtustrankaIDrugi_1">HOOK UP j.d.o.o. za posredovanje u zapošljavanju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HOOK UP j.d.o.o. za posredovanje u zapošljavanju, OIB 85648797932, Trg Slobode 8I, 31000 Osijek</izvorni_sadrzaj>
    <derivirana_varijabla naziv="DomainObject.Predmet.ProtustrankaIDrugiAdressOIB_1">HOOK UP j.d.o.o. za posredovanje u zapošljavanju, OIB 85648797932, Trg Slobode 8I,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HOOK UP j.d.o.o. za posredovanje u zapošljavanju</item>
    </izvorni_sadrzaj>
    <derivirana_varijabla naziv="DomainObject.Predmet.SudioniciListNaziv_1">
      <item>FINA RC OSIJEK</item>
      <item>HOOK UP j.d.o.o. za posredovanje u zapošljavanju</item>
    </derivirana_varijabla>
  </DomainObject.Predmet.SudioniciListNaziv>
  <DomainObject.Predmet.SudioniciListAdressOIB>
    <izvorni_sadrzaj>
      <item>FINA RC OSIJEK, OIB 85821130368</item>
      <item>HOOK UP j.d.o.o. za posredovanje u zapošljavanju, OIB 85648797932, Trg Slobode 8I,31000 Osijek</item>
    </izvorni_sadrzaj>
    <derivirana_varijabla naziv="DomainObject.Predmet.SudioniciListAdressOIB_1">
      <item>FINA RC OSIJEK, OIB 85821130368</item>
      <item>HOOK UP j.d.o.o. za posredovanje u zapošljavanju, OIB 85648797932, Trg Slobode 8I,31000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85648797932</item>
    </izvorni_sadrzaj>
    <derivirana_varijabla naziv="DomainObject.Predmet.SudioniciListNazivOIB_1">
      <item>, OIB 85821130368</item>
      <item>, OIB 85648797932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4F72EE-00CC-4697-856F-77E0EEFEF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436</properties:Words>
  <properties:Characters>2349</properties:Characters>
  <properties:Lines>100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2016-06-14T12:07:00Z</dcterms:created>
  <dc:creator>hermanj</dc:creator>
  <cp:lastModifiedBy>Danijela Sekulić</cp:lastModifiedBy>
  <cp:lastPrinted>2016-10-14T06:19:00Z</cp:lastPrinted>
  <dcterms:modified xmlns:xsi="http://www.w3.org/2001/XMLSchema-instance" xsi:type="dcterms:W3CDTF">2016-10-14T06:19:00Z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St-657/2016-16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