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fea16" w14:paraId="7bfea16" w:rsidRDefault="000F0CB4" w:rsidP="00910611" w:rsidR="000F0CB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F0CB4" w:rsidP="00910611" w:rsidR="000F0CB4">
      <w:r>
        <w:rPr>
          <w:rFonts w:eastAsia="MS Mincho"/>
        </w:rPr>
        <w:t xml:space="preserve">   REPUBLIKA HRVATSKA</w:t>
      </w:r>
    </w:p>
    <w:p w:rsidRDefault="000F0CB4" w:rsidP="00910611" w:rsidR="000F0CB4">
      <w:r>
        <w:rPr>
          <w:rFonts w:eastAsia="MS Mincho"/>
        </w:rPr>
        <w:t>TRGOVAČKI SUD U RIJECI</w:t>
      </w:r>
    </w:p>
    <w:p w:rsidRDefault="000F0CB4" w:rsidR="000F0CB4" w:rsidRPr="00910611">
      <w:pPr>
        <w:rPr>
          <w:rFonts w:eastAsia="MS Mincho"/>
        </w:rPr>
      </w:pPr>
      <w:r>
        <w:rPr>
          <w:rFonts w:eastAsia="MS Mincho"/>
        </w:rPr>
        <w:t xml:space="preserve">       Rijeka, Zadarska 1 i 3</w:t>
      </w:r>
    </w:p>
    <w:p w:rsidRDefault="007E04FC" w:rsidP="007E04FC" w:rsidR="009B36DA" w:rsidRPr="007E04FC">
      <w:pPr>
        <w:jc w:val="center"/>
        <w:rPr>
          <w:b/>
        </w:rPr>
      </w:pPr>
      <w:r>
        <w:rPr>
          <w:b/>
        </w:rPr>
        <w:t>R E P U B L I K A   H R V A T S K A</w:t>
      </w:r>
    </w:p>
    <w:p w:rsidRDefault="00C76C87" w:rsidP="00034EB5" w:rsidR="00C76C87" w:rsidRPr="007E04FC">
      <w:pPr>
        <w:jc w:val="both"/>
      </w:pPr>
    </w:p>
    <w:p w:rsidRDefault="00034EB5" w:rsidP="00034EB5" w:rsidR="00034EB5" w:rsidRPr="007E04FC">
      <w:pPr>
        <w:jc w:val="center"/>
        <w:rPr>
          <w:b/>
        </w:rPr>
      </w:pPr>
      <w:r w:rsidRPr="007E04FC">
        <w:rPr>
          <w:b/>
        </w:rPr>
        <w:t>R J E Š E N J E</w:t>
      </w:r>
    </w:p>
    <w:p w:rsidRDefault="00034EB5" w:rsidP="00034EB5" w:rsidR="00034EB5" w:rsidRPr="007E04FC">
      <w:pPr>
        <w:jc w:val="both"/>
      </w:pPr>
    </w:p>
    <w:p w:rsidRDefault="00F4071C" w:rsidP="00F4071C" w:rsidR="00F4071C" w:rsidRPr="00F4071C">
      <w:pPr>
        <w:jc w:val="both"/>
      </w:pPr>
      <w:r w:rsidRPr="00F4071C">
        <w:tab/>
        <w:t xml:space="preserve">Trgovački sud u Rijeci, OIB 88785964957, po sucu pojedincu Danieli Korlević, odlučujući o prijedlogu Financijske agencije, Regionalni centar Rijeka, F. Kurelca 8 za otvaranje stečajnog postupka nad trgovačkim društvom </w:t>
      </w:r>
      <w:r w:rsidRPr="00F4071C">
        <w:rPr>
          <w:b/>
        </w:rPr>
        <w:t>ALTATORE društvo s ograničenom odgovornošću za promet roba i usluga Mali Lošinj, Gornja Bričina 44, OIB 10284140136</w:t>
      </w:r>
      <w:r w:rsidRPr="00F4071C">
        <w:t>, dana 19. listopada 2016. godine</w:t>
      </w:r>
    </w:p>
    <w:p w:rsidRDefault="00F4071C" w:rsidP="00F4071C" w:rsidR="00F4071C" w:rsidRPr="00F4071C">
      <w:pPr>
        <w:jc w:val="both"/>
      </w:pPr>
    </w:p>
    <w:p w:rsidRDefault="00F4071C" w:rsidP="00F4071C" w:rsidR="00F4071C" w:rsidRPr="00F4071C">
      <w:pPr>
        <w:jc w:val="center"/>
        <w:rPr>
          <w:b/>
        </w:rPr>
      </w:pPr>
      <w:r w:rsidRPr="00F4071C">
        <w:rPr>
          <w:b/>
        </w:rPr>
        <w:t>r i j e š i o     j e</w:t>
      </w:r>
    </w:p>
    <w:p w:rsidRDefault="00F4071C" w:rsidP="00F4071C" w:rsidR="00F4071C" w:rsidRPr="00F4071C">
      <w:pPr>
        <w:jc w:val="both"/>
      </w:pPr>
    </w:p>
    <w:p w:rsidRDefault="00F4071C" w:rsidP="0073097F" w:rsidR="00F4071C" w:rsidRPr="00F4071C">
      <w:pPr>
        <w:numPr>
          <w:ilvl w:val="0"/>
          <w:numId w:val="26"/>
        </w:numPr>
        <w:jc w:val="both"/>
      </w:pPr>
      <w:r w:rsidRPr="00F4071C">
        <w:t xml:space="preserve">Otvara se stečajni postupak nad dužnikom </w:t>
      </w:r>
      <w:r w:rsidR="0073097F" w:rsidRPr="0073097F">
        <w:rPr>
          <w:b/>
        </w:rPr>
        <w:t>ALTATORE društvo s ograničenom odgovornošću za promet roba i usluga Mali Lošinj, Gornja Bričina 44, OIB 10284140136</w:t>
      </w:r>
      <w:r w:rsidRPr="00F4071C">
        <w:rPr>
          <w:b/>
        </w:rPr>
        <w:t>1.</w:t>
      </w:r>
    </w:p>
    <w:p w:rsidRDefault="00F4071C" w:rsidP="00F4071C" w:rsidR="00F4071C" w:rsidRPr="00F4071C">
      <w:pPr>
        <w:jc w:val="both"/>
      </w:pPr>
    </w:p>
    <w:p w:rsidRDefault="00F4071C" w:rsidP="00F4071C" w:rsidR="00F4071C" w:rsidRPr="00F4071C">
      <w:pPr>
        <w:numPr>
          <w:ilvl w:val="0"/>
          <w:numId w:val="26"/>
        </w:numPr>
        <w:jc w:val="both"/>
      </w:pPr>
      <w:r w:rsidRPr="00F4071C">
        <w:t xml:space="preserve">Stečajni postupak otvoren je dana </w:t>
      </w:r>
      <w:r w:rsidR="0073097F">
        <w:t>19</w:t>
      </w:r>
      <w:r w:rsidRPr="00F4071C">
        <w:t xml:space="preserve">. listopada 2016. godine u 15 sati i 05 minuta, kada je ovo rješenje objavljeno na mrežnoj stranici e-Oglasna ploča suda. </w:t>
      </w:r>
    </w:p>
    <w:p w:rsidRDefault="00F4071C" w:rsidP="00F4071C" w:rsidR="00F4071C" w:rsidRPr="00F4071C">
      <w:pPr>
        <w:jc w:val="both"/>
      </w:pPr>
    </w:p>
    <w:p w:rsidRDefault="00F4071C" w:rsidP="00F4071C" w:rsidR="00F4071C" w:rsidRPr="00F4071C">
      <w:pPr>
        <w:numPr>
          <w:ilvl w:val="0"/>
          <w:numId w:val="26"/>
        </w:numPr>
        <w:jc w:val="both"/>
      </w:pPr>
      <w:r w:rsidRPr="00F4071C">
        <w:t xml:space="preserve">Za stečajnog upravitelja imenuje se </w:t>
      </w:r>
      <w:r w:rsidR="0073097F">
        <w:t>Tomislav Morsan, Karlovac, M. Gambova 4, OIB 97338652480</w:t>
      </w:r>
      <w:r w:rsidRPr="00F4071C">
        <w:t xml:space="preserve">. </w:t>
      </w:r>
    </w:p>
    <w:p w:rsidRDefault="00F4071C" w:rsidP="00F4071C" w:rsidR="00F4071C" w:rsidRPr="00F4071C">
      <w:pPr>
        <w:jc w:val="both"/>
      </w:pPr>
    </w:p>
    <w:p w:rsidRDefault="00F4071C" w:rsidP="0073097F" w:rsidR="00F4071C" w:rsidRPr="00F4071C">
      <w:pPr>
        <w:numPr>
          <w:ilvl w:val="0"/>
          <w:numId w:val="26"/>
        </w:numPr>
        <w:jc w:val="both"/>
      </w:pPr>
      <w:r w:rsidRPr="00F4071C">
        <w:t xml:space="preserve">Pozivaju se vjerovnici viših isplatnih redova da u roku 60 dana od isteka osmog dana od objave oglasa o otvaranju stečajnog postupka u skladu s pravilima Stečajnog zakona o prijavi tražbina prijave svoje tražbine stečajnom upravitelju </w:t>
      </w:r>
      <w:r w:rsidR="0073097F" w:rsidRPr="0073097F">
        <w:t>Tomislav Morsan, Karlovac, M. Gambova 4</w:t>
      </w:r>
      <w:r w:rsidRPr="00F4071C">
        <w:t xml:space="preserve">, na propisanom obrascu u dva primjerka koji sadržava podatke iz čl.257. Stečajnog zakona. Prijavi tražbine u prijepisu se prilažu isprave iz kojih tražbina proizlazi, odnosno kojima se dokazuje. </w:t>
      </w:r>
    </w:p>
    <w:p w:rsidRDefault="00F4071C" w:rsidP="00F4071C" w:rsidR="00F4071C" w:rsidRPr="00F4071C">
      <w:pPr>
        <w:jc w:val="both"/>
      </w:pPr>
    </w:p>
    <w:p w:rsidRDefault="00F4071C" w:rsidP="00F4071C" w:rsidR="00F4071C" w:rsidRPr="00F4071C">
      <w:pPr>
        <w:jc w:val="both"/>
      </w:pPr>
      <w:r w:rsidRPr="00F4071C">
        <w:t xml:space="preserve">         </w:t>
      </w:r>
      <w:r w:rsidRPr="00F4071C">
        <w:tab/>
        <w:t>Tražbine se prijavljuju u kunama, te je potrebno navesti i broj žiro računa, ako se radi o pravnoj osobi.</w:t>
      </w:r>
    </w:p>
    <w:p w:rsidRDefault="00F4071C" w:rsidP="00F4071C" w:rsidR="00F4071C" w:rsidRPr="00F4071C">
      <w:pPr>
        <w:jc w:val="both"/>
      </w:pPr>
    </w:p>
    <w:p w:rsidRDefault="00F4071C" w:rsidP="00F4071C" w:rsidR="00F4071C" w:rsidRPr="00F4071C">
      <w:pPr>
        <w:jc w:val="both"/>
      </w:pPr>
      <w:r w:rsidRPr="00F4071C">
        <w:tab/>
        <w:t>Ako se prijavljuju tražbine o kojima se vodi parnica, u prijavi treba navesti Sud pred kojim se vodi parnica s naznakom broja spisa.</w:t>
      </w:r>
    </w:p>
    <w:p w:rsidRDefault="00F4071C" w:rsidP="00F4071C" w:rsidR="00F4071C" w:rsidRPr="00F4071C">
      <w:pPr>
        <w:jc w:val="both"/>
      </w:pPr>
      <w:r w:rsidRPr="00F4071C">
        <w:tab/>
      </w:r>
    </w:p>
    <w:p w:rsidRDefault="00F4071C" w:rsidP="00F4071C" w:rsidR="00F4071C" w:rsidRPr="00F4071C">
      <w:pPr>
        <w:jc w:val="both"/>
      </w:pPr>
      <w:r w:rsidRPr="00F4071C">
        <w:tab/>
        <w:t>Prijavi treba priložiti dokaz o plaćanju pristojbe u visini od 2% prijavljene tražbine, ali ne više od 500,00 kn u korist Državnog proračuna 1001005-1863000160 poziv na broj 64 5045-3540-</w:t>
      </w:r>
      <w:r w:rsidR="0073097F">
        <w:t>1245</w:t>
      </w:r>
      <w:r w:rsidRPr="00F4071C">
        <w:t>-2016. Zaposlenici koji prijavljuju svoja potraživanja po osnovu rada ne moraju platiti pristojbu.</w:t>
      </w:r>
    </w:p>
    <w:p w:rsidRDefault="00F4071C" w:rsidP="00F4071C" w:rsidR="00F4071C" w:rsidRPr="00F4071C">
      <w:pPr>
        <w:jc w:val="both"/>
      </w:pPr>
    </w:p>
    <w:p w:rsidRDefault="0073097F" w:rsidP="00F4071C" w:rsidR="00F4071C">
      <w:pPr>
        <w:jc w:val="both"/>
      </w:pPr>
      <w:r>
        <w:tab/>
      </w:r>
      <w:r w:rsidR="00F4071C" w:rsidRPr="00F4071C">
        <w:t xml:space="preserve">Samo prijave dostavljene na adresu koja je navedena u točki IV. rješenja smatraju se urednim i pravovremenim. </w:t>
      </w:r>
    </w:p>
    <w:p w:rsidRDefault="00DE16B5" w:rsidP="00F4071C" w:rsidR="00DE16B5" w:rsidRPr="00F4071C">
      <w:pPr>
        <w:jc w:val="both"/>
      </w:pPr>
    </w:p>
    <w:p w:rsidRDefault="00DE16B5" w:rsidP="00F4071C" w:rsidR="00DE16B5">
      <w:pPr>
        <w:numPr>
          <w:ilvl w:val="0"/>
          <w:numId w:val="26"/>
        </w:numPr>
        <w:jc w:val="both"/>
      </w:pPr>
      <w:r>
        <w:lastRenderedPageBreak/>
        <w:t>Ukida se mjera osiguranja iz čl.118. SZ-a zabrana određivanja odnosno provedbe prisilne ovrhe protiv dužnika, određena rješenjem suda posl. broj 15 St-138/15-16 od 23. svibnja 2016. godine</w:t>
      </w:r>
      <w:r w:rsidR="00A72815">
        <w:t xml:space="preserve"> (čl.122. </w:t>
      </w:r>
      <w:r w:rsidR="00A72815" w:rsidRPr="00562998">
        <w:t xml:space="preserve">Stečajnog zakona </w:t>
      </w:r>
      <w:r w:rsidR="00A72815" w:rsidRPr="00562998">
        <w:rPr>
          <w:bCs/>
        </w:rPr>
        <w:t>(</w:t>
      </w:r>
      <w:r w:rsidR="00A72815">
        <w:rPr>
          <w:bCs/>
        </w:rPr>
        <w:t>Narodne novine br.</w:t>
      </w:r>
      <w:r w:rsidR="00A72815" w:rsidRPr="00562998">
        <w:rPr>
          <w:bCs/>
        </w:rPr>
        <w:t xml:space="preserve"> </w:t>
      </w:r>
      <w:r w:rsidR="00A72815">
        <w:rPr>
          <w:bCs/>
        </w:rPr>
        <w:t xml:space="preserve">71/15, dalje: SZ-a). </w:t>
      </w:r>
      <w:r>
        <w:t xml:space="preserve"> </w:t>
      </w:r>
    </w:p>
    <w:p w:rsidRDefault="00DE16B5" w:rsidP="00DE16B5" w:rsidR="00DE16B5">
      <w:pPr>
        <w:ind w:left="1080"/>
        <w:jc w:val="both"/>
      </w:pPr>
    </w:p>
    <w:p w:rsidRDefault="00F4071C" w:rsidP="00F4071C" w:rsidR="00F4071C" w:rsidRPr="00F4071C">
      <w:pPr>
        <w:numPr>
          <w:ilvl w:val="0"/>
          <w:numId w:val="26"/>
        </w:numPr>
        <w:jc w:val="both"/>
      </w:pPr>
      <w:r w:rsidRPr="00F4071C">
        <w:t xml:space="preserve">Razlučni i izlučni vjerovnici se pozivaju da u roku iz t. IV. ovog rješenja obavijeste stečajnog upravitelja o svojim pravima, sukladno odredbi čl.258. </w:t>
      </w:r>
      <w:r w:rsidR="00A72815">
        <w:t>SZ-a</w:t>
      </w:r>
      <w:r w:rsidRPr="00F4071C">
        <w:t>.</w:t>
      </w:r>
    </w:p>
    <w:p w:rsidRDefault="00F4071C" w:rsidP="00F4071C" w:rsidR="00F4071C" w:rsidRPr="00F4071C">
      <w:pPr>
        <w:jc w:val="both"/>
      </w:pPr>
    </w:p>
    <w:p w:rsidRDefault="00F4071C" w:rsidP="00F4071C" w:rsidR="00F4071C" w:rsidRPr="00F4071C">
      <w:pPr>
        <w:numPr>
          <w:ilvl w:val="0"/>
          <w:numId w:val="26"/>
        </w:numPr>
        <w:jc w:val="both"/>
      </w:pPr>
      <w:r w:rsidRPr="00F4071C">
        <w:t>Pozivaju se dužnikovi dužnici da svoje obveze bez odgode ispunjavaju stečajnom upravitelju za stečajnog dužnika</w:t>
      </w:r>
      <w:r w:rsidRPr="00F4071C">
        <w:rPr>
          <w:b/>
        </w:rPr>
        <w:t xml:space="preserve">. </w:t>
      </w:r>
    </w:p>
    <w:p w:rsidRDefault="00F4071C" w:rsidP="00F4071C" w:rsidR="00F4071C" w:rsidRPr="00F4071C">
      <w:pPr>
        <w:jc w:val="both"/>
      </w:pPr>
    </w:p>
    <w:p w:rsidRDefault="00F4071C" w:rsidP="0073097F" w:rsidR="00F4071C" w:rsidRPr="00F4071C">
      <w:pPr>
        <w:numPr>
          <w:ilvl w:val="0"/>
          <w:numId w:val="26"/>
        </w:numPr>
        <w:jc w:val="both"/>
      </w:pPr>
      <w:r w:rsidRPr="00F4071C">
        <w:t xml:space="preserve">Ovo rješenje dostavlja se sudskom registru, te se određuje upis zabilježbe otvaranja stečajnog postupka nad dužnikom </w:t>
      </w:r>
      <w:r w:rsidR="0073097F" w:rsidRPr="0073097F">
        <w:rPr>
          <w:b/>
        </w:rPr>
        <w:t>ALTATORE društvo s ograničenom odgovornošću za promet roba i usluga Mali Lošinj, Gornja Bričina 44, OIB 10284140136</w:t>
      </w:r>
      <w:r w:rsidR="0073097F">
        <w:rPr>
          <w:b/>
        </w:rPr>
        <w:t>.</w:t>
      </w:r>
      <w:r w:rsidRPr="00F4071C">
        <w:tab/>
      </w:r>
    </w:p>
    <w:p w:rsidRDefault="00F4071C" w:rsidP="00F4071C" w:rsidR="00F4071C" w:rsidRPr="00F4071C">
      <w:pPr>
        <w:jc w:val="both"/>
        <w:rPr>
          <w:bCs/>
        </w:rPr>
      </w:pPr>
      <w:r w:rsidRPr="00F4071C">
        <w:t xml:space="preserve"> </w:t>
      </w:r>
    </w:p>
    <w:p w:rsidRDefault="00F4071C" w:rsidP="00F4071C" w:rsidR="00F4071C" w:rsidRPr="00F4071C">
      <w:pPr>
        <w:numPr>
          <w:ilvl w:val="0"/>
          <w:numId w:val="26"/>
        </w:numPr>
        <w:jc w:val="both"/>
      </w:pPr>
      <w:r w:rsidRPr="00F4071C">
        <w:t>Ispitno ročište na kojem će se ispitivati prijavljene tražbine određuje se za dan</w:t>
      </w:r>
    </w:p>
    <w:p w:rsidRDefault="0073097F" w:rsidP="0073097F" w:rsidR="0073097F">
      <w:pPr>
        <w:jc w:val="center"/>
        <w:rPr>
          <w:b/>
        </w:rPr>
      </w:pPr>
    </w:p>
    <w:p w:rsidRDefault="00DE16B5" w:rsidP="0073097F" w:rsidR="00F4071C" w:rsidRPr="00F4071C">
      <w:pPr>
        <w:jc w:val="center"/>
        <w:rPr>
          <w:b/>
        </w:rPr>
      </w:pPr>
      <w:r>
        <w:rPr>
          <w:b/>
        </w:rPr>
        <w:t>18</w:t>
      </w:r>
      <w:r w:rsidR="00F4071C" w:rsidRPr="00F4071C">
        <w:rPr>
          <w:b/>
        </w:rPr>
        <w:t xml:space="preserve">. siječnja 2017. godine u </w:t>
      </w:r>
      <w:r>
        <w:rPr>
          <w:b/>
        </w:rPr>
        <w:t>10</w:t>
      </w:r>
      <w:r w:rsidR="00F4071C" w:rsidRPr="00F4071C">
        <w:rPr>
          <w:b/>
        </w:rPr>
        <w:t>:00 sati</w:t>
      </w:r>
    </w:p>
    <w:p w:rsidRDefault="00F4071C" w:rsidP="0073097F" w:rsidR="00F4071C" w:rsidRPr="00F4071C">
      <w:pPr>
        <w:jc w:val="center"/>
        <w:rPr>
          <w:b/>
        </w:rPr>
      </w:pPr>
      <w:r w:rsidRPr="00F4071C">
        <w:rPr>
          <w:b/>
        </w:rPr>
        <w:t>I. kat, sudnica broj 2,</w:t>
      </w:r>
    </w:p>
    <w:p w:rsidRDefault="00F4071C" w:rsidP="0073097F" w:rsidR="00F4071C" w:rsidRPr="00F4071C">
      <w:pPr>
        <w:jc w:val="center"/>
        <w:rPr>
          <w:b/>
        </w:rPr>
      </w:pPr>
      <w:r w:rsidRPr="00F4071C">
        <w:rPr>
          <w:b/>
        </w:rPr>
        <w:t>u Trgovačkom sudu u Rijeci,</w:t>
      </w:r>
    </w:p>
    <w:p w:rsidRDefault="00F4071C" w:rsidP="0073097F" w:rsidR="00F4071C" w:rsidRPr="00F4071C">
      <w:pPr>
        <w:jc w:val="center"/>
        <w:rPr>
          <w:b/>
        </w:rPr>
      </w:pPr>
      <w:r w:rsidRPr="00F4071C">
        <w:rPr>
          <w:b/>
        </w:rPr>
        <w:t>Zadarska 1 i 3</w:t>
      </w:r>
    </w:p>
    <w:p w:rsidRDefault="00F4071C" w:rsidP="00F4071C" w:rsidR="00F4071C" w:rsidRPr="00F4071C">
      <w:pPr>
        <w:jc w:val="both"/>
      </w:pPr>
      <w:r w:rsidRPr="00F4071C">
        <w:t xml:space="preserve">      </w:t>
      </w:r>
      <w:r w:rsidR="0073097F">
        <w:tab/>
      </w:r>
      <w:r w:rsidR="0073097F">
        <w:tab/>
      </w:r>
      <w:r w:rsidRPr="00F4071C">
        <w:t>Ročištu mogu prisustvovati vjerovnici odnosno njihovi punomoćnici.</w:t>
      </w:r>
    </w:p>
    <w:p w:rsidRDefault="00F4071C" w:rsidP="00F4071C" w:rsidR="00F4071C" w:rsidRPr="00F4071C">
      <w:pPr>
        <w:jc w:val="both"/>
      </w:pPr>
    </w:p>
    <w:p w:rsidRDefault="00F4071C" w:rsidP="00F4071C" w:rsidR="00F4071C" w:rsidRPr="00F4071C">
      <w:pPr>
        <w:numPr>
          <w:ilvl w:val="0"/>
          <w:numId w:val="26"/>
        </w:numPr>
        <w:jc w:val="both"/>
      </w:pPr>
      <w:r w:rsidRPr="00F4071C">
        <w:t xml:space="preserve">Tablice iz čl.259. st.2. </w:t>
      </w:r>
      <w:r w:rsidR="00A72815">
        <w:t>SZ-a</w:t>
      </w:r>
      <w:r w:rsidRPr="00F4071C">
        <w:t xml:space="preserve"> objavit će se na mrežnoj stranici e-Oglasne ploče suda nakon isteka roka za prijavu tražbina, a najkasnije osam dana prije održavanja ispitnog ročišta.  </w:t>
      </w:r>
    </w:p>
    <w:p w:rsidRDefault="00F4071C" w:rsidP="00F4071C" w:rsidR="00F4071C" w:rsidRPr="00F4071C">
      <w:pPr>
        <w:jc w:val="both"/>
      </w:pPr>
    </w:p>
    <w:p w:rsidRDefault="00F4071C" w:rsidP="00F4071C" w:rsidR="00F4071C" w:rsidRPr="00F4071C">
      <w:pPr>
        <w:numPr>
          <w:ilvl w:val="0"/>
          <w:numId w:val="26"/>
        </w:numPr>
        <w:jc w:val="both"/>
      </w:pPr>
      <w:r w:rsidRPr="00F4071C">
        <w:t xml:space="preserve">Prijave tražbina i isprave izložit će se u pisarnici suda, soba 301, III. kat, na uvid sudionicima, nakon isteka roka za prijavu tražbina, a najkasnije osam dana prije održavanja ispitnog ročišta (čl.259. st.3. </w:t>
      </w:r>
      <w:r w:rsidR="00A72815">
        <w:t>SZ-a</w:t>
      </w:r>
      <w:r w:rsidRPr="00F4071C">
        <w:t xml:space="preserve">). </w:t>
      </w:r>
    </w:p>
    <w:p w:rsidRDefault="00F4071C" w:rsidP="00F4071C" w:rsidR="00F4071C" w:rsidRPr="00F4071C">
      <w:pPr>
        <w:jc w:val="both"/>
      </w:pPr>
    </w:p>
    <w:p w:rsidRDefault="00F4071C" w:rsidP="00F4071C" w:rsidR="00F4071C">
      <w:pPr>
        <w:numPr>
          <w:ilvl w:val="0"/>
          <w:numId w:val="26"/>
        </w:numPr>
        <w:jc w:val="both"/>
      </w:pPr>
      <w:r w:rsidRPr="00F4071C">
        <w:t>Izvještajno ročište na kojem će se na temelju izvješća stečajnog upravitelja odlučivati o daljnjem tijeku stečajnog postupka određuje se za dan</w:t>
      </w:r>
    </w:p>
    <w:p w:rsidRDefault="0073097F" w:rsidP="0073097F" w:rsidR="0073097F">
      <w:pPr>
        <w:pStyle w:val="Odlomakpopisa"/>
      </w:pPr>
    </w:p>
    <w:p w:rsidRDefault="00DE16B5" w:rsidP="0073097F" w:rsidR="00F4071C" w:rsidRPr="00F4071C">
      <w:pPr>
        <w:jc w:val="center"/>
      </w:pPr>
      <w:r>
        <w:rPr>
          <w:b/>
        </w:rPr>
        <w:t>18</w:t>
      </w:r>
      <w:r w:rsidR="00F4071C" w:rsidRPr="00F4071C">
        <w:rPr>
          <w:b/>
        </w:rPr>
        <w:t xml:space="preserve">. siječnja 2017. godine u </w:t>
      </w:r>
      <w:r>
        <w:rPr>
          <w:b/>
        </w:rPr>
        <w:t>10</w:t>
      </w:r>
      <w:r w:rsidR="00F4071C" w:rsidRPr="00F4071C">
        <w:rPr>
          <w:b/>
        </w:rPr>
        <w:t>:30 sati</w:t>
      </w:r>
    </w:p>
    <w:p w:rsidRDefault="00F4071C" w:rsidP="0073097F" w:rsidR="00F4071C" w:rsidRPr="00F4071C">
      <w:pPr>
        <w:jc w:val="center"/>
        <w:rPr>
          <w:b/>
        </w:rPr>
      </w:pPr>
      <w:r w:rsidRPr="00F4071C">
        <w:rPr>
          <w:b/>
        </w:rPr>
        <w:t>I. kat, sudnica broj 2,</w:t>
      </w:r>
    </w:p>
    <w:p w:rsidRDefault="00F4071C" w:rsidP="0073097F" w:rsidR="00F4071C" w:rsidRPr="00F4071C">
      <w:pPr>
        <w:jc w:val="center"/>
        <w:rPr>
          <w:b/>
        </w:rPr>
      </w:pPr>
      <w:r w:rsidRPr="00F4071C">
        <w:rPr>
          <w:b/>
        </w:rPr>
        <w:t>u Trgovačkom sudu u Rijeci,</w:t>
      </w:r>
    </w:p>
    <w:p w:rsidRDefault="00F4071C" w:rsidP="0073097F" w:rsidR="00F4071C" w:rsidRPr="00F4071C">
      <w:pPr>
        <w:jc w:val="center"/>
        <w:rPr>
          <w:b/>
        </w:rPr>
      </w:pPr>
      <w:r w:rsidRPr="00F4071C">
        <w:rPr>
          <w:b/>
        </w:rPr>
        <w:t>Zadarska 1 i 3</w:t>
      </w:r>
    </w:p>
    <w:p w:rsidRDefault="00F4071C" w:rsidP="00F4071C" w:rsidR="00F4071C" w:rsidRPr="00F4071C">
      <w:pPr>
        <w:jc w:val="both"/>
        <w:rPr>
          <w:b/>
        </w:rPr>
      </w:pPr>
    </w:p>
    <w:p w:rsidRDefault="00F4071C" w:rsidP="00F4071C" w:rsidR="00F4071C" w:rsidRPr="00F4071C">
      <w:pPr>
        <w:jc w:val="both"/>
        <w:rPr>
          <w:b/>
        </w:rPr>
      </w:pPr>
    </w:p>
    <w:p w:rsidRDefault="00F4071C" w:rsidP="0073097F" w:rsidR="00F4071C" w:rsidRPr="00F4071C">
      <w:pPr>
        <w:jc w:val="center"/>
        <w:rPr>
          <w:b/>
        </w:rPr>
      </w:pPr>
      <w:r w:rsidRPr="00F4071C">
        <w:rPr>
          <w:b/>
        </w:rPr>
        <w:t>Obrazloženje</w:t>
      </w:r>
    </w:p>
    <w:p w:rsidRDefault="00F4071C" w:rsidP="00F4071C" w:rsidR="00F4071C" w:rsidRPr="00F4071C">
      <w:pPr>
        <w:jc w:val="both"/>
      </w:pPr>
    </w:p>
    <w:p w:rsidRDefault="00DE16B5" w:rsidP="00DE16B5" w:rsidR="00DE16B5">
      <w:pPr>
        <w:jc w:val="both"/>
      </w:pPr>
      <w:r>
        <w:t xml:space="preserve"> </w:t>
      </w:r>
      <w:r>
        <w:tab/>
        <w:t xml:space="preserve">Financijska agencija, Regionalni centar Rijeka podnijela je ovome sudu 18. rujna 2015. godine zahtjev za provedbu skraćenog stečajnog postupka nad dužnikom ALTATORE društvo s ograničenom odgovornošću za promet roba i usluga Mali Lošinj, Gornja Bričina 44, OIB 10284140136 (dalje: dužnik) temeljem čl.429. SZ-a. </w:t>
      </w:r>
    </w:p>
    <w:p w:rsidRDefault="00356070" w:rsidP="00DE16B5" w:rsidR="00356070">
      <w:pPr>
        <w:jc w:val="both"/>
      </w:pPr>
      <w:r>
        <w:tab/>
        <w:t>U zahtjevu je navela da dužnik na dan 16. rujna 2015. godine u Očevidniku redoslijeda osnova za plaćanje ima evidentiran</w:t>
      </w:r>
      <w:r w:rsidR="00B547F9">
        <w:t>e</w:t>
      </w:r>
      <w:r>
        <w:t xml:space="preserve"> neizvršene osnove za plaćanje u neprekinutom razdoblju od 1200 dana u ukupnom iznosu od 171.618,14 kn. </w:t>
      </w:r>
    </w:p>
    <w:p w:rsidRDefault="00DE16B5" w:rsidP="00DE16B5" w:rsidR="00DE16B5">
      <w:pPr>
        <w:jc w:val="both"/>
      </w:pPr>
      <w:r>
        <w:lastRenderedPageBreak/>
        <w:tab/>
        <w:t xml:space="preserve">Temeljem odredbe čl.430. i 431. SZ-a, oglasom objavljenim na mrežnoj stranici e-Oglasna ploča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 </w:t>
      </w:r>
    </w:p>
    <w:p w:rsidRDefault="00DE16B5" w:rsidP="00DE16B5" w:rsidR="00DE16B5">
      <w:pPr>
        <w:jc w:val="both"/>
      </w:pPr>
      <w:r>
        <w:tab/>
        <w:t xml:space="preserve">Dužnik je dostavio ovjerovljeni popis imovine iz kojega je razvidno da je vlasnik automatskog postrojenja za miješanje betona procijenjene vrijednosti 120.000,00 kn. Osim toga, dužnik ima potraživanja po odnosi danih pozajmica u iznosu 299.000,00 kn. </w:t>
      </w:r>
    </w:p>
    <w:p w:rsidRDefault="00DE16B5" w:rsidP="00DE16B5" w:rsidR="00DE16B5">
      <w:pPr>
        <w:jc w:val="both"/>
      </w:pPr>
      <w:r>
        <w:tab/>
        <w:t xml:space="preserve">Uvidom u rješenje Općinskog suda u Rijeci, Stalna služba u Malom Lošinju, posl. broj Ovr-2904/15 utvrđeno je da je za dan 14. lipnja 2016. godine u 10.00 sati zakazana javna dražba za prodaju pokretnine – jedine vrednije dužnikove imovine – automatskog postrojenja za spravljanje betona – betonara (sastoji se od betonare i konstrukcije za odvajanje nasipanog materijala), čija je procijenjena vrijednost 120.000,00 kn. </w:t>
      </w:r>
    </w:p>
    <w:p w:rsidRDefault="00DE16B5" w:rsidP="00DE16B5" w:rsidR="00DE16B5">
      <w:pPr>
        <w:jc w:val="both"/>
      </w:pPr>
      <w:r>
        <w:tab/>
        <w:t>Rješenjem ovoga suda od 23. svibnja 2016. godine određena je mjera osiguranja iz čl.118. SZ-a zabrana otuđivanja odnosno provedbi prisilne ovrhe protiv dužnika, a koju sud smatra potrebnom kako bi se do donošenja odluke o prijedlogu za otvaranje stečajnog postupka spriječilo nastupanje takvih promjena imovinskog položaja dužnika koje bi za vjerovnike mogle biti nepovoljne.</w:t>
      </w:r>
    </w:p>
    <w:p w:rsidRDefault="00DE16B5" w:rsidP="00DE16B5" w:rsidR="00F4071C">
      <w:pPr>
        <w:jc w:val="both"/>
      </w:pPr>
      <w:r>
        <w:tab/>
        <w:t>Budući nisu ispunjene pretpostavke za istodobno otvaranje i zaključenje skraćenog stečajnog postupka u smislu odredbe čl.431. SZ-a, sud je rješenjem od 25. travnja 2016. godine obustavio skraćeni stečajni postupak nad dužnikom.</w:t>
      </w:r>
    </w:p>
    <w:p w:rsidRDefault="00DE16B5" w:rsidP="00F4071C" w:rsidR="00DE16B5">
      <w:pPr>
        <w:jc w:val="both"/>
      </w:pPr>
      <w:r>
        <w:rPr>
          <w:bCs/>
        </w:rPr>
        <w:tab/>
        <w:t xml:space="preserve">Rješenjem od 19. srpnja 2016. godine pokrenut je prethodni postupak radi utvrđivanja pretpostavki za otvaranje stečajnog postupka nad dužnikom, te je naloženo privremenom upravitelju dužnika </w:t>
      </w:r>
      <w:r w:rsidR="00356070">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356070" w:rsidP="00F4071C" w:rsidR="00356070" w:rsidRPr="00F4071C">
      <w:pPr>
        <w:jc w:val="both"/>
        <w:rPr>
          <w:bCs/>
        </w:rPr>
      </w:pPr>
      <w:r>
        <w:tab/>
        <w:t>Do završetka prethodnog postupka utvrđeno je kod dužnika postojanje stečajnog razloga – nesposobnost za plaćanje budući dužnik na dan 19. srpnja 2016. godine u Očevidniku redoslijeda osnova za plaćanje ima evidentirane nepodmirene obveze u ukupnom iznosu 191.443,00 kn u razdoblju dužem od 60 dan</w:t>
      </w:r>
      <w:r w:rsidR="00C253C0">
        <w:t>a,</w:t>
      </w:r>
      <w:r>
        <w:t xml:space="preserve"> koje je trebalo, na temelju valjanih osnova za plaćanje, bez daljnjeg pristanka dužnika naplatiti s bilo kojeg od njegovih računa. </w:t>
      </w:r>
    </w:p>
    <w:p w:rsidRDefault="0073097F" w:rsidP="00F4071C" w:rsidR="00F4071C" w:rsidRPr="00F4071C">
      <w:pPr>
        <w:jc w:val="both"/>
        <w:rPr>
          <w:bCs/>
        </w:rPr>
      </w:pPr>
      <w:r>
        <w:rPr>
          <w:bCs/>
        </w:rPr>
        <w:tab/>
      </w:r>
      <w:r w:rsidR="00F4071C" w:rsidRPr="00F4071C">
        <w:rPr>
          <w:bCs/>
        </w:rPr>
        <w:t xml:space="preserve">Prema čl.5. SZ-a stečajni postupak može se otvoriti ako sud utvrdi postojanje stečajnog razloga. Prema stavku 2. istog članka stečajni razlozi su: nesposobnost za plaćanje i prezaduženost. </w:t>
      </w:r>
    </w:p>
    <w:p w:rsidRDefault="0073097F" w:rsidP="00F4071C" w:rsidR="00F4071C" w:rsidRPr="00F4071C">
      <w:pPr>
        <w:jc w:val="both"/>
        <w:rPr>
          <w:bCs/>
        </w:rPr>
      </w:pPr>
      <w:r>
        <w:rPr>
          <w:bCs/>
        </w:rPr>
        <w:tab/>
      </w:r>
      <w:r w:rsidR="00F4071C" w:rsidRPr="00F4071C">
        <w:rPr>
          <w:bCs/>
        </w:rPr>
        <w:t xml:space="preserve">Dakle, nedvojbeno je da su ispunjene pretpostavke za otvaranje stečajnog postupka iz čl.6. st.2. alineja </w:t>
      </w:r>
      <w:r w:rsidR="00356070">
        <w:rPr>
          <w:bCs/>
        </w:rPr>
        <w:t>1</w:t>
      </w:r>
      <w:r w:rsidR="00F4071C" w:rsidRPr="00F4071C">
        <w:rPr>
          <w:bCs/>
        </w:rPr>
        <w:t xml:space="preserve"> SZ-a, jer je </w:t>
      </w:r>
      <w:r w:rsidR="00356070">
        <w:rPr>
          <w:bCs/>
        </w:rPr>
        <w:t>kod dužnika ostvarena zakonska predmnijeva o njegovoj nesposobnosti za plaćanje.</w:t>
      </w:r>
    </w:p>
    <w:p w:rsidRDefault="0073097F" w:rsidP="00F4071C" w:rsidR="00F4071C" w:rsidRPr="00F4071C">
      <w:pPr>
        <w:jc w:val="both"/>
        <w:rPr>
          <w:bCs/>
        </w:rPr>
      </w:pPr>
      <w:r>
        <w:rPr>
          <w:bCs/>
        </w:rPr>
        <w:tab/>
      </w:r>
      <w:r w:rsidR="00F4071C" w:rsidRPr="00F4071C">
        <w:rPr>
          <w:bCs/>
        </w:rPr>
        <w:t xml:space="preserve">Obzirom da je u prethodnom postupku utvrđeno postojanje stečajnog razloga, nesposobnost za plaćanje, kao i činjenica dostatnosti dužnikove imovine za namirenje troškova stečajnog postupka, valjalo je temeljem čl.6., 129. i 130. SZ-a odlučiti kao u izreci.  </w:t>
      </w:r>
    </w:p>
    <w:p w:rsidRDefault="00356070" w:rsidP="00F4071C" w:rsidR="00F4071C" w:rsidRPr="00F4071C">
      <w:pPr>
        <w:jc w:val="both"/>
        <w:rPr>
          <w:bCs/>
        </w:rPr>
      </w:pPr>
      <w:r>
        <w:rPr>
          <w:bCs/>
        </w:rPr>
        <w:tab/>
      </w:r>
      <w:r w:rsidR="00F4071C" w:rsidRPr="00F4071C">
        <w:rPr>
          <w:bCs/>
        </w:rPr>
        <w:t>Stečajni upravitelj imenovan je temeljem čl.85. st.</w:t>
      </w:r>
      <w:r>
        <w:rPr>
          <w:bCs/>
        </w:rPr>
        <w:t>1</w:t>
      </w:r>
      <w:r w:rsidR="00F4071C" w:rsidRPr="00F4071C">
        <w:rPr>
          <w:bCs/>
        </w:rPr>
        <w:t xml:space="preserve">. SZ-a. </w:t>
      </w:r>
    </w:p>
    <w:p w:rsidRDefault="00F4071C" w:rsidP="00F4071C" w:rsidR="00F4071C" w:rsidRPr="00F4071C">
      <w:pPr>
        <w:jc w:val="both"/>
      </w:pPr>
    </w:p>
    <w:p w:rsidRDefault="00F4071C" w:rsidP="0073097F" w:rsidR="00F4071C" w:rsidRPr="00F4071C">
      <w:pPr>
        <w:jc w:val="center"/>
      </w:pPr>
      <w:r w:rsidRPr="00F4071C">
        <w:t>U Rijeci, 1</w:t>
      </w:r>
      <w:r w:rsidR="0073097F">
        <w:t>9</w:t>
      </w:r>
      <w:r w:rsidRPr="00F4071C">
        <w:t>. listopada 2016. godine</w:t>
      </w:r>
    </w:p>
    <w:p w:rsidRDefault="00F4071C" w:rsidP="00EB5EAA" w:rsidR="000F0CB4">
      <w:pPr>
        <w:jc w:val="right"/>
      </w:pPr>
      <w:r w:rsidRPr="00F4071C">
        <w:t xml:space="preserve"> </w:t>
      </w:r>
    </w:p>
    <w:p w:rsidRDefault="000F0CB4" w:rsidP="00EB5EAA" w:rsidR="000F0CB4">
      <w:pPr>
        <w:jc w:val="right"/>
      </w:pPr>
    </w:p>
    <w:p w:rsidRDefault="00F4071C" w:rsidP="00EB5EAA" w:rsidR="00F4071C" w:rsidRPr="00F4071C">
      <w:pPr>
        <w:jc w:val="right"/>
      </w:pPr>
      <w:r w:rsidRPr="00F4071C">
        <w:t xml:space="preserve">        Sudac</w:t>
      </w:r>
    </w:p>
    <w:p w:rsidRDefault="00F4071C" w:rsidP="000F0CB4" w:rsidR="00EB5EAA">
      <w:pPr>
        <w:ind w:firstLine="708" w:left="1416"/>
        <w:jc w:val="right"/>
      </w:pPr>
      <w:r w:rsidRPr="00F4071C">
        <w:t xml:space="preserve">                                                                                  Daniela Korlević </w:t>
      </w:r>
      <w:r w:rsidR="000F0CB4">
        <w:t xml:space="preserve"> </w:t>
      </w:r>
    </w:p>
    <w:p w:rsidRDefault="00F4071C" w:rsidP="00F4071C" w:rsidR="00F4071C" w:rsidRPr="00F4071C">
      <w:pPr>
        <w:jc w:val="both"/>
        <w:rPr>
          <w:b/>
        </w:rPr>
      </w:pPr>
      <w:r w:rsidRPr="00F4071C">
        <w:rPr>
          <w:b/>
        </w:rPr>
        <w:lastRenderedPageBreak/>
        <w:t>UPUTA O PRAVNOM LIJEKU:</w:t>
      </w:r>
    </w:p>
    <w:p w:rsidRDefault="00F4071C" w:rsidP="00F4071C" w:rsidR="00F4071C" w:rsidRPr="00F4071C">
      <w:pPr>
        <w:jc w:val="both"/>
      </w:pPr>
      <w:r w:rsidRPr="00F4071C">
        <w:t xml:space="preserve">Protiv rješenja o otvaranju stečajnog postupka žalbu može podnijeti osoba koja je bila zastupnik po zakonu dužnika pravne osobe do dana nastupanja pravnih posljedica otvaranja stečajnog postupka i dužnik pojedinac (čl.128. st.8. SZ-a). </w:t>
      </w:r>
    </w:p>
    <w:p w:rsidRDefault="00F4071C" w:rsidP="00F4071C" w:rsidR="00F4071C" w:rsidRPr="00F4071C">
      <w:pPr>
        <w:jc w:val="both"/>
      </w:pPr>
      <w:r w:rsidRPr="00F4071C">
        <w:t xml:space="preserve">Žalba se podnosi istekom osmoga dana od dana objave pismena na mrežnoj stranici e-Oglasna ploča suda, a o žalbi odlučuje Visoki trgovački sud Republike Hrvatske. </w:t>
      </w:r>
    </w:p>
    <w:p w:rsidRDefault="00F4071C" w:rsidP="00F4071C" w:rsidR="00F4071C">
      <w:pPr>
        <w:jc w:val="both"/>
        <w:rPr>
          <w:sz w:val="20"/>
        </w:rPr>
      </w:pPr>
    </w:p>
    <w:p w:rsidRDefault="00356070" w:rsidP="00F4071C" w:rsidR="00356070">
      <w:pPr>
        <w:jc w:val="both"/>
        <w:rPr>
          <w:sz w:val="20"/>
        </w:rPr>
      </w:pPr>
    </w:p>
    <w:p w:rsidRDefault="00356070" w:rsidP="00F4071C" w:rsidR="00356070" w:rsidRPr="00356070">
      <w:pPr>
        <w:jc w:val="both"/>
        <w:rPr>
          <w:sz w:val="20"/>
        </w:rPr>
      </w:pPr>
    </w:p>
    <w:p w:rsidRDefault="00F4071C" w:rsidP="00F4071C" w:rsidR="00F4071C" w:rsidRPr="00356070">
      <w:pPr>
        <w:jc w:val="both"/>
        <w:rPr>
          <w:b/>
          <w:sz w:val="20"/>
        </w:rPr>
      </w:pPr>
      <w:r w:rsidRPr="00356070">
        <w:rPr>
          <w:b/>
          <w:sz w:val="20"/>
        </w:rPr>
        <w:t>DNA:</w:t>
      </w:r>
    </w:p>
    <w:p w:rsidRDefault="00F4071C" w:rsidP="00F4071C" w:rsidR="00356070">
      <w:pPr>
        <w:numPr>
          <w:ilvl w:val="0"/>
          <w:numId w:val="27"/>
        </w:numPr>
        <w:jc w:val="both"/>
        <w:rPr>
          <w:sz w:val="20"/>
        </w:rPr>
      </w:pPr>
      <w:r w:rsidRPr="00356070">
        <w:rPr>
          <w:sz w:val="20"/>
        </w:rPr>
        <w:t xml:space="preserve">podnositelju prijedloga </w:t>
      </w:r>
    </w:p>
    <w:p w:rsidRDefault="00F4071C" w:rsidP="00F4071C" w:rsidR="00F4071C" w:rsidRPr="00356070">
      <w:pPr>
        <w:numPr>
          <w:ilvl w:val="0"/>
          <w:numId w:val="27"/>
        </w:numPr>
        <w:jc w:val="both"/>
        <w:rPr>
          <w:sz w:val="20"/>
        </w:rPr>
      </w:pPr>
      <w:r w:rsidRPr="00356070">
        <w:rPr>
          <w:sz w:val="20"/>
        </w:rPr>
        <w:t xml:space="preserve">zastupniku dužniku po zakonu </w:t>
      </w:r>
      <w:r w:rsidR="00356070">
        <w:rPr>
          <w:sz w:val="20"/>
        </w:rPr>
        <w:t>– privremenom upravitelju Zdravko Čupković</w:t>
      </w:r>
    </w:p>
    <w:p w:rsidRDefault="00356070" w:rsidP="00F4071C" w:rsidR="00F4071C" w:rsidRPr="00356070">
      <w:pPr>
        <w:numPr>
          <w:ilvl w:val="0"/>
          <w:numId w:val="27"/>
        </w:numPr>
        <w:jc w:val="both"/>
        <w:rPr>
          <w:sz w:val="20"/>
        </w:rPr>
      </w:pPr>
      <w:r>
        <w:rPr>
          <w:sz w:val="20"/>
        </w:rPr>
        <w:t xml:space="preserve">stečajnom upravitelju  </w:t>
      </w:r>
      <w:r w:rsidRPr="00356070">
        <w:rPr>
          <w:sz w:val="20"/>
        </w:rPr>
        <w:t xml:space="preserve">Tomislav Morsan, Karlovac, M. Gambova 4 </w:t>
      </w:r>
    </w:p>
    <w:p w:rsidRDefault="00F4071C" w:rsidP="00F4071C" w:rsidR="00F4071C" w:rsidRPr="00356070">
      <w:pPr>
        <w:numPr>
          <w:ilvl w:val="0"/>
          <w:numId w:val="27"/>
        </w:numPr>
        <w:jc w:val="both"/>
        <w:rPr>
          <w:sz w:val="20"/>
        </w:rPr>
      </w:pPr>
      <w:r w:rsidRPr="00356070">
        <w:rPr>
          <w:sz w:val="20"/>
        </w:rPr>
        <w:t xml:space="preserve">Porezna uprava </w:t>
      </w:r>
      <w:r w:rsidR="00356070">
        <w:rPr>
          <w:sz w:val="20"/>
        </w:rPr>
        <w:t xml:space="preserve">Rijeka </w:t>
      </w:r>
      <w:r w:rsidRPr="00356070">
        <w:rPr>
          <w:sz w:val="20"/>
        </w:rPr>
        <w:t xml:space="preserve">  </w:t>
      </w:r>
    </w:p>
    <w:p w:rsidRDefault="00F4071C" w:rsidP="00F4071C" w:rsidR="00F4071C" w:rsidRPr="00356070">
      <w:pPr>
        <w:numPr>
          <w:ilvl w:val="0"/>
          <w:numId w:val="27"/>
        </w:numPr>
        <w:jc w:val="both"/>
        <w:rPr>
          <w:sz w:val="20"/>
        </w:rPr>
      </w:pPr>
      <w:r w:rsidRPr="00356070">
        <w:rPr>
          <w:sz w:val="20"/>
        </w:rPr>
        <w:t>FINA Rijeka (fax i pošta)</w:t>
      </w:r>
    </w:p>
    <w:p w:rsidRDefault="00F4071C" w:rsidP="00F4071C" w:rsidR="00F4071C" w:rsidRPr="00356070">
      <w:pPr>
        <w:numPr>
          <w:ilvl w:val="0"/>
          <w:numId w:val="27"/>
        </w:numPr>
        <w:jc w:val="both"/>
        <w:rPr>
          <w:sz w:val="20"/>
        </w:rPr>
      </w:pPr>
      <w:r w:rsidRPr="00356070">
        <w:rPr>
          <w:sz w:val="20"/>
        </w:rPr>
        <w:t xml:space="preserve">sudski registar </w:t>
      </w:r>
    </w:p>
    <w:p w:rsidRDefault="00F4071C" w:rsidP="00F4071C" w:rsidR="00F4071C" w:rsidRPr="00356070">
      <w:pPr>
        <w:numPr>
          <w:ilvl w:val="0"/>
          <w:numId w:val="27"/>
        </w:numPr>
        <w:jc w:val="both"/>
        <w:rPr>
          <w:sz w:val="20"/>
        </w:rPr>
      </w:pPr>
      <w:r w:rsidRPr="00356070">
        <w:rPr>
          <w:sz w:val="20"/>
        </w:rPr>
        <w:t xml:space="preserve">ŽDO </w:t>
      </w:r>
      <w:r w:rsidR="00356070">
        <w:rPr>
          <w:sz w:val="20"/>
        </w:rPr>
        <w:t>Rijeka</w:t>
      </w:r>
    </w:p>
    <w:p w:rsidRDefault="00F4071C" w:rsidP="00F4071C" w:rsidR="00F4071C" w:rsidRPr="00356070">
      <w:pPr>
        <w:numPr>
          <w:ilvl w:val="0"/>
          <w:numId w:val="27"/>
        </w:numPr>
        <w:jc w:val="both"/>
        <w:rPr>
          <w:sz w:val="20"/>
        </w:rPr>
      </w:pPr>
      <w:r w:rsidRPr="00356070">
        <w:rPr>
          <w:sz w:val="20"/>
        </w:rPr>
        <w:t>e-Oglasna ploča</w:t>
      </w:r>
    </w:p>
    <w:p w:rsidRDefault="00F4071C" w:rsidP="00F4071C" w:rsidR="00F4071C" w:rsidRPr="00356070">
      <w:pPr>
        <w:jc w:val="both"/>
        <w:rPr>
          <w:sz w:val="20"/>
        </w:rPr>
      </w:pPr>
    </w:p>
    <w:p w:rsidRDefault="00F4071C" w:rsidP="00F4071C" w:rsidR="00F4071C" w:rsidRPr="00356070">
      <w:pPr>
        <w:jc w:val="both"/>
        <w:rPr>
          <w:sz w:val="20"/>
        </w:rPr>
      </w:pPr>
      <w:r w:rsidRPr="00356070">
        <w:rPr>
          <w:sz w:val="20"/>
        </w:rPr>
        <w:t>U Rijeci, 1</w:t>
      </w:r>
      <w:r w:rsidR="00356070">
        <w:rPr>
          <w:sz w:val="20"/>
        </w:rPr>
        <w:t>9</w:t>
      </w:r>
      <w:r w:rsidRPr="00356070">
        <w:rPr>
          <w:sz w:val="20"/>
        </w:rPr>
        <w:t>.10.2016.g.</w:t>
      </w:r>
    </w:p>
    <w:p w:rsidRDefault="00F4071C" w:rsidP="00F4071C" w:rsidR="00F4071C" w:rsidRPr="00356070">
      <w:pPr>
        <w:jc w:val="both"/>
        <w:rPr>
          <w:sz w:val="20"/>
        </w:rPr>
      </w:pPr>
    </w:p>
    <w:p w:rsidRDefault="00F4071C" w:rsidP="00F4071C" w:rsidR="00F4071C" w:rsidRPr="00356070">
      <w:pPr>
        <w:jc w:val="both"/>
        <w:rPr>
          <w:sz w:val="20"/>
        </w:rPr>
      </w:pPr>
      <w:r w:rsidRPr="00356070">
        <w:rPr>
          <w:sz w:val="20"/>
        </w:rPr>
        <w:t>Sudac</w:t>
      </w:r>
    </w:p>
    <w:p w:rsidRDefault="00F4071C" w:rsidP="00F4071C" w:rsidR="00F4071C" w:rsidRPr="00356070">
      <w:pPr>
        <w:jc w:val="both"/>
        <w:rPr>
          <w:sz w:val="20"/>
        </w:rPr>
      </w:pPr>
      <w:r w:rsidRPr="00356070">
        <w:rPr>
          <w:sz w:val="20"/>
        </w:rPr>
        <w:t>Daniela Korlević</w:t>
      </w:r>
    </w:p>
    <w:p w:rsidRDefault="00F4071C" w:rsidP="00F4071C" w:rsidR="00F4071C" w:rsidRPr="00356070">
      <w:pPr>
        <w:jc w:val="both"/>
        <w:rPr>
          <w:sz w:val="20"/>
        </w:rPr>
      </w:pPr>
      <w:r w:rsidRPr="00356070">
        <w:rPr>
          <w:sz w:val="20"/>
        </w:rPr>
        <w:t xml:space="preserve"> </w:t>
      </w:r>
    </w:p>
    <w:p w:rsidRDefault="00BC2635" w:rsidP="00034EB5" w:rsidR="00BC2635" w:rsidRPr="001733E3">
      <w:pPr>
        <w:jc w:val="both"/>
        <w:rPr>
          <w:sz w:val="20"/>
          <w:szCs w:val="20"/>
        </w:rPr>
      </w:pPr>
    </w:p>
    <w:sectPr w:rsidR="00BC2635" w:rsidRPr="001733E3">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67E7" w:rsidR="00B167E7">
      <w:r>
        <w:separator/>
      </w:r>
    </w:p>
  </w:endnote>
  <w:endnote w:id="0" w:type="continuationSeparator">
    <w:p w:rsidRDefault="00B167E7" w:rsidR="00B167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DA" w:rsidR="009B36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0CB4">
      <w:rPr>
        <w:rStyle w:val="Brojstranice"/>
        <w:noProof/>
      </w:rPr>
      <w:t>1</w:t>
    </w:r>
    <w:r>
      <w:rPr>
        <w:rStyle w:val="Brojstranice"/>
      </w:rPr>
      <w:fldChar w:fldCharType="end"/>
    </w:r>
  </w:p>
  <w:p w:rsidRDefault="009B36DA" w:rsidR="009B36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67E7" w:rsidR="00B167E7">
      <w:r>
        <w:separator/>
      </w:r>
    </w:p>
  </w:footnote>
  <w:footnote w:id="0" w:type="continuationSeparator">
    <w:p w:rsidRDefault="00B167E7" w:rsidR="00B167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1733E3" w:rsidR="009B36DA" w:rsidRPr="007E04FC">
    <w:pPr>
      <w:pStyle w:val="Zaglavlje"/>
      <w:jc w:val="right"/>
    </w:pPr>
    <w:r>
      <w:tab/>
    </w:r>
    <w:r w:rsidRPr="007E04FC">
      <w:t xml:space="preserve">                                                                                          Posl. br. 15 St-</w:t>
    </w:r>
    <w:r w:rsidR="00F4071C">
      <w:t>1245/16-6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D4BD5"/>
    <w:multiLevelType w:val="hybridMultilevel"/>
    <w:tmpl w:val="8E14058C"/>
    <w:lvl w:tplc="89B46404" w:ilvl="0">
      <w:start w:val="12"/>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A4C3A03"/>
    <w:multiLevelType w:val="hybridMultilevel"/>
    <w:tmpl w:val="8C7C0994"/>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3B7410"/>
    <w:multiLevelType w:val="hybridMultilevel"/>
    <w:tmpl w:val="39C24BFC"/>
    <w:lvl w:tplc="4874E0B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5145D4F"/>
    <w:multiLevelType w:val="hybridMultilevel"/>
    <w:tmpl w:val="A698BF1A"/>
    <w:lvl w:tplc="FE9C608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5">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6">
    <w:nsid w:val="2DA4239B"/>
    <w:multiLevelType w:val="hybridMultilevel"/>
    <w:tmpl w:val="46C8D0DA"/>
    <w:lvl w:tplc="27F2EDE0" w:ilvl="0">
      <w:start w:val="1"/>
      <w:numFmt w:val="decimalZero"/>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35E55968"/>
    <w:multiLevelType w:val="hybridMultilevel"/>
    <w:tmpl w:val="197C160A"/>
    <w:lvl w:tplc="041A000F" w:ilvl="0">
      <w:start w:val="1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C5676A5"/>
    <w:multiLevelType w:val="hybridMultilevel"/>
    <w:tmpl w:val="67FA7444"/>
    <w:lvl w:tplc="9C2E2A1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0EC560F"/>
    <w:multiLevelType w:val="hybridMultilevel"/>
    <w:tmpl w:val="3B9414BE"/>
    <w:lvl w:tplc="91ACF61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0">
    <w:nsid w:val="44913E9D"/>
    <w:multiLevelType w:val="hybridMultilevel"/>
    <w:tmpl w:val="AC84C716"/>
    <w:lvl w:tplc="4FB405E0" w:ilvl="0">
      <w:start w:val="12"/>
      <w:numFmt w:val="decimal"/>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11">
    <w:nsid w:val="458F3AA2"/>
    <w:multiLevelType w:val="hybridMultilevel"/>
    <w:tmpl w:val="10A27198"/>
    <w:lvl w:tplc="BBB4A05A" w:ilvl="0">
      <w:start w:val="17"/>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abstractNum w:abstractNumId="12">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13">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4">
    <w:nsid w:val="4A957918"/>
    <w:multiLevelType w:val="hybridMultilevel"/>
    <w:tmpl w:val="625CC928"/>
    <w:lvl w:tplc="955C834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1770E93"/>
    <w:multiLevelType w:val="hybridMultilevel"/>
    <w:tmpl w:val="D4102858"/>
    <w:lvl w:tplc="3AF2D71C" w:ilvl="0">
      <w:start w:val="12"/>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6">
    <w:nsid w:val="52665B7C"/>
    <w:multiLevelType w:val="hybridMultilevel"/>
    <w:tmpl w:val="52A02A68"/>
    <w:lvl w:tplc="138C2F8C" w:ilvl="0">
      <w:start w:val="17"/>
      <w:numFmt w:val="decimal"/>
      <w:lvlText w:val="%1."/>
      <w:lvlJc w:val="left"/>
      <w:pPr>
        <w:ind w:hanging="360" w:left="2073"/>
      </w:pPr>
      <w:rPr>
        <w:rFonts w:hint="default"/>
      </w:rPr>
    </w:lvl>
    <w:lvl w:tentative="true" w:tplc="041A0019" w:ilvl="1">
      <w:start w:val="1"/>
      <w:numFmt w:val="lowerLetter"/>
      <w:lvlText w:val="%2."/>
      <w:lvlJc w:val="left"/>
      <w:pPr>
        <w:ind w:hanging="360" w:left="2793"/>
      </w:pPr>
    </w:lvl>
    <w:lvl w:tentative="true" w:tplc="041A001B" w:ilvl="2">
      <w:start w:val="1"/>
      <w:numFmt w:val="lowerRoman"/>
      <w:lvlText w:val="%3."/>
      <w:lvlJc w:val="right"/>
      <w:pPr>
        <w:ind w:hanging="180" w:left="3513"/>
      </w:pPr>
    </w:lvl>
    <w:lvl w:tentative="true" w:tplc="041A000F" w:ilvl="3">
      <w:start w:val="1"/>
      <w:numFmt w:val="decimal"/>
      <w:lvlText w:val="%4."/>
      <w:lvlJc w:val="left"/>
      <w:pPr>
        <w:ind w:hanging="360" w:left="4233"/>
      </w:pPr>
    </w:lvl>
    <w:lvl w:tentative="true" w:tplc="041A0019" w:ilvl="4">
      <w:start w:val="1"/>
      <w:numFmt w:val="lowerLetter"/>
      <w:lvlText w:val="%5."/>
      <w:lvlJc w:val="left"/>
      <w:pPr>
        <w:ind w:hanging="360" w:left="4953"/>
      </w:pPr>
    </w:lvl>
    <w:lvl w:tentative="true" w:tplc="041A001B" w:ilvl="5">
      <w:start w:val="1"/>
      <w:numFmt w:val="lowerRoman"/>
      <w:lvlText w:val="%6."/>
      <w:lvlJc w:val="right"/>
      <w:pPr>
        <w:ind w:hanging="180" w:left="5673"/>
      </w:pPr>
    </w:lvl>
    <w:lvl w:tentative="true" w:tplc="041A000F" w:ilvl="6">
      <w:start w:val="1"/>
      <w:numFmt w:val="decimal"/>
      <w:lvlText w:val="%7."/>
      <w:lvlJc w:val="left"/>
      <w:pPr>
        <w:ind w:hanging="360" w:left="6393"/>
      </w:pPr>
    </w:lvl>
    <w:lvl w:tentative="true" w:tplc="041A0019" w:ilvl="7">
      <w:start w:val="1"/>
      <w:numFmt w:val="lowerLetter"/>
      <w:lvlText w:val="%8."/>
      <w:lvlJc w:val="left"/>
      <w:pPr>
        <w:ind w:hanging="360" w:left="7113"/>
      </w:pPr>
    </w:lvl>
    <w:lvl w:tentative="true" w:tplc="041A001B" w:ilvl="8">
      <w:start w:val="1"/>
      <w:numFmt w:val="lowerRoman"/>
      <w:lvlText w:val="%9."/>
      <w:lvlJc w:val="right"/>
      <w:pPr>
        <w:ind w:hanging="180" w:left="7833"/>
      </w:pPr>
    </w:lvl>
  </w:abstractNum>
  <w:abstractNum w:abstractNumId="17">
    <w:nsid w:val="52CF1588"/>
    <w:multiLevelType w:val="hybridMultilevel"/>
    <w:tmpl w:val="8EFAB614"/>
    <w:lvl w:tplc="1CB84A16" w:ilvl="0">
      <w:start w:val="13"/>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abstractNum w:abstractNumId="18">
    <w:nsid w:val="605B3E56"/>
    <w:multiLevelType w:val="hybridMultilevel"/>
    <w:tmpl w:val="ECB20230"/>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B3F2CC5"/>
    <w:multiLevelType w:val="hybridMultilevel"/>
    <w:tmpl w:val="C2862F04"/>
    <w:lvl w:tplc="4C223ACA" w:ilvl="0">
      <w:start w:val="17"/>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E451560"/>
    <w:multiLevelType w:val="hybridMultilevel"/>
    <w:tmpl w:val="F2A41FFC"/>
    <w:lvl w:tplc="A7165F5E" w:ilvl="0">
      <w:start w:val="1"/>
      <w:numFmt w:val="decimalZero"/>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76E75AC6"/>
    <w:multiLevelType w:val="hybridMultilevel"/>
    <w:tmpl w:val="DA08EDDA"/>
    <w:lvl w:tplc="54607D76" w:ilvl="0">
      <w:start w:val="227"/>
      <w:numFmt w:val="bullet"/>
      <w:lvlText w:val="-"/>
      <w:lvlJc w:val="left"/>
      <w:pPr>
        <w:ind w:hanging="360" w:left="1440"/>
      </w:pPr>
      <w:rPr>
        <w:rFonts w:cs="Times New Roman" w:eastAsia="Times New Roman" w:hAnsi="Times New Roman" w:ascii="Times New Roman" w:hint="default"/>
        <w:sz w:val="24"/>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3">
    <w:nsid w:val="7A08507D"/>
    <w:multiLevelType w:val="hybridMultilevel"/>
    <w:tmpl w:val="8D8A8254"/>
    <w:lvl w:tplc="0688F570"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4">
    <w:nsid w:val="7BC34983"/>
    <w:multiLevelType w:val="hybridMultilevel"/>
    <w:tmpl w:val="35489D48"/>
    <w:lvl w:tplc="9F1C67A8" w:ilvl="0">
      <w:start w:val="12"/>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num w:numId="1">
    <w:abstractNumId w:val="2"/>
  </w:num>
  <w:num w:numId="2">
    <w:abstractNumId w:val="12"/>
  </w:num>
  <w:num w:numId="3">
    <w:abstractNumId w:val="5"/>
  </w:num>
  <w:num w:numId="4">
    <w:abstractNumId w:val="21"/>
  </w:num>
  <w:num w:numId="5">
    <w:abstractNumId w:val="4"/>
  </w:num>
  <w:num w:numId="6">
    <w:abstractNumId w:val="13"/>
  </w:num>
  <w:num w:numId="7">
    <w:abstractNumId w:val="23"/>
  </w:num>
  <w:num w:numId="8">
    <w:abstractNumId w:val="8"/>
  </w:num>
  <w:num w:numId="9">
    <w:abstractNumId w:val="20"/>
  </w:num>
  <w:num w:numId="10">
    <w:abstractNumId w:val="14"/>
  </w:num>
  <w:num w:numId="11">
    <w:abstractNumId w:val="6"/>
  </w:num>
  <w:num w:numId="12">
    <w:abstractNumId w:val="7"/>
  </w:num>
  <w:num w:numId="13">
    <w:abstractNumId w:val="22"/>
  </w:num>
  <w:num w:numId="14">
    <w:abstractNumId w:val="3"/>
  </w:num>
  <w:num w:numId="15">
    <w:abstractNumId w:val="9"/>
  </w:num>
  <w:num w:numId="16">
    <w:abstractNumId w:val="18"/>
  </w:num>
  <w:num w:numId="17">
    <w:abstractNumId w:val="1"/>
  </w:num>
  <w:num w:numId="18">
    <w:abstractNumId w:val="0"/>
  </w:num>
  <w:num w:numId="19">
    <w:abstractNumId w:val="15"/>
  </w:num>
  <w:num w:numId="20">
    <w:abstractNumId w:val="10"/>
  </w:num>
  <w:num w:numId="21">
    <w:abstractNumId w:val="24"/>
  </w:num>
  <w:num w:numId="22">
    <w:abstractNumId w:val="17"/>
  </w:num>
  <w:num w:numId="23">
    <w:abstractNumId w:val="11"/>
  </w:num>
  <w:num w:numId="24">
    <w:abstractNumId w:val="16"/>
  </w:num>
  <w:num w:numId="25">
    <w:abstractNumId w:val="19"/>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1744C"/>
    <w:rsid w:val="00022DBE"/>
    <w:rsid w:val="00034EB5"/>
    <w:rsid w:val="0004280A"/>
    <w:rsid w:val="000520BE"/>
    <w:rsid w:val="000A4636"/>
    <w:rsid w:val="000C5F86"/>
    <w:rsid w:val="000C7A85"/>
    <w:rsid w:val="000E5EAD"/>
    <w:rsid w:val="000F0CB4"/>
    <w:rsid w:val="000F391A"/>
    <w:rsid w:val="001149CE"/>
    <w:rsid w:val="0011557F"/>
    <w:rsid w:val="0016181C"/>
    <w:rsid w:val="001733E3"/>
    <w:rsid w:val="00187469"/>
    <w:rsid w:val="0019230B"/>
    <w:rsid w:val="001B4340"/>
    <w:rsid w:val="001C097C"/>
    <w:rsid w:val="001E61DC"/>
    <w:rsid w:val="002105E1"/>
    <w:rsid w:val="002301B7"/>
    <w:rsid w:val="002432C5"/>
    <w:rsid w:val="002501A2"/>
    <w:rsid w:val="002506DD"/>
    <w:rsid w:val="00256974"/>
    <w:rsid w:val="00261A73"/>
    <w:rsid w:val="0027259D"/>
    <w:rsid w:val="002830DE"/>
    <w:rsid w:val="00287A13"/>
    <w:rsid w:val="002A18EC"/>
    <w:rsid w:val="002B70EF"/>
    <w:rsid w:val="002D0963"/>
    <w:rsid w:val="00317E29"/>
    <w:rsid w:val="00344173"/>
    <w:rsid w:val="00353092"/>
    <w:rsid w:val="00356070"/>
    <w:rsid w:val="003858CB"/>
    <w:rsid w:val="003930AB"/>
    <w:rsid w:val="003B213E"/>
    <w:rsid w:val="003C2A27"/>
    <w:rsid w:val="004020B8"/>
    <w:rsid w:val="0044024F"/>
    <w:rsid w:val="00476240"/>
    <w:rsid w:val="004D44CF"/>
    <w:rsid w:val="004E018D"/>
    <w:rsid w:val="004E6668"/>
    <w:rsid w:val="00500258"/>
    <w:rsid w:val="00514290"/>
    <w:rsid w:val="005156DD"/>
    <w:rsid w:val="00540AA3"/>
    <w:rsid w:val="00542252"/>
    <w:rsid w:val="0056590B"/>
    <w:rsid w:val="005A7105"/>
    <w:rsid w:val="006046C2"/>
    <w:rsid w:val="00617E91"/>
    <w:rsid w:val="00642D23"/>
    <w:rsid w:val="006447CD"/>
    <w:rsid w:val="00657325"/>
    <w:rsid w:val="0066330B"/>
    <w:rsid w:val="00663E4D"/>
    <w:rsid w:val="0068476E"/>
    <w:rsid w:val="00687AAC"/>
    <w:rsid w:val="006A1F89"/>
    <w:rsid w:val="006B12B4"/>
    <w:rsid w:val="006D48F7"/>
    <w:rsid w:val="0072748A"/>
    <w:rsid w:val="00730271"/>
    <w:rsid w:val="0073097F"/>
    <w:rsid w:val="0075514B"/>
    <w:rsid w:val="0075732C"/>
    <w:rsid w:val="00764375"/>
    <w:rsid w:val="007659B7"/>
    <w:rsid w:val="00775A6A"/>
    <w:rsid w:val="00790A62"/>
    <w:rsid w:val="007A2A7E"/>
    <w:rsid w:val="007C3583"/>
    <w:rsid w:val="007C3750"/>
    <w:rsid w:val="007D471A"/>
    <w:rsid w:val="007D625F"/>
    <w:rsid w:val="007D7E40"/>
    <w:rsid w:val="007E04FC"/>
    <w:rsid w:val="008146A1"/>
    <w:rsid w:val="00816142"/>
    <w:rsid w:val="00850A25"/>
    <w:rsid w:val="008570E0"/>
    <w:rsid w:val="008B4B38"/>
    <w:rsid w:val="008D49EB"/>
    <w:rsid w:val="008E5736"/>
    <w:rsid w:val="00910AF5"/>
    <w:rsid w:val="00914E92"/>
    <w:rsid w:val="0092065A"/>
    <w:rsid w:val="00927925"/>
    <w:rsid w:val="00934B63"/>
    <w:rsid w:val="00942D1B"/>
    <w:rsid w:val="00946737"/>
    <w:rsid w:val="00956B8C"/>
    <w:rsid w:val="009671B2"/>
    <w:rsid w:val="00971169"/>
    <w:rsid w:val="00973F2B"/>
    <w:rsid w:val="0097552E"/>
    <w:rsid w:val="009B35CF"/>
    <w:rsid w:val="009B36DA"/>
    <w:rsid w:val="009D1117"/>
    <w:rsid w:val="009E16BD"/>
    <w:rsid w:val="00A212C9"/>
    <w:rsid w:val="00A239B3"/>
    <w:rsid w:val="00A5395F"/>
    <w:rsid w:val="00A53A39"/>
    <w:rsid w:val="00A57DDE"/>
    <w:rsid w:val="00A72815"/>
    <w:rsid w:val="00AA1FF1"/>
    <w:rsid w:val="00AA4E45"/>
    <w:rsid w:val="00AB722B"/>
    <w:rsid w:val="00AC1224"/>
    <w:rsid w:val="00AC2B54"/>
    <w:rsid w:val="00AF7818"/>
    <w:rsid w:val="00B167E7"/>
    <w:rsid w:val="00B300A3"/>
    <w:rsid w:val="00B547F9"/>
    <w:rsid w:val="00B8320D"/>
    <w:rsid w:val="00B95A74"/>
    <w:rsid w:val="00BC2635"/>
    <w:rsid w:val="00BC3E9B"/>
    <w:rsid w:val="00BD776D"/>
    <w:rsid w:val="00BE60AB"/>
    <w:rsid w:val="00C1087D"/>
    <w:rsid w:val="00C13BB7"/>
    <w:rsid w:val="00C14E5D"/>
    <w:rsid w:val="00C2361F"/>
    <w:rsid w:val="00C253C0"/>
    <w:rsid w:val="00C445DA"/>
    <w:rsid w:val="00C76C87"/>
    <w:rsid w:val="00C77E6E"/>
    <w:rsid w:val="00CD217B"/>
    <w:rsid w:val="00CE61D3"/>
    <w:rsid w:val="00CF0B25"/>
    <w:rsid w:val="00CF2F27"/>
    <w:rsid w:val="00D123C9"/>
    <w:rsid w:val="00D32731"/>
    <w:rsid w:val="00D45AC0"/>
    <w:rsid w:val="00D506BD"/>
    <w:rsid w:val="00D60B67"/>
    <w:rsid w:val="00D84794"/>
    <w:rsid w:val="00DA639A"/>
    <w:rsid w:val="00DA7986"/>
    <w:rsid w:val="00DB5A78"/>
    <w:rsid w:val="00DD1EB6"/>
    <w:rsid w:val="00DD2638"/>
    <w:rsid w:val="00DE16B5"/>
    <w:rsid w:val="00E0215E"/>
    <w:rsid w:val="00E428B9"/>
    <w:rsid w:val="00E44F16"/>
    <w:rsid w:val="00E6499B"/>
    <w:rsid w:val="00E85DB7"/>
    <w:rsid w:val="00E964B1"/>
    <w:rsid w:val="00E97099"/>
    <w:rsid w:val="00EA53D3"/>
    <w:rsid w:val="00EB2D38"/>
    <w:rsid w:val="00EB56E1"/>
    <w:rsid w:val="00EB5EAA"/>
    <w:rsid w:val="00EC29B5"/>
    <w:rsid w:val="00EE64AD"/>
    <w:rsid w:val="00EF7E18"/>
    <w:rsid w:val="00F305B3"/>
    <w:rsid w:val="00F4071C"/>
    <w:rsid w:val="00F40B41"/>
    <w:rsid w:val="00F41D54"/>
    <w:rsid w:val="00F64928"/>
    <w:rsid w:val="00F90787"/>
    <w:rsid w:val="00F94CE8"/>
    <w:rsid w:val="00F96BDE"/>
    <w:rsid w:val="00F977DB"/>
    <w:rsid w:val="00FC4584"/>
    <w:rsid w:val="00FD4AD3"/>
    <w:rsid w:val="00FF1B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Tekstrezerviranogmjesta" w:type="character">
    <w:name w:val="Placeholder Text"/>
    <w:basedOn w:val="Zadanifontodlomka"/>
    <w:uiPriority w:val="99"/>
    <w:semiHidden/>
    <w:rsid w:val="000F0CB4"/>
    <w:rPr>
      <w:color w:val="808080"/>
      <w:bdr w:space="0" w:sz="0" w:color="auto" w:val="none"/>
      <w:shd w:fill="auto" w:color="auto" w:val="clear"/>
    </w:rPr>
  </w:style>
  <w:style w:customStyle="true" w:styleId="eSPISCCParagraphDefaultFont" w:type="character">
    <w:name w:val="eSPIS_CC_Paragraph Default Font"/>
    <w:basedOn w:val="Zadanifontodlomka"/>
    <w:rsid w:val="000F0C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0CB4"/>
    <w:rPr>
      <w:bdr w:space="0" w:sz="0" w:color="auto" w:val="none"/>
      <w:shd w:fill="FFFFCC" w:color="auto" w:val="clear"/>
      <w:lang w:val="hr-HR"/>
    </w:rPr>
  </w:style>
  <w:style w:customStyle="true" w:styleId="PozadinaSvijetloCrvena" w:type="character">
    <w:name w:val="Pozadina_SvijetloCrvena"/>
    <w:basedOn w:val="eSPISCCParagraphDefaultFont"/>
    <w:rsid w:val="000F0C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0C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Tekstrezerviranogmjesta" w:type="character">
    <w:name w:val="Placeholder Text"/>
    <w:basedOn w:val="Zadanifontodlomka"/>
    <w:uiPriority w:val="99"/>
    <w:semiHidden/>
    <w:rsid w:val="000F0CB4"/>
    <w:rPr>
      <w:color w:val="808080"/>
      <w:bdr w:color="auto" w:space="0" w:sz="0" w:val="none"/>
      <w:shd w:color="auto" w:fill="auto" w:val="clear"/>
    </w:rPr>
  </w:style>
  <w:style w:customStyle="1" w:styleId="eSPISCCParagraphDefaultFont" w:type="character">
    <w:name w:val="eSPIS_CC_Paragraph Default Font"/>
    <w:basedOn w:val="Zadanifontodlomka"/>
    <w:rsid w:val="000F0C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0CB4"/>
    <w:rPr>
      <w:bdr w:color="auto" w:space="0" w:sz="0" w:val="none"/>
      <w:shd w:color="auto" w:fill="FFFFCC" w:val="clear"/>
      <w:lang w:val="hr-HR"/>
    </w:rPr>
  </w:style>
  <w:style w:customStyle="1" w:styleId="PozadinaSvijetloCrvena" w:type="character">
    <w:name w:val="Pozadina_SvijetloCrvena"/>
    <w:basedOn w:val="eSPISCCParagraphDefaultFont"/>
    <w:rsid w:val="000F0C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0C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233400014">
      <w:bodyDiv w:val="true"/>
      <w:marLeft w:val="0"/>
      <w:marRight w:val="0"/>
      <w:marTop w:val="0"/>
      <w:marBottom w:val="0"/>
      <w:divBdr>
        <w:top w:space="0" w:sz="0" w:color="auto" w:val="none"/>
        <w:left w:space="0" w:sz="0" w:color="auto" w:val="none"/>
        <w:bottom w:space="0" w:sz="0" w:color="auto" w:val="none"/>
        <w:right w:space="0" w:sz="0" w:color="auto" w:val="none"/>
      </w:divBdr>
    </w:div>
    <w:div w:id="536089047">
      <w:bodyDiv w:val="true"/>
      <w:marLeft w:val="0"/>
      <w:marRight w:val="0"/>
      <w:marTop w:val="0"/>
      <w:marBottom w:val="0"/>
      <w:divBdr>
        <w:top w:space="0" w:sz="0" w:color="auto" w:val="none"/>
        <w:left w:space="0" w:sz="0" w:color="auto" w:val="none"/>
        <w:bottom w:space="0" w:sz="0" w:color="auto" w:val="none"/>
        <w:right w:space="0" w:sz="0" w:color="auto" w:val="none"/>
      </w:divBdr>
    </w:div>
    <w:div w:id="904413415">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1245</izvorni_sadrzaj>
    <derivirana_varijabla naziv="DomainObject.Predmet.Broj_1">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2016.</izvorni_sadrzaj>
    <derivirana_varijabla naziv="DomainObject.Predmet.DatumOsnivanja_1">12.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St-1245/2016</izvorni_sadrzaj>
    <derivirana_varijabla naziv="DomainObject.Predmet.OznakaBroj_1">St-1245/2016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ALTATORE d.o.o.  Mali Lošinj</izvorni_sadrzaj>
    <derivirana_varijabla naziv="DomainObject.Predmet.ProtustrankaFormated_1">  ALTATORE d.o.o.  Mali Lošinj</derivirana_varijabla>
  </DomainObject.Predmet.ProtustrankaFormated>
  <DomainObject.Predmet.ProtustrankaFormatedOIB>
    <izvorni_sadrzaj>  ALTATORE d.o.o.  Mali Lošinj, OIB 10284140136</izvorni_sadrzaj>
    <derivirana_varijabla naziv="DomainObject.Predmet.ProtustrankaFormatedOIB_1">  ALTATORE d.o.o.  Mali Lošinj, OIB 10284140136</derivirana_varijabla>
  </DomainObject.Predmet.ProtustrankaFormatedOIB>
  <DomainObject.Predmet.ProtustrankaFormatedWithAdress>
    <izvorni_sadrzaj> ALTATORE d.o.o.  Mali Lošinj, Gornja Bričina 44, 51550 Mali Lošinj</izvorni_sadrzaj>
    <derivirana_varijabla naziv="DomainObject.Predmet.ProtustrankaFormatedWithAdress_1"> ALTATORE d.o.o.  Mali Lošinj, Gornja Bričina 44, 51550 Mali Lošinj</derivirana_varijabla>
  </DomainObject.Predmet.ProtustrankaFormatedWithAdress>
  <DomainObject.Predmet.ProtustrankaFormatedWithAdressOIB>
    <izvorni_sadrzaj> ALTATORE d.o.o.  Mali Lošinj, OIB 10284140136, Gornja Bričina 44, 51550 Mali Lošinj</izvorni_sadrzaj>
    <derivirana_varijabla naziv="DomainObject.Predmet.ProtustrankaFormatedWithAdressOIB_1"> ALTATORE d.o.o.  Mali Lošinj, OIB 10284140136, Gornja Bričina 44, 51550 Mali Lošinj</derivirana_varijabla>
  </DomainObject.Predmet.ProtustrankaFormatedWithAdressOIB>
  <DomainObject.Predmet.ProtustrankaWithAdress>
    <izvorni_sadrzaj>ALTATORE d.o.o.  Mali Lošinj Gornja Bričina 44, 51550 Mali Lošinj</izvorni_sadrzaj>
    <derivirana_varijabla naziv="DomainObject.Predmet.ProtustrankaWithAdress_1">ALTATORE d.o.o.  Mali Lošinj Gornja Bričina 44, 51550 Mali Lošinj</derivirana_varijabla>
  </DomainObject.Predmet.ProtustrankaWithAdress>
  <DomainObject.Predmet.ProtustrankaWithAdressOIB>
    <izvorni_sadrzaj>ALTATORE d.o.o.  Mali Lošinj, OIB 10284140136, Gornja Bričina 44, 51550 Mali Lošinj</izvorni_sadrzaj>
    <derivirana_varijabla naziv="DomainObject.Predmet.ProtustrankaWithAdressOIB_1">ALTATORE d.o.o.  Mali Lošinj, OIB 10284140136, Gornja Bričina 44, 51550 Mali Lošinj</derivirana_varijabla>
  </DomainObject.Predmet.ProtustrankaWithAdressOIB>
  <DomainObject.Predmet.ProtustrankaNazivFormated>
    <izvorni_sadrzaj>ALTATORE d.o.o.  Mali Lošinj</izvorni_sadrzaj>
    <derivirana_varijabla naziv="DomainObject.Predmet.ProtustrankaNazivFormated_1">ALTATORE d.o.o.  Mali Lošinj</derivirana_varijabla>
  </DomainObject.Predmet.ProtustrankaNazivFormated>
  <DomainObject.Predmet.ProtustrankaNazivFormatedOIB>
    <izvorni_sadrzaj>ALTATORE d.o.o.  Mali Lošinj, OIB 10284140136</izvorni_sadrzaj>
    <derivirana_varijabla naziv="DomainObject.Predmet.ProtustrankaNazivFormatedOIB_1">ALTATORE d.o.o.  Mali Lošinj, OIB 10284140136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ALTATORE d.o.o.  Mali Lošinj</item>
    </izvorni_sadrzaj>
    <derivirana_varijabla naziv="DomainObject.Predmet.ProtuStrankaListFormated_1">
      <item>ALTATORE d.o.o.  Mali Lošinj</item>
    </derivirana_varijabla>
  </DomainObject.Predmet.ProtuStrankaListFormated>
  <DomainObject.Predmet.ProtuStrankaListFormatedOIB>
    <izvorni_sadrzaj>
      <item>ALTATORE d.o.o.  Mali Lošinj, OIB 10284140136</item>
    </izvorni_sadrzaj>
    <derivirana_varijabla naziv="DomainObject.Predmet.ProtuStrankaListFormatedOIB_1">
      <item>ALTATORE d.o.o.  Mali Lošinj, OIB 10284140136</item>
    </derivirana_varijabla>
  </DomainObject.Predmet.ProtuStrankaListFormatedOIB>
  <DomainObject.Predmet.ProtuStrankaListFormatedWithAdress>
    <izvorni_sadrzaj>
      <item>ALTATORE d.o.o.  Mali Lošinj, Gornja Bričina 44, 51550 Mali Lošinj</item>
    </izvorni_sadrzaj>
    <derivirana_varijabla naziv="DomainObject.Predmet.ProtuStrankaListFormatedWithAdress_1">
      <item>ALTATORE d.o.o.  Mali Lošinj, Gornja Bričina 44, 51550 Mali Lošinj</item>
    </derivirana_varijabla>
  </DomainObject.Predmet.ProtuStrankaListFormatedWithAdress>
  <DomainObject.Predmet.ProtuStrankaListFormatedWithAdressOIB>
    <izvorni_sadrzaj>
      <item>ALTATORE d.o.o.  Mali Lošinj, OIB 10284140136, Gornja Bričina 44, 51550 Mali Lošinj</item>
    </izvorni_sadrzaj>
    <derivirana_varijabla naziv="DomainObject.Predmet.ProtuStrankaListFormatedWithAdressOIB_1">
      <item>ALTATORE d.o.o.  Mali Lošinj, OIB 10284140136, Gornja Bričina 44, 51550 Mali Lošinj</item>
    </derivirana_varijabla>
  </DomainObject.Predmet.ProtuStrankaListFormatedWithAdressOIB>
  <DomainObject.Predmet.ProtuStrankaListNazivFormated>
    <izvorni_sadrzaj>
      <item>ALTATORE d.o.o.  Mali Lošinj</item>
    </izvorni_sadrzaj>
    <derivirana_varijabla naziv="DomainObject.Predmet.ProtuStrankaListNazivFormated_1">
      <item>ALTATORE d.o.o.  Mali Lošinj</item>
    </derivirana_varijabla>
  </DomainObject.Predmet.ProtuStrankaListNazivFormated>
  <DomainObject.Predmet.ProtuStrankaListNazivFormatedOIB>
    <izvorni_sadrzaj>
      <item>ALTATORE d.o.o.  Mali Lošinj, OIB 10284140136</item>
    </izvorni_sadrzaj>
    <derivirana_varijabla naziv="DomainObject.Predmet.ProtuStrankaListNazivFormatedOIB_1">
      <item>ALTATORE d.o.o.  Mali Lošinj, OIB 10284140136</item>
    </derivirana_varijabla>
  </DomainObject.Predmet.ProtuStrankaListNazivFormatedOIB>
  <DomainObject.Predmet.OstaliListFormated>
    <izvorni_sadrzaj>
      <item>Zdravko Čupković</item>
      <item>Tomislav Morsan</item>
    </izvorni_sadrzaj>
    <derivirana_varijabla naziv="DomainObject.Predmet.OstaliListFormated_1">
      <item>Zdravko Čupković</item>
      <item>Tomislav Morsan</item>
    </derivirana_varijabla>
  </DomainObject.Predmet.OstaliListFormated>
  <DomainObject.Predmet.OstaliListFormatedOIB>
    <izvorni_sadrzaj>
      <item>Zdravko Čupković, OIB 74095088079</item>
      <item>Tomislav Morsan, OIB 97338652480</item>
    </izvorni_sadrzaj>
    <derivirana_varijabla naziv="DomainObject.Predmet.OstaliListFormatedOIB_1">
      <item>Zdravko Čupković, OIB 74095088079</item>
      <item>Tomislav Morsan, OIB 97338652480</item>
    </derivirana_varijabla>
  </DomainObject.Predmet.OstaliListFormatedOIB>
  <DomainObject.Predmet.OstaliListFormatedWithAdress>
    <izvorni_sadrzaj>
      <item>Zdravko Čupković, Zdravka Kučića 3, 51000 Rijeka</item>
      <item>Tomislav Morsan, Martina Gambona 4, 47000 Karlovac</item>
    </izvorni_sadrzaj>
    <derivirana_varijabla naziv="DomainObject.Predmet.OstaliListFormatedWithAdress_1">
      <item>Zdravko Čupković, Zdravka Kučića 3, 51000 Rijeka</item>
      <item>Tomislav Morsan, Martina Gambona 4, 47000 Karlovac</item>
    </derivirana_varijabla>
  </DomainObject.Predmet.OstaliListFormatedWithAdress>
  <DomainObject.Predmet.OstaliListFormatedWithAdressOIB>
    <izvorni_sadrzaj>
      <item>Zdravko Čupković, OIB 74095088079, Zdravka Kučića 3, 51000 Rijeka</item>
      <item>Tomislav Morsan, OIB 97338652480, Martina Gambona 4, 47000 Karlovac</item>
    </izvorni_sadrzaj>
    <derivirana_varijabla naziv="DomainObject.Predmet.OstaliListFormatedWithAdressOIB_1">
      <item>Zdravko Čupković, OIB 74095088079, Zdravka Kučića 3, 51000 Rijeka</item>
      <item>Tomislav Morsan, OIB 97338652480, Martina Gambona 4, 47000 Karlovac</item>
    </derivirana_varijabla>
  </DomainObject.Predmet.OstaliListFormatedWithAdressOIB>
  <DomainObject.Predmet.OstaliListNazivFormated>
    <izvorni_sadrzaj>
      <item>Zdravko Čupković</item>
      <item>Tomislav Morsan</item>
    </izvorni_sadrzaj>
    <derivirana_varijabla naziv="DomainObject.Predmet.OstaliListNazivFormated_1">
      <item>Zdravko Čupković</item>
      <item>Tomislav Morsan</item>
    </derivirana_varijabla>
  </DomainObject.Predmet.OstaliListNazivFormated>
  <DomainObject.Predmet.OstaliListNazivFormatedOIB>
    <izvorni_sadrzaj>
      <item>Zdravko Čupković, OIB 74095088079</item>
      <item>Tomislav Morsan, OIB 97338652480</item>
    </izvorni_sadrzaj>
    <derivirana_varijabla naziv="DomainObject.Predmet.OstaliListNazivFormatedOIB_1">
      <item>Zdravko Čupković, OIB 74095088079</item>
      <item>Tomislav Morsan, OIB 97338652480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ALTATORE d.o.o.  Mali Lošinj</izvorni_sadrzaj>
    <derivirana_varijabla naziv="DomainObject.Predmet.ProtustrankaIDrugi_1">ALTATORE d.o.o.  Mali Lošinj</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ALTATORE d.o.o.  Mali Lošinj, OIB 10284140136, Gornja Bričina 44, 51550 Mali Lošinj</izvorni_sadrzaj>
    <derivirana_varijabla naziv="DomainObject.Predmet.ProtustrankaIDrugiAdressOIB_1">ALTATORE d.o.o.  Mali Lošinj, OIB 10284140136, Gornja Bričina 44,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ALTATORE d.o.o.  Mali Lošinj</item>
      <item>FINA  Rijeka</item>
      <item>Zdravko Čupković</item>
      <item>Tomislav Morsan</item>
    </izvorni_sadrzaj>
    <derivirana_varijabla naziv="DomainObject.Predmet.SudioniciListNaziv_1">
      <item>ALTATORE d.o.o.  Mali Lošinj</item>
      <item>FINA  Rijeka</item>
      <item>Zdravko Čupković</item>
      <item>Tomislav Morsan</item>
    </derivirana_varijabla>
  </DomainObject.Predmet.SudioniciListNaziv>
  <DomainObject.Predmet.SudioniciListAdressOIB>
    <izvorni_sadrzaj>
      <item>ALTATORE d.o.o.  Mali Lošinj, OIB 10284140136, Gornja Bričina 44,51550 Mali Lošinj</item>
      <item>FINA  Rijeka, OIB 85821130368, Frana Kurelca 8,51000 Rijeka</item>
      <item>Zdravko Čupković, OIB 74095088079, Zdravka Kučića 3,51000 Rijeka</item>
      <item>Tomislav Morsan, OIB 97338652480, Martina Gambona 4,47000 Karlovac</item>
    </izvorni_sadrzaj>
    <derivirana_varijabla naziv="DomainObject.Predmet.SudioniciListAdressOIB_1">
      <item>ALTATORE d.o.o.  Mali Lošinj, OIB 10284140136, Gornja Bričina 44,51550 Mali Lošinj</item>
      <item>FINA  Rijeka, OIB 85821130368, Frana Kurelca 8,51000 Rijeka</item>
      <item>Zdravko Čupković, OIB 74095088079, Zdravka Kučića 3,51000 Rijeka</item>
      <item>Tomislav Morsan, OIB 97338652480, Martina Gambona 4,47000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10284140136</item>
      <item>, OIB 85821130368</item>
      <item>, OIB 74095088079</item>
      <item>, OIB 97338652480</item>
    </izvorni_sadrzaj>
    <derivirana_varijabla naziv="DomainObject.Predmet.SudioniciListNazivOIB_1">
      <item>, OIB 10284140136</item>
      <item>, OIB 85821130368</item>
      <item>, OIB 74095088079</item>
      <item>, OIB 97338652480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15621C-2220-4342-AC14-3F890CD403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1311</properties:Words>
  <properties:Characters>7312</properties:Characters>
  <properties:Lines>172</properties:Lines>
  <properties:Paragraphs>64</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2016-10-19T12:43:00Z</dcterms:created>
  <dc:creator>ksarlija</dc:creator>
  <cp:lastModifiedBy>Jasna Radulović</cp:lastModifiedBy>
  <cp:lastPrinted>2016-10-19T12:58:00Z</cp:lastPrinted>
  <dcterms:modified xmlns:xsi="http://www.w3.org/2001/XMLSchema-instance" xsi:type="dcterms:W3CDTF">2016-10-19T13:05:00Z</dcterms:modified>
  <cp:revision>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