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0824" w14:paraId="9a70824" w:rsidRDefault="003517B0" w:rsidP="00AC25FB" w:rsidR="00AC25FB">
      <w:pPr>
        <w:jc w:val="right"/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15  </w:t>
      </w:r>
      <w:proofErr w:type="spellStart"/>
      <w:r>
        <w:rPr>
          <w:b/>
        </w:rPr>
        <w:t>Sp</w:t>
      </w:r>
      <w:proofErr w:type="spellEnd"/>
      <w:r w:rsidR="00AC25FB">
        <w:rPr>
          <w:b/>
        </w:rPr>
        <w:t>-</w:t>
      </w:r>
      <w:r>
        <w:rPr>
          <w:b/>
        </w:rPr>
        <w:t>1</w:t>
      </w:r>
      <w:r w:rsidR="00DC3F53">
        <w:rPr>
          <w:b/>
        </w:rPr>
        <w:t>6</w:t>
      </w:r>
      <w:r w:rsidR="00AC25FB">
        <w:rPr>
          <w:b/>
        </w:rPr>
        <w:t>/201</w:t>
      </w:r>
      <w:r>
        <w:rPr>
          <w:b/>
        </w:rPr>
        <w:t>6</w:t>
      </w:r>
      <w:r w:rsidR="00AC25FB">
        <w:rPr>
          <w:b/>
        </w:rPr>
        <w:t>-</w:t>
      </w:r>
      <w:r w:rsidR="00DC3F53">
        <w:rPr>
          <w:b/>
        </w:rPr>
        <w:t>4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sudskoj savjetnici </w:t>
      </w:r>
      <w:proofErr w:type="spellStart"/>
      <w:r w:rsidR="00462A88">
        <w:t>Andrei</w:t>
      </w:r>
      <w:proofErr w:type="spellEnd"/>
      <w:r w:rsidR="00462A88">
        <w:t xml:space="preserve"> </w:t>
      </w:r>
      <w:proofErr w:type="spellStart"/>
      <w:r w:rsidR="00462A88">
        <w:t>Krstanović</w:t>
      </w:r>
      <w:proofErr w:type="spellEnd"/>
      <w:r>
        <w:t xml:space="preserve">, </w:t>
      </w:r>
      <w:r w:rsidR="00DC3F53">
        <w:t xml:space="preserve">u pravnoj stvari predlagatelja – potrošača Antuna </w:t>
      </w:r>
      <w:proofErr w:type="spellStart"/>
      <w:r w:rsidR="00DC3F53">
        <w:t>Konig</w:t>
      </w:r>
      <w:proofErr w:type="spellEnd"/>
      <w:r w:rsidR="00DC3F53">
        <w:t xml:space="preserve"> iz Čepina, B. Radić 14, OIB: 84123615978, radi stečaja potrošača</w:t>
      </w:r>
      <w:r w:rsidR="00462A88">
        <w:t>, radi stečaja potrošača</w:t>
      </w:r>
      <w:r>
        <w:t xml:space="preserve">, izvan ročišta, dana </w:t>
      </w:r>
      <w:r w:rsidR="00462A88">
        <w:t>04</w:t>
      </w:r>
      <w:r>
        <w:t xml:space="preserve">. </w:t>
      </w:r>
      <w:r w:rsidR="00462A88">
        <w:t>travnja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</w:t>
      </w:r>
      <w:r w:rsidR="00DC3F53">
        <w:t>u</w:t>
      </w:r>
      <w:r w:rsidR="003517B0">
        <w:t xml:space="preserve"> – potrošač</w:t>
      </w:r>
      <w:r w:rsidR="00DC3F53">
        <w:t>u</w:t>
      </w:r>
      <w:r w:rsidR="003517B0">
        <w:t xml:space="preserve"> </w:t>
      </w:r>
      <w:r w:rsidR="00DC3F53">
        <w:t>ANTUNU KONIG iz Čepina, B. Radić 14, OIB: 84123615978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3517B0">
        <w:rPr>
          <w:b/>
          <w:u w:val="single"/>
        </w:rPr>
        <w:t>400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68140E" w:rsidP="0068140E" w:rsidR="0068140E" w:rsidRPr="0055346E">
      <w:pPr>
        <w:ind w:firstLine="708"/>
        <w:jc w:val="both"/>
      </w:pPr>
      <w:r w:rsidRPr="0055346E">
        <w:t>Pristojbu uplatite kod banke ili poštom na račun prihoda državnog proračuna Republike Hrvatske.</w:t>
      </w:r>
    </w:p>
    <w:p w:rsidRDefault="0068140E" w:rsidP="0068140E" w:rsidR="0068140E" w:rsidRPr="0055346E">
      <w:pPr>
        <w:ind w:firstLine="708"/>
        <w:jc w:val="both"/>
      </w:pPr>
    </w:p>
    <w:p w:rsidRDefault="0068140E" w:rsidP="0068140E" w:rsidR="0068140E" w:rsidRPr="0055346E">
      <w:pPr>
        <w:ind w:firstLine="708"/>
        <w:jc w:val="both"/>
        <w:rPr>
          <w:b/>
        </w:rPr>
      </w:pPr>
      <w:r w:rsidRPr="0055346E">
        <w:rPr>
          <w:b/>
        </w:rPr>
        <w:t>Broj: HR1210010051863000160, model HR6</w:t>
      </w:r>
      <w:r w:rsidR="00F575BE">
        <w:rPr>
          <w:b/>
        </w:rPr>
        <w:t>3</w:t>
      </w:r>
      <w:r w:rsidRPr="0055346E">
        <w:rPr>
          <w:b/>
        </w:rPr>
        <w:t xml:space="preserve">, </w:t>
      </w:r>
      <w:r w:rsidRPr="0055346E">
        <w:t xml:space="preserve">pozivom na broj odobrenja </w:t>
      </w:r>
      <w:r w:rsidRPr="0055346E">
        <w:rPr>
          <w:b/>
        </w:rPr>
        <w:t>5045-4132-</w:t>
      </w:r>
      <w:r w:rsidR="00E62532" w:rsidRPr="00E62532">
        <w:t xml:space="preserve"> </w:t>
      </w:r>
      <w:r w:rsidR="00DA04A1" w:rsidRPr="00DA04A1">
        <w:rPr>
          <w:b/>
        </w:rPr>
        <w:t>10028595726</w:t>
      </w:r>
      <w:r w:rsidR="00F575BE">
        <w:rPr>
          <w:b/>
        </w:rPr>
        <w:t>.</w:t>
      </w:r>
    </w:p>
    <w:p w:rsidRDefault="0068140E" w:rsidP="0068140E" w:rsidR="0068140E" w:rsidRPr="0055346E">
      <w:pPr>
        <w:ind w:firstLine="708"/>
        <w:jc w:val="both"/>
        <w:rPr>
          <w:b/>
        </w:rPr>
      </w:pPr>
    </w:p>
    <w:p w:rsidRDefault="0068140E" w:rsidP="0068140E" w:rsidR="0068140E" w:rsidRPr="0055346E">
      <w:pPr>
        <w:ind w:firstLine="708"/>
        <w:jc w:val="both"/>
      </w:pPr>
      <w:r w:rsidRPr="0055346E">
        <w:t>Izvornu potvrdu o doznaci – uplati prilijepite na poleđini ovog rješenja, a nakon toga vratite rješenje ovome sudu u gore navedenom roku.</w:t>
      </w:r>
    </w:p>
    <w:p w:rsidRDefault="0068140E" w:rsidP="0068140E" w:rsidR="0068140E" w:rsidRPr="0055346E">
      <w:pPr>
        <w:ind w:firstLine="708"/>
        <w:jc w:val="both"/>
      </w:pPr>
    </w:p>
    <w:p w:rsidRDefault="0068140E" w:rsidP="0068140E" w:rsidR="0068140E" w:rsidRPr="0055346E">
      <w:pPr>
        <w:ind w:firstLine="708"/>
        <w:jc w:val="both"/>
      </w:pPr>
      <w:r w:rsidRPr="0055346E">
        <w:t>U doznaci – uplati dužni ste naznačiti predmet i poslovni broj suda na koje se doznaka – uplata odnosi.</w:t>
      </w:r>
    </w:p>
    <w:p w:rsidRDefault="00EE7B9A" w:rsidP="0068140E" w:rsidR="00EE7B9A" w:rsidRPr="0055346E">
      <w:pPr>
        <w:ind w:firstLine="708"/>
        <w:jc w:val="both"/>
        <w:rPr>
          <w:b/>
          <w:u w:val="single"/>
        </w:rPr>
      </w:pPr>
    </w:p>
    <w:p w:rsidRDefault="0068140E" w:rsidP="0068140E" w:rsidR="0068140E" w:rsidRPr="0055346E">
      <w:pPr>
        <w:ind w:firstLine="708"/>
        <w:jc w:val="both"/>
        <w:rPr>
          <w:rFonts w:cs="Arial" w:hAnsi="Arial" w:ascii="Arial"/>
        </w:rPr>
      </w:pPr>
      <w:r w:rsidRPr="0055346E">
        <w:rPr>
          <w:b/>
        </w:rPr>
        <w:t>II</w:t>
      </w:r>
      <w:r w:rsidR="0055346E">
        <w:rPr>
          <w:b/>
        </w:rPr>
        <w:tab/>
      </w:r>
      <w:r w:rsidRPr="0055346E"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462A88">
        <w:t>04</w:t>
      </w:r>
      <w:r w:rsidRPr="00F96763">
        <w:t xml:space="preserve">. </w:t>
      </w:r>
      <w:r w:rsidR="00462A88">
        <w:t>travnja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BA6C3A" w:rsidP="00BA6C3A" w:rsidR="00BA6C3A" w:rsidRPr="00C85E22">
      <w:pPr>
        <w:ind w:left="5664"/>
        <w:jc w:val="center"/>
      </w:pPr>
      <w:r w:rsidRPr="00C85E22">
        <w:t>SUDSKA SAVJETNICA</w:t>
      </w:r>
    </w:p>
    <w:p w:rsidRDefault="00462A88" w:rsidP="00BA6C3A" w:rsidR="00BA6C3A" w:rsidRPr="00C85E22">
      <w:pPr>
        <w:ind w:left="5664"/>
        <w:jc w:val="center"/>
      </w:pPr>
      <w:r>
        <w:t>ANDREA KRSTANOVIĆ</w:t>
      </w:r>
      <w:r w:rsidR="00BA6C3A" w:rsidRPr="00C85E22">
        <w:t>, v.r.</w:t>
      </w:r>
      <w:bookmarkStart w:name="_GoBack" w:id="0"/>
      <w:bookmarkEnd w:id="0"/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462A88" w:rsidP="00A21EBB" w:rsidR="0053619D">
      <w:pPr>
        <w:pStyle w:val="Odlomakpopisa"/>
        <w:numPr>
          <w:ilvl w:val="0"/>
          <w:numId w:val="7"/>
        </w:numPr>
        <w:jc w:val="both"/>
      </w:pPr>
      <w:r>
        <w:t>predlagatelju</w:t>
      </w:r>
      <w:r w:rsidR="00DA04A1">
        <w:t xml:space="preserve"> </w:t>
      </w:r>
    </w:p>
    <w:p w:rsidRDefault="00A21EBB" w:rsidP="00A21EBB" w:rsidR="00A21EBB" w:rsidRPr="00F96763">
      <w:pPr>
        <w:pStyle w:val="Odlomakpopisa"/>
        <w:numPr>
          <w:ilvl w:val="0"/>
          <w:numId w:val="7"/>
        </w:numPr>
        <w:jc w:val="both"/>
      </w:pPr>
      <w:r>
        <w:t>predlagatelju putem e-oglasne ploče</w:t>
      </w:r>
    </w:p>
    <w:p w:rsidRDefault="0053619D" w:rsidP="0053619D" w:rsidR="0053619D" w:rsidRPr="0055346E">
      <w:pPr>
        <w:jc w:val="right"/>
      </w:pPr>
      <w:r w:rsidRPr="0055346E">
        <w:t xml:space="preserve">Za točnost </w:t>
      </w:r>
      <w:proofErr w:type="spellStart"/>
      <w:r w:rsidRPr="0055346E">
        <w:t>otpravka</w:t>
      </w:r>
      <w:proofErr w:type="spellEnd"/>
      <w:r w:rsidRPr="0055346E">
        <w:t xml:space="preserve">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72" w:rsidR="009A1272">
      <w:r>
        <w:separator/>
      </w:r>
    </w:p>
  </w:endnote>
  <w:endnote w:id="0" w:type="continuationSeparator">
    <w:p w:rsidRDefault="009A1272" w:rsidR="009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72" w:rsidR="009A1272">
      <w:r>
        <w:separator/>
      </w:r>
    </w:p>
  </w:footnote>
  <w:footnote w:id="0" w:type="continuationSeparator">
    <w:p w:rsidRDefault="009A1272" w:rsidR="009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CF0631"/>
    <w:multiLevelType w:val="hybridMultilevel"/>
    <w:tmpl w:val="2856CD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A08E6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30795D"/>
    <w:rsid w:val="00314832"/>
    <w:rsid w:val="00316E5F"/>
    <w:rsid w:val="00333C80"/>
    <w:rsid w:val="003517B0"/>
    <w:rsid w:val="00371DAB"/>
    <w:rsid w:val="0037402F"/>
    <w:rsid w:val="0037748B"/>
    <w:rsid w:val="003B1288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650536"/>
    <w:rsid w:val="00662B92"/>
    <w:rsid w:val="0068140E"/>
    <w:rsid w:val="006910D7"/>
    <w:rsid w:val="006A3170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F6F9B"/>
    <w:rsid w:val="00904036"/>
    <w:rsid w:val="00917667"/>
    <w:rsid w:val="00921EAF"/>
    <w:rsid w:val="00934728"/>
    <w:rsid w:val="0093519F"/>
    <w:rsid w:val="009724A7"/>
    <w:rsid w:val="009773B8"/>
    <w:rsid w:val="009A1272"/>
    <w:rsid w:val="009B0A42"/>
    <w:rsid w:val="009D772D"/>
    <w:rsid w:val="009E5BCA"/>
    <w:rsid w:val="00A10765"/>
    <w:rsid w:val="00A15A54"/>
    <w:rsid w:val="00A21EBB"/>
    <w:rsid w:val="00A537C6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669E"/>
    <w:rsid w:val="00BE3D7B"/>
    <w:rsid w:val="00BE4526"/>
    <w:rsid w:val="00BE5CA5"/>
    <w:rsid w:val="00BF6572"/>
    <w:rsid w:val="00BF68F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F2019"/>
    <w:rsid w:val="00D1408C"/>
    <w:rsid w:val="00D21811"/>
    <w:rsid w:val="00D32E5D"/>
    <w:rsid w:val="00D60502"/>
    <w:rsid w:val="00D67E3A"/>
    <w:rsid w:val="00D70B74"/>
    <w:rsid w:val="00D7536E"/>
    <w:rsid w:val="00D811E9"/>
    <w:rsid w:val="00D8346A"/>
    <w:rsid w:val="00D91051"/>
    <w:rsid w:val="00D97662"/>
    <w:rsid w:val="00DA04A1"/>
    <w:rsid w:val="00DC3F53"/>
    <w:rsid w:val="00E047CC"/>
    <w:rsid w:val="00E31846"/>
    <w:rsid w:val="00E32E1E"/>
    <w:rsid w:val="00E50D7E"/>
    <w:rsid w:val="00E62532"/>
    <w:rsid w:val="00E71F63"/>
    <w:rsid w:val="00E766DB"/>
    <w:rsid w:val="00E8049B"/>
    <w:rsid w:val="00E80F91"/>
    <w:rsid w:val="00E84402"/>
    <w:rsid w:val="00E86AB9"/>
    <w:rsid w:val="00E90252"/>
    <w:rsid w:val="00ED1D7E"/>
    <w:rsid w:val="00EE39C1"/>
    <w:rsid w:val="00EE7B9A"/>
    <w:rsid w:val="00F15595"/>
    <w:rsid w:val="00F23D73"/>
    <w:rsid w:val="00F34A36"/>
    <w:rsid w:val="00F4731A"/>
    <w:rsid w:val="00F5675F"/>
    <w:rsid w:val="00F575BE"/>
    <w:rsid w:val="00F649EF"/>
    <w:rsid w:val="00F8619B"/>
    <w:rsid w:val="00F9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74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74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4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21EB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74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74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4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21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Sp-16/2016-4</izvorni_sadrzaj>
    <derivirana_varijabla naziv="DomainObject.Oznaka_1">Sp-16/2016-4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Konig</izvorni_sadrzaj>
    <derivirana_varijabla naziv="DomainObject.Predmet.StrankaFormated_1">  Antun Konig</derivirana_varijabla>
  </DomainObject.Predmet.StrankaFormated>
  <DomainObject.Predmet.StrankaFormatedOIB>
    <izvorni_sadrzaj>  Antun Konig, OIB 84123615978</izvorni_sadrzaj>
    <derivirana_varijabla naziv="DomainObject.Predmet.StrankaFormatedOIB_1">  Antun Konig, OIB 84123615978</derivirana_varijabla>
  </DomainObject.Predmet.StrankaFormatedOIB>
  <DomainObject.Predmet.StrankaFormatedWithAdress>
    <izvorni_sadrzaj> Antun Konig, Braće Radić 14, 31431 Čepin</izvorni_sadrzaj>
    <derivirana_varijabla naziv="DomainObject.Predmet.StrankaFormatedWithAdress_1"> Antun Konig, Braće Radić 14, 31431 Čepin</derivirana_varijabla>
  </DomainObject.Predmet.StrankaFormatedWithAdress>
  <DomainObject.Predmet.StrankaFormatedWithAdressOIB>
    <izvorni_sadrzaj> Antun Konig, OIB 84123615978, Braće Radić 14, 31431 Čepin</izvorni_sadrzaj>
    <derivirana_varijabla naziv="DomainObject.Predmet.StrankaFormatedWithAdressOIB_1"> Antun Konig, OIB 84123615978, Braće Radić 14, 31431 Čepin</derivirana_varijabla>
  </DomainObject.Predmet.StrankaFormatedWithAdressOIB>
  <DomainObject.Predmet.StrankaWithAdress>
    <izvorni_sadrzaj>Antun Konig Braće Radić 14,31431 Čepin</izvorni_sadrzaj>
    <derivirana_varijabla naziv="DomainObject.Predmet.StrankaWithAdress_1">Antun Konig Braće Radić 14,31431 Čepin</derivirana_varijabla>
  </DomainObject.Predmet.StrankaWithAdress>
  <DomainObject.Predmet.StrankaWithAdressOIB>
    <izvorni_sadrzaj>Antun Konig, OIB 84123615978, Braće Radić 14,31431 Čepin</izvorni_sadrzaj>
    <derivirana_varijabla naziv="DomainObject.Predmet.StrankaWithAdressOIB_1">Antun Konig, OIB 84123615978, Braće Radić 14,31431 Čepin</derivirana_varijabla>
  </DomainObject.Predmet.StrankaWithAdressOIB>
  <DomainObject.Predmet.StrankaNazivFormated>
    <izvorni_sadrzaj>Antun Konig</izvorni_sadrzaj>
    <derivirana_varijabla naziv="DomainObject.Predmet.StrankaNazivFormated_1">Antun Konig</derivirana_varijabla>
  </DomainObject.Predmet.StrankaNazivFormated>
  <DomainObject.Predmet.StrankaNazivFormatedOIB>
    <izvorni_sadrzaj>Antun Konig, OIB 84123615978</izvorni_sadrzaj>
    <derivirana_varijabla naziv="DomainObject.Predmet.StrankaNazivFormatedOIB_1">Antun Konig, OIB 84123615978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Konig</item>
    </izvorni_sadrzaj>
    <derivirana_varijabla naziv="DomainObject.Predmet.StrankaListFormated_1">
      <item>Antun Konig</item>
    </derivirana_varijabla>
  </DomainObject.Predmet.StrankaListFormated>
  <DomainObject.Predmet.StrankaListFormatedOIB>
    <izvorni_sadrzaj>
      <item>Antun Konig, OIB 84123615978</item>
    </izvorni_sadrzaj>
    <derivirana_varijabla naziv="DomainObject.Predmet.StrankaListFormatedOIB_1">
      <item>Antun Konig, OIB 84123615978</item>
    </derivirana_varijabla>
  </DomainObject.Predmet.StrankaListFormatedOIB>
  <DomainObject.Predmet.StrankaListFormatedWithAdress>
    <izvorni_sadrzaj>
      <item>Antun Konig, Braće Radić 14, 31431 Čepin</item>
    </izvorni_sadrzaj>
    <derivirana_varijabla naziv="DomainObject.Predmet.StrankaListFormatedWithAdress_1">
      <item>Antun Konig, Braće Radić 14, 31431 Čepin</item>
    </derivirana_varijabla>
  </DomainObject.Predmet.StrankaListFormatedWithAdress>
  <DomainObject.Predmet.StrankaListFormatedWithAdressOIB>
    <izvorni_sadrzaj>
      <item>Antun Konig, OIB 84123615978, Braće Radić 14, 31431 Čepin</item>
    </izvorni_sadrzaj>
    <derivirana_varijabla naziv="DomainObject.Predmet.StrankaListFormatedWithAdressOIB_1">
      <item>Antun Konig, OIB 84123615978, Braće Radić 14, 31431 Čepin</item>
    </derivirana_varijabla>
  </DomainObject.Predmet.StrankaListFormatedWithAdressOIB>
  <DomainObject.Predmet.StrankaListNazivFormated>
    <izvorni_sadrzaj>
      <item>Antun Konig</item>
    </izvorni_sadrzaj>
    <derivirana_varijabla naziv="DomainObject.Predmet.StrankaListNazivFormated_1">
      <item>Antun Konig</item>
    </derivirana_varijabla>
  </DomainObject.Predmet.StrankaListNazivFormated>
  <DomainObject.Predmet.StrankaListNazivFormatedOIB>
    <izvorni_sadrzaj>
      <item>Antun Konig, OIB 84123615978</item>
    </izvorni_sadrzaj>
    <derivirana_varijabla naziv="DomainObject.Predmet.StrankaListNazivFormatedOIB_1">
      <item>Antun Konig, OIB 84123615978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Sp-16/2016-4</izvorni_sadrzaj>
    <derivirana_varijabla naziv="DomainObject.PoslovniBrojDokumenta_1">Sp-16/2016-4</derivirana_varijabla>
  </DomainObject.PoslovniBrojDokumenta>
  <DomainObject.Predmet.StrankaIDrugi>
    <izvorni_sadrzaj>Antun Konig</izvorni_sadrzaj>
    <derivirana_varijabla naziv="DomainObject.Predmet.StrankaIDrugi_1">Antun Konig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Konig, OIB 84123615978, Braće Radić 14, 31431 Čepin</izvorni_sadrzaj>
    <derivirana_varijabla naziv="DomainObject.Predmet.StrankaIDrugiAdressOIB_1">Antun Konig, OIB 84123615978, Braće Radić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Sp-16/2016-3</izvorni_sadrzaj>
    <derivirana_varijabla naziv="DomainObject.Predmet.OdlukaRjesenje.Oznaka_1">Sp-16/2016-3</derivirana_varijabla>
  </DomainObject.Predmet.OdlukaRjesenje.Oznaka>
  <DomainObject.Predmet.SudioniciListNaziv>
    <izvorni_sadrzaj>
      <item>Antun Konig</item>
    </izvorni_sadrzaj>
    <derivirana_varijabla naziv="DomainObject.Predmet.SudioniciListNaziv_1">
      <item>Antun Konig</item>
    </derivirana_varijabla>
  </DomainObject.Predmet.SudioniciListNaziv>
  <DomainObject.Predmet.SudioniciListAdressOIB>
    <izvorni_sadrzaj>
      <item>Antun Konig, OIB 84123615978, Braće Radić 14,31431 Čepin</item>
    </izvorni_sadrzaj>
    <derivirana_varijabla naziv="DomainObject.Predmet.SudioniciListAdressOIB_1">
      <item>Antun Konig, OIB 84123615978, Braće Radić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84123615978</item>
    </izvorni_sadrzaj>
    <derivirana_varijabla naziv="DomainObject.Predmet.SudioniciListNazivOIB_1">
      <item>, OIB 84123615978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1518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2017-04-04T12:47:00Z</dcterms:created>
  <dc:creator>liscicd</dc:creator>
  <cp:lastModifiedBy>Tonkica Topić</cp:lastModifiedBy>
  <cp:lastPrinted>2017-04-05T06:31:00Z</cp:lastPrinted>
  <dcterms:modified xmlns:xsi="http://www.w3.org/2001/XMLSchema-instance" xsi:type="dcterms:W3CDTF">2017-04-05T06:32:00Z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Sp-16/2016-4 / Odluka - Rješenje - naplata pristojbe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