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e1c8" w14:paraId="42de1c8" w:rsidRDefault="002F357C" w:rsidP="00345FCD" w:rsidR="00345FCD" w:rsidRPr="00DD1693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D169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DD16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1693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DD16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1693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DD1693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hAnsi="Times New Roman" w:ascii="Times New Roman"/>
          <w:sz w:val="24"/>
          <w:szCs w:val="24"/>
        </w:rPr>
        <w:t>Zagreb, Amruševa 2/II</w:t>
      </w:r>
      <w:r w:rsidRPr="00DD1693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D1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D1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3854" w:rsidRPr="00DD1693">
        <w:rPr>
          <w:rFonts w:cs="Times New Roman" w:hAnsi="Times New Roman" w:ascii="Times New Roman"/>
          <w:sz w:val="24"/>
          <w:szCs w:val="24"/>
        </w:rPr>
        <w:t>BeautyPed j.d.o.o., Zagreb, Vrtnjakovečka 3, OIB: 67369309711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D1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DD1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3854" w:rsidRPr="00DD1693">
        <w:rPr>
          <w:rFonts w:cs="Times New Roman" w:hAnsi="Times New Roman" w:ascii="Times New Roman"/>
          <w:sz w:val="24"/>
          <w:szCs w:val="24"/>
        </w:rPr>
        <w:t>BeautyPed j.d.o.o., Zagreb, Vrtnjakovečka 3, OIB: 67369309711</w:t>
      </w:r>
      <w:r w:rsidR="00C149FF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DD16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D1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0BDB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Hromadko iz Zagreba, Zelengorska 1, OIB:</w:t>
      </w:r>
      <w:r w:rsidR="00726510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D1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3854" w:rsidRPr="00DD1693">
        <w:rPr>
          <w:rFonts w:cs="Times New Roman" w:hAnsi="Times New Roman" w:ascii="Times New Roman"/>
          <w:sz w:val="24"/>
          <w:szCs w:val="24"/>
        </w:rPr>
        <w:t>BeautyPed j.d.o.o., Zagreb, Vrtnjakovečka 3, OIB: 67369309711</w:t>
      </w:r>
      <w:r w:rsidR="00EA31D0" w:rsidRPr="00DD1693">
        <w:rPr>
          <w:rFonts w:cs="Times New Roman" w:hAnsi="Times New Roman" w:ascii="Times New Roman"/>
          <w:sz w:val="24"/>
          <w:szCs w:val="24"/>
        </w:rPr>
        <w:t xml:space="preserve"> 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D169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D1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D1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DD1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F3854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26510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2016</w:t>
      </w:r>
      <w:r w:rsidR="006761C1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1F3854" w:rsidRPr="00DD1693">
        <w:rPr>
          <w:rFonts w:cs="Times New Roman" w:hAnsi="Times New Roman" w:ascii="Times New Roman"/>
          <w:sz w:val="24"/>
          <w:szCs w:val="24"/>
        </w:rPr>
        <w:t>BeautyPed j.d.o.o., Zagreb, Vrtnjakovečka 3, OIB: 67369309711</w:t>
      </w:r>
      <w:r w:rsidR="00184C3D" w:rsidRPr="00DD1693">
        <w:rPr>
          <w:rFonts w:cs="Times New Roman" w:hAnsi="Times New Roman" w:ascii="Times New Roman"/>
          <w:sz w:val="24"/>
          <w:szCs w:val="24"/>
        </w:rPr>
        <w:t>.</w:t>
      </w:r>
    </w:p>
    <w:p w:rsidRDefault="00D17903" w:rsidP="00345FCD" w:rsidR="00D17903" w:rsidRPr="00DD1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D1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1F3854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6844</w:t>
      </w:r>
      <w:r w:rsidR="00726510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  <w:r w:rsidR="00026C85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1F3854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761C1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D1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DD1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DD1693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D16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DD16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A1A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DD1693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DD1693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DD1693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DD1693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DD1693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DD1693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DD169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DD169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DD169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DD169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DD169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DD169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DD169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DD169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DD169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D16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DD1693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D16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2E6F" w:rsidP="00345FCD" w:rsidR="00C97E01" w:rsidRPr="00DD16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DD16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AFB" w:rsidR="00165AF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AFB" w:rsidR="00165AF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AFB" w:rsidR="00165A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AFB" w:rsidR="00165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F22E6F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 xml:space="preserve">Poslovni broj: 58. </w:t>
    </w:r>
    <w:r w:rsidR="002253DE">
      <w:rPr>
        <w:b/>
      </w:rPr>
      <w:t>St-</w:t>
    </w:r>
    <w:r w:rsidR="00165AFB">
      <w:rPr>
        <w:b/>
      </w:rPr>
      <w:t>6844</w:t>
    </w:r>
    <w:r w:rsidR="00455F28">
      <w:rPr>
        <w:b/>
      </w:rPr>
      <w:t>/2016</w:t>
    </w:r>
  </w:p>
  <w:p w:rsidRDefault="00B22542" w:rsidP="00B22542" w:rsidR="00B2254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F22E6F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165AFB">
          <w:rPr>
            <w:b/>
          </w:rPr>
          <w:t>6844/2016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5AFB"/>
    <w:rsid w:val="00167B23"/>
    <w:rsid w:val="00184C3D"/>
    <w:rsid w:val="001949A3"/>
    <w:rsid w:val="001F3854"/>
    <w:rsid w:val="002253DE"/>
    <w:rsid w:val="002A2A1A"/>
    <w:rsid w:val="002A4819"/>
    <w:rsid w:val="002B1598"/>
    <w:rsid w:val="002C1AEF"/>
    <w:rsid w:val="002F357C"/>
    <w:rsid w:val="002F35AE"/>
    <w:rsid w:val="00330535"/>
    <w:rsid w:val="00345FCD"/>
    <w:rsid w:val="00363F23"/>
    <w:rsid w:val="003A00B8"/>
    <w:rsid w:val="003C1974"/>
    <w:rsid w:val="003D0E0E"/>
    <w:rsid w:val="003F0BDB"/>
    <w:rsid w:val="00421DA5"/>
    <w:rsid w:val="00446C4D"/>
    <w:rsid w:val="00455F28"/>
    <w:rsid w:val="004815DA"/>
    <w:rsid w:val="0049411B"/>
    <w:rsid w:val="00495F55"/>
    <w:rsid w:val="004C47E9"/>
    <w:rsid w:val="004C7E19"/>
    <w:rsid w:val="005103CE"/>
    <w:rsid w:val="00575278"/>
    <w:rsid w:val="005B2FBB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26510"/>
    <w:rsid w:val="00760923"/>
    <w:rsid w:val="007763D7"/>
    <w:rsid w:val="00780281"/>
    <w:rsid w:val="0078318D"/>
    <w:rsid w:val="007956CF"/>
    <w:rsid w:val="007A2200"/>
    <w:rsid w:val="007A67F8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38CD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9F1C86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CD2A0D"/>
    <w:rsid w:val="00D01556"/>
    <w:rsid w:val="00D17903"/>
    <w:rsid w:val="00D6564F"/>
    <w:rsid w:val="00DB3F0C"/>
    <w:rsid w:val="00DD1693"/>
    <w:rsid w:val="00DE4E4A"/>
    <w:rsid w:val="00E3064C"/>
    <w:rsid w:val="00E434B2"/>
    <w:rsid w:val="00E53C05"/>
    <w:rsid w:val="00EA31D0"/>
    <w:rsid w:val="00EB15F6"/>
    <w:rsid w:val="00EC49B8"/>
    <w:rsid w:val="00ED487B"/>
    <w:rsid w:val="00ED4D5F"/>
    <w:rsid w:val="00F22E6F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6844</izvorni_sadrzaj>
    <derivirana_varijabla naziv="DomainObject.Predmet.Broj_1">6844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St-6844/2016</izvorni_sadrzaj>
    <derivirana_varijabla naziv="DomainObject.Predmet.OznakaBroj_1">St-6844/2016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BeautyPed j.d.o.o. za djelatnosti za njegu i održavanje tijela</izvorni_sadrzaj>
    <derivirana_varijabla naziv="DomainObject.Predmet.ProtustrankaFormated_1">  BeautyPed j.d.o.o. za djelatnosti za njegu i održavanje tijela</derivirana_varijabla>
  </DomainObject.Predmet.ProtustrankaFormated>
  <DomainObject.Predmet.ProtustrankaFormatedOIB>
    <izvorni_sadrzaj>  BeautyPed j.d.o.o. za djelatnosti za njegu i održavanje tijela, OIB 67369309711</izvorni_sadrzaj>
    <derivirana_varijabla naziv="DomainObject.Predmet.ProtustrankaFormatedOIB_1">  BeautyPed j.d.o.o. za djelatnosti za njegu i održavanje tijela, OIB 67369309711</derivirana_varijabla>
  </DomainObject.Predmet.ProtustrankaFormatedOIB>
  <DomainObject.Predmet.ProtustrankaFormatedWithAdress>
    <izvorni_sadrzaj> BeautyPed j.d.o.o. za djelatnosti za njegu i održavanje tijela, Vrtnjakovečka 3, 10000 Zagreb</izvorni_sadrzaj>
    <derivirana_varijabla naziv="DomainObject.Predmet.ProtustrankaFormatedWithAdress_1"> BeautyPed j.d.o.o. za djelatnosti za njegu i održavanje tijela, Vrtnjakovečka 3, 10000 Zagreb</derivirana_varijabla>
  </DomainObject.Predmet.ProtustrankaFormatedWithAdress>
  <DomainObject.Predmet.ProtustrankaFormatedWithAdressOIB>
    <izvorni_sadrzaj> BeautyPed j.d.o.o. za djelatnosti za njegu i održavanje tijela, OIB 67369309711, Vrtnjakovečka 3, 10000 Zagreb</izvorni_sadrzaj>
    <derivirana_varijabla naziv="DomainObject.Predmet.ProtustrankaFormatedWithAdressOIB_1"> BeautyPed j.d.o.o. za djelatnosti za njegu i održavanje tijela, OIB 67369309711, Vrtnjakovečka 3, 10000 Zagreb</derivirana_varijabla>
  </DomainObject.Predmet.ProtustrankaFormatedWithAdressOIB>
  <DomainObject.Predmet.ProtustrankaWithAdress>
    <izvorni_sadrzaj>BeautyPed j.d.o.o. za djelatnosti za njegu i održavanje tijela Vrtnjakovečka 3, 10000 Zagreb</izvorni_sadrzaj>
    <derivirana_varijabla naziv="DomainObject.Predmet.ProtustrankaWithAdress_1">BeautyPed j.d.o.o. za djelatnosti za njegu i održavanje tijela Vrtnjakovečka 3, 10000 Zagreb</derivirana_varijabla>
  </DomainObject.Predmet.ProtustrankaWithAdress>
  <DomainObject.Predmet.ProtustrankaWithAdressOIB>
    <izvorni_sadrzaj>BeautyPed j.d.o.o. za djelatnosti za njegu i održavanje tijela, OIB 67369309711, Vrtnjakovečka 3, 10000 Zagreb</izvorni_sadrzaj>
    <derivirana_varijabla naziv="DomainObject.Predmet.ProtustrankaWithAdressOIB_1">BeautyPed j.d.o.o. za djelatnosti za njegu i održavanje tijela, OIB 67369309711, Vrtnjakovečka 3, 10000 Zagreb</derivirana_varijabla>
  </DomainObject.Predmet.ProtustrankaWithAdressOIB>
  <DomainObject.Predmet.ProtustrankaNazivFormated>
    <izvorni_sadrzaj>BeautyPed j.d.o.o. za djelatnosti za njegu i održavanje tijela</izvorni_sadrzaj>
    <derivirana_varijabla naziv="DomainObject.Predmet.ProtustrankaNazivFormated_1">BeautyPed j.d.o.o. za djelatnosti za njegu i održavanje tijela</derivirana_varijabla>
  </DomainObject.Predmet.ProtustrankaNazivFormated>
  <DomainObject.Predmet.ProtustrankaNazivFormatedOIB>
    <izvorni_sadrzaj>BeautyPed j.d.o.o. za djelatnosti za njegu i održavanje tijela, OIB 67369309711</izvorni_sadrzaj>
    <derivirana_varijabla naziv="DomainObject.Predmet.ProtustrankaNazivFormatedOIB_1">BeautyPed j.d.o.o. za djelatnosti za njegu i održavanje tijela, OIB 67369309711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BeautyPed j.d.o.o. za djelatnosti za njegu i održavanje tijela</item>
    </izvorni_sadrzaj>
    <derivirana_varijabla naziv="DomainObject.Predmet.ProtuStrankaListFormated_1">
      <item>BeautyPed j.d.o.o. za djelatnosti za njegu i održavanje tijela</item>
    </derivirana_varijabla>
  </DomainObject.Predmet.ProtuStrankaListFormated>
  <DomainObject.Predmet.ProtuStrankaListFormatedOIB>
    <izvorni_sadrzaj>
      <item>BeautyPed j.d.o.o. za djelatnosti za njegu i održavanje tijela, OIB 67369309711</item>
    </izvorni_sadrzaj>
    <derivirana_varijabla naziv="DomainObject.Predmet.ProtuStrankaListFormatedOIB_1">
      <item>BeautyPed j.d.o.o. za djelatnosti za njegu i održavanje tijela, OIB 67369309711</item>
    </derivirana_varijabla>
  </DomainObject.Predmet.ProtuStrankaListFormatedOIB>
  <DomainObject.Predmet.ProtuStrankaListFormatedWithAdress>
    <izvorni_sadrzaj>
      <item>BeautyPed j.d.o.o. za djelatnosti za njegu i održavanje tijela, Vrtnjakovečka 3, 10000 Zagreb</item>
    </izvorni_sadrzaj>
    <derivirana_varijabla naziv="DomainObject.Predmet.ProtuStrankaListFormatedWithAdress_1">
      <item>BeautyPed j.d.o.o. za djelatnosti za njegu i održavanje tijela, Vrtnjakovečka 3, 10000 Zagreb</item>
    </derivirana_varijabla>
  </DomainObject.Predmet.ProtuStrankaListFormatedWithAdress>
  <DomainObject.Predmet.ProtuStrankaListFormatedWithAdressOIB>
    <izvorni_sadrzaj>
      <item>BeautyPed j.d.o.o. za djelatnosti za njegu i održavanje tijela, OIB 67369309711, Vrtnjakovečka 3, 10000 Zagreb</item>
    </izvorni_sadrzaj>
    <derivirana_varijabla naziv="DomainObject.Predmet.ProtuStrankaListFormatedWithAdressOIB_1">
      <item>BeautyPed j.d.o.o. za djelatnosti za njegu i održavanje tijela, OIB 67369309711, Vrtnjakovečka 3, 10000 Zagreb</item>
    </derivirana_varijabla>
  </DomainObject.Predmet.ProtuStrankaListFormatedWithAdressOIB>
  <DomainObject.Predmet.ProtuStrankaListNazivFormated>
    <izvorni_sadrzaj>
      <item>BeautyPed j.d.o.o. za djelatnosti za njegu i održavanje tijela</item>
    </izvorni_sadrzaj>
    <derivirana_varijabla naziv="DomainObject.Predmet.ProtuStrankaListNazivFormated_1">
      <item>BeautyPed j.d.o.o. za djelatnosti za njegu i održavanje tijela</item>
    </derivirana_varijabla>
  </DomainObject.Predmet.ProtuStrankaListNazivFormated>
  <DomainObject.Predmet.ProtuStrankaListNazivFormatedOIB>
    <izvorni_sadrzaj>
      <item>BeautyPed j.d.o.o. za djelatnosti za njegu i održavanje tijela, OIB 67369309711</item>
    </izvorni_sadrzaj>
    <derivirana_varijabla naziv="DomainObject.Predmet.ProtuStrankaListNazivFormatedOIB_1">
      <item>BeautyPed j.d.o.o. za djelatnosti za njegu i održavanje tijela, OIB 67369309711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BeautyPed j.d.o.o. za djelatnosti za njegu i održavanje tijela</izvorni_sadrzaj>
    <derivirana_varijabla naziv="DomainObject.Predmet.ProtustrankaIDrugi_1">BeautyPed j.d.o.o. za djelatnosti za njegu i održavanje tijela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BeautyPed j.d.o.o. za djelatnosti za njegu i održavanje tijela, OIB 67369309711, Vrtnjakovečka 3, 10000 Zagreb</izvorni_sadrzaj>
    <derivirana_varijabla naziv="DomainObject.Predmet.ProtustrankaIDrugiAdressOIB_1">BeautyPed j.d.o.o. za djelatnosti za njegu i održavanje tijela, OIB 67369309711, Vrtnjakovečka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BeautyPed j.d.o.o. za djelatnosti za njegu i održavanje tijela</item>
    </izvorni_sadrzaj>
    <derivirana_varijabla naziv="DomainObject.Predmet.SudioniciListNaziv_1">
      <item>FINA Regionalni centar Zagreb</item>
      <item>BeautyPed j.d.o.o. za djelatnosti za njegu i održavanje tijela</item>
    </derivirana_varijabla>
  </DomainObject.Predmet.SudioniciListNaziv>
  <DomainObject.Predmet.SudioniciListAdressOIB>
    <izvorni_sadrzaj>
      <item>FINA Regionalni centar Zagreb, OIB 85821130368, Trg svibanjskih žrtava 1995. 1,10000 Zagreb</item>
      <item>BeautyPed j.d.o.o. za djelatnosti za njegu i održavanje tijela, OIB 67369309711, Vrtnjakovečka 3,10000 Zagreb</item>
    </izvorni_sadrzaj>
    <derivirana_varijabla naziv="DomainObject.Predmet.SudioniciListAdressOIB_1">
      <item>FINA Regionalni centar Zagreb, OIB 85821130368, Trg svibanjskih žrtava 1995. 1,10000 Zagreb</item>
      <item>BeautyPed j.d.o.o. za djelatnosti za njegu i održavanje tijela, OIB 67369309711, Vrtnjakovečka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67369309711</item>
    </izvorni_sadrzaj>
    <derivirana_varijabla naziv="DomainObject.Predmet.SudioniciListNazivOIB_1">
      <item>, OIB 85821130368</item>
      <item>, OIB 67369309711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2409</properties:Characters>
  <properties:Lines>78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2017-09-08T09:26:00Z</dcterms:created>
  <dc:creator>Joško Livaković</dc:creator>
  <cp:lastModifiedBy>Anđelka Mandarić</cp:lastModifiedBy>
  <cp:lastPrinted>2017-09-08T09:27:00Z</cp:lastPrinted>
  <dcterms:modified xmlns:xsi="http://www.w3.org/2001/XMLSchema-instance" xsi:type="dcterms:W3CDTF">2017-09-08T12:22:00Z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