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b569" w14:paraId="ffab569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CF08C0">
        <w:t>2946</w:t>
      </w:r>
      <w:r w:rsidR="004E4FD7">
        <w:t>/16-8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CF08C0">
        <w:rPr>
          <w:color w:themeColor="text1" w:val="000000"/>
        </w:rPr>
        <w:t>RELJA TRANSPORT d.o.o., za prijevoz i trgovinu u likvidaciji, OIB: 51651543552, Kutina, Hrvatskih branitelja 65</w:t>
      </w:r>
      <w:r w:rsidR="007321CA">
        <w:t xml:space="preserve">, dana </w:t>
      </w:r>
      <w:r w:rsidR="00CF08C0">
        <w:t>12</w:t>
      </w:r>
      <w:r>
        <w:t xml:space="preserve">. </w:t>
      </w:r>
      <w:r w:rsidR="00CF08C0">
        <w:t>prosinca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C753C">
        <w:rPr>
          <w:color w:themeColor="text1" w:val="000000"/>
        </w:rPr>
        <w:t>RELJA TRANSPORT d.o.o., za prijevoz i trgovinu u likvidaciji, OIB: 51651543552, Kutina, Hrvatskih branitelja 65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4C753C">
        <w:t>294616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4C753C">
        <w:rPr>
          <w:color w:themeColor="text1" w:val="000000"/>
        </w:rPr>
        <w:t>RELJA TRANSPORT d.o.o., za prijevoz i trgovinu u likvidaciji, OIB: 51651543552, Kutina, Hrvatskih branitelja 65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C753C">
        <w:t>2477</w:t>
      </w:r>
      <w:r>
        <w:t xml:space="preserve"> dana, u ukupnom iznosu od</w:t>
      </w:r>
      <w:r w:rsidR="00F13105">
        <w:t xml:space="preserve"> </w:t>
      </w:r>
      <w:r w:rsidR="004C753C">
        <w:t>99.745,96</w:t>
      </w:r>
      <w:r w:rsidR="00C11065">
        <w:t xml:space="preserve"> kn, kao i da dužnik ima </w:t>
      </w:r>
      <w:r w:rsidR="004C753C">
        <w:t>1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4C753C">
        <w:t>14</w:t>
      </w:r>
      <w:r>
        <w:t xml:space="preserve">. </w:t>
      </w:r>
      <w:r w:rsidR="004C753C">
        <w:t>studenog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 xml:space="preserve">upnik dužnik </w:t>
      </w:r>
      <w:r w:rsidR="004C753C">
        <w:t>–likvidator na ročištu se očitovao da je djelatnost dužnika bila prijevoz tereta, ali da se ista ne obavlja već preko dvije godine, da kamion koji je bio u vlasništvu dužnika je bila godina proizvodnje 1998. godina, da je već preko dvije godine neregistriran, da je u neispravnom stanju, a da je već otpisan u poslovnim knjigama te da dužnik druge imovine nema.</w:t>
      </w:r>
      <w:r>
        <w:t xml:space="preserve">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4C753C">
        <w:t>20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CF08C0">
        <w:t>12</w:t>
      </w:r>
      <w:r w:rsidR="003A4D0D">
        <w:t xml:space="preserve">. </w:t>
      </w:r>
      <w:r w:rsidR="00CF08C0">
        <w:t>prosinca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CF08C0" w:rsidR="003A4D0D">
    <w:pPr>
      <w:pStyle w:val="Zaglavlje"/>
      <w:tabs>
        <w:tab w:pos="7230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20DAE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CF08C0">
      <w:t xml:space="preserve">20. </w:t>
    </w:r>
    <w:r w:rsidR="00F13105">
      <w:t>St-</w:t>
    </w:r>
    <w:r w:rsidR="00CF08C0">
      <w:t>2946/16-8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090FDE"/>
    <w:rsid w:val="001E09E0"/>
    <w:rsid w:val="003A4D0D"/>
    <w:rsid w:val="00454548"/>
    <w:rsid w:val="004C753C"/>
    <w:rsid w:val="004E4FD7"/>
    <w:rsid w:val="0059707C"/>
    <w:rsid w:val="006036EA"/>
    <w:rsid w:val="00720767"/>
    <w:rsid w:val="00720DAE"/>
    <w:rsid w:val="007321CA"/>
    <w:rsid w:val="00A74EE4"/>
    <w:rsid w:val="00BC2C57"/>
    <w:rsid w:val="00BE3772"/>
    <w:rsid w:val="00C11065"/>
    <w:rsid w:val="00CF08C0"/>
    <w:rsid w:val="00E33188"/>
    <w:rsid w:val="00F1310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D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D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D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D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D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D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D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D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St-2946/2016</izvorni_sadrzaj>
    <derivirana_varijabla naziv="DomainObject.Predmet.OznakaBroj_1">St-2946/2016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RELJA TRANSPORT d.o.o.</izvorni_sadrzaj>
    <derivirana_varijabla naziv="DomainObject.Predmet.ProtustrankaFormated_1">  RELJA TRANSPORT d.o.o.</derivirana_varijabla>
  </DomainObject.Predmet.ProtustrankaFormated>
  <DomainObject.Predmet.ProtustrankaFormatedOIB>
    <izvorni_sadrzaj>  RELJA TRANSPORT d.o.o., OIB 51651543552</izvorni_sadrzaj>
    <derivirana_varijabla naziv="DomainObject.Predmet.ProtustrankaFormatedOIB_1">  RELJA TRANSPORT d.o.o., OIB 51651543552</derivirana_varijabla>
  </DomainObject.Predmet.ProtustrankaFormatedOIB>
  <DomainObject.Predmet.ProtustrankaFormatedWithAdress>
    <izvorni_sadrzaj> RELJA TRANSPORT d.o.o., Hrvatskih branitelja 65, 44320 Kutina</izvorni_sadrzaj>
    <derivirana_varijabla naziv="DomainObject.Predmet.ProtustrankaFormatedWithAdress_1"> RELJA TRANSPORT d.o.o., Hrvatskih branitelja 65, 44320 Kutina</derivirana_varijabla>
  </DomainObject.Predmet.ProtustrankaFormatedWithAdress>
  <DomainObject.Predmet.ProtustrankaFormatedWithAdressOIB>
    <izvorni_sadrzaj> RELJA TRANSPORT d.o.o., OIB 51651543552, Hrvatskih branitelja 65, 44320 Kutina</izvorni_sadrzaj>
    <derivirana_varijabla naziv="DomainObject.Predmet.ProtustrankaFormatedWithAdressOIB_1"> RELJA TRANSPORT d.o.o., OIB 51651543552, Hrvatskih branitelja 65, 44320 Kutina</derivirana_varijabla>
  </DomainObject.Predmet.ProtustrankaFormatedWithAdressOIB>
  <DomainObject.Predmet.ProtustrankaWithAdress>
    <izvorni_sadrzaj>RELJA TRANSPORT d.o.o. Hrvatskih branitelja 65, 44320 Kutina</izvorni_sadrzaj>
    <derivirana_varijabla naziv="DomainObject.Predmet.ProtustrankaWithAdress_1">RELJA TRANSPORT d.o.o. Hrvatskih branitelja 65, 44320 Kutina</derivirana_varijabla>
  </DomainObject.Predmet.ProtustrankaWithAdress>
  <DomainObject.Predmet.ProtustrankaWithAdressOIB>
    <izvorni_sadrzaj>RELJA TRANSPORT d.o.o., OIB 51651543552, Hrvatskih branitelja 65, 44320 Kutina</izvorni_sadrzaj>
    <derivirana_varijabla naziv="DomainObject.Predmet.ProtustrankaWithAdressOIB_1">RELJA TRANSPORT d.o.o., OIB 51651543552, Hrvatskih branitelja 65, 44320 Kutina</derivirana_varijabla>
  </DomainObject.Predmet.ProtustrankaWithAdressOIB>
  <DomainObject.Predmet.ProtustrankaNazivFormated>
    <izvorni_sadrzaj>RELJA TRANSPORT d.o.o.</izvorni_sadrzaj>
    <derivirana_varijabla naziv="DomainObject.Predmet.ProtustrankaNazivFormated_1">RELJA TRANSPORT d.o.o.</derivirana_varijabla>
  </DomainObject.Predmet.ProtustrankaNazivFormated>
  <DomainObject.Predmet.ProtustrankaNazivFormatedOIB>
    <izvorni_sadrzaj>RELJA TRANSPORT d.o.o., OIB 51651543552</izvorni_sadrzaj>
    <derivirana_varijabla naziv="DomainObject.Predmet.ProtustrankaNazivFormatedOIB_1">RELJA TRANSPORT d.o.o., OIB 51651543552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 TRANSPORT d.o.o.</item>
    </izvorni_sadrzaj>
    <derivirana_varijabla naziv="DomainObject.Predmet.ProtuStrankaListFormated_1">
      <item>RELJA TRANSPORT d.o.o.</item>
    </derivirana_varijabla>
  </DomainObject.Predmet.ProtuStrankaListFormated>
  <DomainObject.Predmet.ProtuStrankaListFormatedOIB>
    <izvorni_sadrzaj>
      <item>RELJA TRANSPORT d.o.o., OIB 51651543552</item>
    </izvorni_sadrzaj>
    <derivirana_varijabla naziv="DomainObject.Predmet.ProtuStrankaListFormatedOIB_1">
      <item>RELJA TRANSPORT d.o.o., OIB 51651543552</item>
    </derivirana_varijabla>
  </DomainObject.Predmet.ProtuStrankaListFormatedOIB>
  <DomainObject.Predmet.ProtuStrankaListFormatedWithAdress>
    <izvorni_sadrzaj>
      <item>RELJA TRANSPORT d.o.o., Hrvatskih branitelja 65, 44320 Kutina</item>
    </izvorni_sadrzaj>
    <derivirana_varijabla naziv="DomainObject.Predmet.ProtuStrankaListFormatedWithAdress_1">
      <item>RELJA TRANSPORT d.o.o., Hrvatskih branitelja 65, 44320 Kutina</item>
    </derivirana_varijabla>
  </DomainObject.Predmet.ProtuStrankaListFormatedWithAdress>
  <DomainObject.Predmet.ProtuStrankaListFormatedWithAdressOIB>
    <izvorni_sadrzaj>
      <item>RELJA TRANSPORT d.o.o., OIB 51651543552, Hrvatskih branitelja 65, 44320 Kutina</item>
    </izvorni_sadrzaj>
    <derivirana_varijabla naziv="DomainObject.Predmet.ProtuStrankaListFormatedWithAdressOIB_1">
      <item>RELJA TRANSPORT d.o.o., OIB 51651543552, Hrvatskih branitelja 65, 44320 Kutina</item>
    </derivirana_varijabla>
  </DomainObject.Predmet.ProtuStrankaListFormatedWithAdressOIB>
  <DomainObject.Predmet.ProtuStrankaListNazivFormated>
    <izvorni_sadrzaj>
      <item>RELJA TRANSPORT d.o.o.</item>
    </izvorni_sadrzaj>
    <derivirana_varijabla naziv="DomainObject.Predmet.ProtuStrankaListNazivFormated_1">
      <item>RELJA TRANSPORT d.o.o.</item>
    </derivirana_varijabla>
  </DomainObject.Predmet.ProtuStrankaListNazivFormated>
  <DomainObject.Predmet.ProtuStrankaListNazivFormatedOIB>
    <izvorni_sadrzaj>
      <item>RELJA TRANSPORT d.o.o., OIB 51651543552</item>
    </izvorni_sadrzaj>
    <derivirana_varijabla naziv="DomainObject.Predmet.ProtuStrankaListNazivFormatedOIB_1">
      <item>RELJA TRANSPORT d.o.o., OIB 51651543552</item>
    </derivirana_varijabla>
  </DomainObject.Predmet.ProtuStrankaListNazivFormatedOIB>
  <DomainObject.Predmet.OstaliListFormated>
    <izvorni_sadrzaj>
      <item>Likvidator Valerija Relić</item>
    </izvorni_sadrzaj>
    <derivirana_varijabla naziv="DomainObject.Predmet.OstaliListFormated_1">
      <item>Likvidator Valerija Relić</item>
    </derivirana_varijabla>
  </DomainObject.Predmet.OstaliListFormated>
  <DomainObject.Predmet.OstaliListFormatedOIB>
    <izvorni_sadrzaj>
      <item>Likvidator Valerija Relić, OIB 07219450860</item>
    </izvorni_sadrzaj>
    <derivirana_varijabla naziv="DomainObject.Predmet.OstaliListFormatedOIB_1">
      <item>Likvidator Valerija Relić, OIB 07219450860</item>
    </derivirana_varijabla>
  </DomainObject.Predmet.OstaliListFormatedOIB>
  <DomainObject.Predmet.OstaliListFormatedWithAdress>
    <izvorni_sadrzaj>
      <item>Likvidator Valerija Relić, Ulica Hrvatskih Branitelja 65, 44320 Kutina</item>
    </izvorni_sadrzaj>
    <derivirana_varijabla naziv="DomainObject.Predmet.OstaliListFormatedWithAdress_1">
      <item>Likvidator Valerija Relić, Ulica Hrvatskih Branitelja 65, 44320 Kutina</item>
    </derivirana_varijabla>
  </DomainObject.Predmet.OstaliListFormatedWithAdress>
  <DomainObject.Predmet.OstaliListFormatedWithAdressOIB>
    <izvorni_sadrzaj>
      <item>Likvidator Valerija Relić, OIB 07219450860, Ulica Hrvatskih Branitelja 65, 44320 Kutina</item>
    </izvorni_sadrzaj>
    <derivirana_varijabla naziv="DomainObject.Predmet.OstaliListFormatedWithAdressOIB_1">
      <item>Likvidator Valerija Relić, OIB 07219450860, Ulica Hrvatskih Branitelja 65, 44320 Kutina</item>
    </derivirana_varijabla>
  </DomainObject.Predmet.OstaliListFormatedWithAdressOIB>
  <DomainObject.Predmet.OstaliListNazivFormated>
    <izvorni_sadrzaj>
      <item>Likvidator Valerija Relić</item>
    </izvorni_sadrzaj>
    <derivirana_varijabla naziv="DomainObject.Predmet.OstaliListNazivFormated_1">
      <item>Likvidator Valerija Relić</item>
    </derivirana_varijabla>
  </DomainObject.Predmet.OstaliListNazivFormated>
  <DomainObject.Predmet.OstaliListNazivFormatedOIB>
    <izvorni_sadrzaj>
      <item>Likvidator Valerija Relić, OIB 07219450860</item>
    </izvorni_sadrzaj>
    <derivirana_varijabla naziv="DomainObject.Predmet.OstaliListNazivFormatedOIB_1">
      <item>Likvidator Valerija Relić, OIB 07219450860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 TRANSPORT d.o.o.</izvorni_sadrzaj>
    <derivirana_varijabla naziv="DomainObject.Predmet.ProtustrankaIDrugi_1">RELJA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RELJA TRANSPORT d.o.o., OIB 51651543552, Hrvatskih branitelja 65, 44320 Kutina</izvorni_sadrzaj>
    <derivirana_varijabla naziv="DomainObject.Predmet.ProtustrankaIDrugiAdressOIB_1">RELJA TRANSPORT d.o.o., OIB 51651543552, Hrvatskih branitelja 65,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 TRANSPORT d.o.o.</item>
      <item>Likvidator Valerija Relić</item>
    </izvorni_sadrzaj>
    <derivirana_varijabla naziv="DomainObject.Predmet.SudioniciListNaziv_1">
      <item>FINA Regionalni centar Zagreb</item>
      <item>RELJA TRANSPORT d.o.o.</item>
      <item>Likvidator Valerija Relić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RELJA TRANSPORT d.o.o., OIB 51651543552, Hrvatskih branitelja 65,44320 Kutina</item>
      <item>Likvidator Valerija Relić, OIB 07219450860, Ulica Hrvatskih Branitelja 65,44320 Kutina</item>
    </izvorni_sadrzaj>
    <derivirana_varijabla naziv="DomainObject.Predmet.SudioniciListAdressOIB_1">
      <item>FINA Regionalni centar Zagreb, OIB 85821130368, Trg svibanjskih žrtava 1995. br. 1,10000 Zagreb</item>
      <item>RELJA TRANSPORT d.o.o., OIB 51651543552, Hrvatskih branitelja 65,44320 Kutina</item>
      <item>Likvidator Valerija Relić, OIB 07219450860, Ulica Hrvatskih Branitelja 65,44320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51651543552</item>
      <item>, OIB 07219450860</item>
    </izvorni_sadrzaj>
    <derivirana_varijabla naziv="DomainObject.Predmet.SudioniciListNazivOIB_1">
      <item>, OIB 85821130368</item>
      <item>, OIB 51651543552</item>
      <item>, OIB 07219450860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968</properties:Words>
  <properties:Characters>5394</properties:Characters>
  <properties:Lines>101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2017-12-12T13:48:00Z</dcterms:created>
  <dc:creator>Valentina Kranjčić</dc:creator>
  <cp:lastModifiedBy>Valentina Kranjčić</cp:lastModifiedBy>
  <cp:lastPrinted>2017-11-21T08:43:00Z</cp:lastPrinted>
  <dcterms:modified xmlns:xsi="http://www.w3.org/2001/XMLSchema-instance" xsi:type="dcterms:W3CDTF">2017-12-12T13:49:00Z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