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1f87" w14:paraId="0bb1f87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proofErr w:type="spellStart"/>
      <w:r w:rsidR="00E96CA0" w:rsidRPr="00E96CA0">
        <w:t>Ján</w:t>
      </w:r>
      <w:proofErr w:type="spellEnd"/>
      <w:r w:rsidR="00E96CA0" w:rsidRPr="00E96CA0">
        <w:t xml:space="preserve"> </w:t>
      </w:r>
      <w:proofErr w:type="spellStart"/>
      <w:r w:rsidR="00E96CA0" w:rsidRPr="00E96CA0">
        <w:t>Lavó</w:t>
      </w:r>
      <w:proofErr w:type="spellEnd"/>
      <w:r w:rsidR="00E96CA0" w:rsidRPr="00E96CA0">
        <w:t xml:space="preserve"> jednostavno društvo s ograničenom odgovornošću za usluge, Zagreb, Andrije Hebranga 16, MBS: 080925739, OIB: 92216895952</w:t>
      </w:r>
      <w:r w:rsidRPr="006F0619">
        <w:t xml:space="preserve">, dana </w:t>
      </w:r>
      <w:r w:rsidR="001A29A1">
        <w:t>2</w:t>
      </w:r>
      <w:r w:rsidR="007F6D75">
        <w:t>7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5D26DA" w:rsidR="005D26DA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proofErr w:type="spellStart"/>
      <w:r w:rsidR="00E96CA0" w:rsidRPr="00E96CA0">
        <w:t>Ján</w:t>
      </w:r>
      <w:proofErr w:type="spellEnd"/>
      <w:r w:rsidR="00E96CA0" w:rsidRPr="00E96CA0">
        <w:t xml:space="preserve"> </w:t>
      </w:r>
      <w:proofErr w:type="spellStart"/>
      <w:r w:rsidR="00E96CA0" w:rsidRPr="00E96CA0">
        <w:t>Lavó</w:t>
      </w:r>
      <w:proofErr w:type="spellEnd"/>
      <w:r w:rsidR="00E96CA0" w:rsidRPr="00E96CA0">
        <w:t xml:space="preserve"> jednostavno društvo s ograničenom odgovornošću za usluge, Zagreb, Andrije Hebranga 16, MBS: 080925739, OIB: 92216895952</w:t>
      </w:r>
      <w:r w:rsidRPr="006F0619">
        <w:t>.</w:t>
      </w:r>
    </w:p>
    <w:p w:rsidRDefault="005D26DA" w:rsidP="005D26DA" w:rsidR="005D26DA">
      <w:pPr>
        <w:pStyle w:val="Odlomakpopisa"/>
        <w:ind w:left="2160"/>
        <w:jc w:val="both"/>
      </w:pPr>
    </w:p>
    <w:p w:rsidRDefault="005D26DA" w:rsidP="005D26DA" w:rsidR="005D26DA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Sanela </w:t>
      </w:r>
      <w:proofErr w:type="spellStart"/>
      <w:r>
        <w:t>Kučar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37, OIB: 97473612486.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proofErr w:type="spellStart"/>
      <w:r w:rsidR="00E96CA0" w:rsidRPr="00E96CA0">
        <w:t>Ján</w:t>
      </w:r>
      <w:proofErr w:type="spellEnd"/>
      <w:r w:rsidR="00E96CA0" w:rsidRPr="00E96CA0">
        <w:t xml:space="preserve"> </w:t>
      </w:r>
      <w:proofErr w:type="spellStart"/>
      <w:r w:rsidR="00E96CA0" w:rsidRPr="00E96CA0">
        <w:t>Lavó</w:t>
      </w:r>
      <w:proofErr w:type="spellEnd"/>
      <w:r w:rsidR="00E96CA0" w:rsidRPr="00E96CA0">
        <w:t xml:space="preserve"> jednostavno društvo s ograničenom odgovornošću za usluge, Zagreb, Andrije Hebranga 16, MBS: 080925739, OIB: 92216895952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E96CA0">
        <w:t>13.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proofErr w:type="spellStart"/>
      <w:r w:rsidR="00E96CA0">
        <w:t>Ján</w:t>
      </w:r>
      <w:proofErr w:type="spellEnd"/>
      <w:r w:rsidR="00E96CA0">
        <w:t xml:space="preserve"> </w:t>
      </w:r>
      <w:proofErr w:type="spellStart"/>
      <w:r w:rsidR="00E96CA0">
        <w:t>Lavó</w:t>
      </w:r>
      <w:proofErr w:type="spellEnd"/>
      <w:r w:rsidR="00E96CA0">
        <w:t xml:space="preserve"> jednostavno društvo s ograničenom odgovornošću za usluge, Zagreb, Andrije Hebranga 16, MBS: 080925739, OIB: 92216895952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00751E">
        <w:t>169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AB1990">
        <w:rPr>
          <w:sz w:val="24"/>
        </w:rPr>
        <w:t>7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FE3FD4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598" w:rsidR="00364598">
      <w:r>
        <w:separator/>
      </w:r>
    </w:p>
  </w:endnote>
  <w:endnote w:id="0" w:type="continuationSeparator">
    <w:p w:rsidRDefault="00364598" w:rsidR="00364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598" w:rsidR="00364598">
      <w:r>
        <w:separator/>
      </w:r>
    </w:p>
  </w:footnote>
  <w:footnote w:id="0" w:type="continuationSeparator">
    <w:p w:rsidRDefault="00364598" w:rsidR="00364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7E7B67">
      <w:t>7 St-169/17-6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F6D75">
      <w:t>1</w:t>
    </w:r>
    <w:r w:rsidR="007E7B67">
      <w:t>69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1E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9DC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6D54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598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26DA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9FB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67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25E7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CA0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3FD4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76D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76D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6D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D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D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76D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76D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6D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D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D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Ján Lavó j.d.o.o.</izvorni_sadrzaj>
    <derivirana_varijabla naziv="DomainObject.Predmet.ProtustrankaFormated_1">  Ján Lavó j.d.o.o.</derivirana_varijabla>
  </DomainObject.Predmet.ProtustrankaFormated>
  <DomainObject.Predmet.ProtustrankaFormatedOIB>
    <izvorni_sadrzaj>  Ján Lavó j.d.o.o., OIB 92216895952</izvorni_sadrzaj>
    <derivirana_varijabla naziv="DomainObject.Predmet.ProtustrankaFormatedOIB_1">  Ján Lavó j.d.o.o., OIB 92216895952</derivirana_varijabla>
  </DomainObject.Predmet.ProtustrankaFormatedOIB>
  <DomainObject.Predmet.ProtustrankaFormatedWithAdress>
    <izvorni_sadrzaj> Ján Lavó j.d.o.o., Andrije Hebranga 16, 10000 Zagreb</izvorni_sadrzaj>
    <derivirana_varijabla naziv="DomainObject.Predmet.ProtustrankaFormatedWithAdress_1"> Ján Lavó j.d.o.o., Andrije Hebranga 16, 10000 Zagreb</derivirana_varijabla>
  </DomainObject.Predmet.ProtustrankaFormatedWithAdress>
  <DomainObject.Predmet.ProtustrankaFormatedWithAdressOIB>
    <izvorni_sadrzaj> Ján Lavó j.d.o.o., OIB 92216895952, Andrije Hebranga 16, 10000 Zagreb</izvorni_sadrzaj>
    <derivirana_varijabla naziv="DomainObject.Predmet.ProtustrankaFormatedWithAdressOIB_1"> Ján Lavó j.d.o.o., OIB 92216895952, Andrije Hebranga 16, 10000 Zagreb</derivirana_varijabla>
  </DomainObject.Predmet.ProtustrankaFormatedWithAdressOIB>
  <DomainObject.Predmet.ProtustrankaWithAdress>
    <izvorni_sadrzaj>Ján Lavó j.d.o.o. Andrije Hebranga 16, 10000 Zagreb</izvorni_sadrzaj>
    <derivirana_varijabla naziv="DomainObject.Predmet.ProtustrankaWithAdress_1">Ján Lavó j.d.o.o. Andrije Hebranga 16, 10000 Zagreb</derivirana_varijabla>
  </DomainObject.Predmet.ProtustrankaWithAdress>
  <DomainObject.Predmet.ProtustrankaWithAdressOIB>
    <izvorni_sadrzaj>Ján Lavó j.d.o.o., OIB 92216895952, Andrije Hebranga 16, 10000 Zagreb</izvorni_sadrzaj>
    <derivirana_varijabla naziv="DomainObject.Predmet.ProtustrankaWithAdressOIB_1">Ján Lavó j.d.o.o., OIB 92216895952, Andrije Hebranga 16, 10000 Zagreb</derivirana_varijabla>
  </DomainObject.Predmet.ProtustrankaWithAdressOIB>
  <DomainObject.Predmet.ProtustrankaNazivFormated>
    <izvorni_sadrzaj>Ján Lavó j.d.o.o.</izvorni_sadrzaj>
    <derivirana_varijabla naziv="DomainObject.Predmet.ProtustrankaNazivFormated_1">Ján Lavó j.d.o.o.</derivirana_varijabla>
  </DomainObject.Predmet.ProtustrankaNazivFormated>
  <DomainObject.Predmet.ProtustrankaNazivFormatedOIB>
    <izvorni_sadrzaj>Ján Lavó j.d.o.o., OIB 92216895952</izvorni_sadrzaj>
    <derivirana_varijabla naziv="DomainObject.Predmet.ProtustrankaNazivFormatedOIB_1">Ján Lavó j.d.o.o., OIB 92216895952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Ján Lavó j.d.o.o.</item>
    </izvorni_sadrzaj>
    <derivirana_varijabla naziv="DomainObject.Predmet.ProtuStrankaListFormated_1">
      <item>Ján Lavó j.d.o.o.</item>
    </derivirana_varijabla>
  </DomainObject.Predmet.ProtuStrankaListFormated>
  <DomainObject.Predmet.ProtuStrankaListFormatedOIB>
    <izvorni_sadrzaj>
      <item>Ján Lavó j.d.o.o., OIB 92216895952</item>
    </izvorni_sadrzaj>
    <derivirana_varijabla naziv="DomainObject.Predmet.ProtuStrankaListFormatedOIB_1">
      <item>Ján Lavó j.d.o.o., OIB 92216895952</item>
    </derivirana_varijabla>
  </DomainObject.Predmet.ProtuStrankaListFormatedOIB>
  <DomainObject.Predmet.ProtuStrankaListFormatedWithAdress>
    <izvorni_sadrzaj>
      <item>Ján Lavó j.d.o.o., Andrije Hebranga 16, 10000 Zagreb</item>
    </izvorni_sadrzaj>
    <derivirana_varijabla naziv="DomainObject.Predmet.ProtuStrankaListFormatedWithAdress_1">
      <item>Ján Lavó j.d.o.o., Andrije Hebranga 16, 10000 Zagreb</item>
    </derivirana_varijabla>
  </DomainObject.Predmet.ProtuStrankaListFormatedWithAdress>
  <DomainObject.Predmet.ProtuStrankaListFormatedWithAdressOIB>
    <izvorni_sadrzaj>
      <item>Ján Lavó j.d.o.o., OIB 92216895952, Andrije Hebranga 16, 10000 Zagreb</item>
    </izvorni_sadrzaj>
    <derivirana_varijabla naziv="DomainObject.Predmet.ProtuStrankaListFormatedWithAdressOIB_1">
      <item>Ján Lavó j.d.o.o., OIB 92216895952, Andrije Hebranga 16, 10000 Zagreb</item>
    </derivirana_varijabla>
  </DomainObject.Predmet.ProtuStrankaListFormatedWithAdressOIB>
  <DomainObject.Predmet.ProtuStrankaListNazivFormated>
    <izvorni_sadrzaj>
      <item>Ján Lavó j.d.o.o.</item>
    </izvorni_sadrzaj>
    <derivirana_varijabla naziv="DomainObject.Predmet.ProtuStrankaListNazivFormated_1">
      <item>Ján Lavó j.d.o.o.</item>
    </derivirana_varijabla>
  </DomainObject.Predmet.ProtuStrankaListNazivFormated>
  <DomainObject.Predmet.ProtuStrankaListNazivFormatedOIB>
    <izvorni_sadrzaj>
      <item>Ján Lavó j.d.o.o., OIB 92216895952</item>
    </izvorni_sadrzaj>
    <derivirana_varijabla naziv="DomainObject.Predmet.ProtuStrankaListNazivFormatedOIB_1">
      <item>Ján Lavó j.d.o.o., OIB 92216895952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Ján Lavó j.d.o.o.</izvorni_sadrzaj>
    <derivirana_varijabla naziv="DomainObject.Predmet.ProtustrankaIDrugi_1">Ján Lavó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Ján Lavó j.d.o.o., OIB 92216895952, Andrije Hebranga 16, 10000 Zagreb</izvorni_sadrzaj>
    <derivirana_varijabla naziv="DomainObject.Predmet.ProtustrankaIDrugiAdressOIB_1">Ján Lavó j.d.o.o., OIB 92216895952, Andrije Hebranga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Ján Lavó j.d.o.o.</item>
      <item>FINA Regionalni centar Zagreb</item>
    </izvorni_sadrzaj>
    <derivirana_varijabla naziv="DomainObject.Predmet.SudioniciListNaziv_1">
      <item>Ján Lavó j.d.o.o.</item>
      <item>FINA Regionalni centar Zagreb</item>
    </derivirana_varijabla>
  </DomainObject.Predmet.SudioniciListNaziv>
  <DomainObject.Predmet.SudioniciListAdressOIB>
    <izvorni_sadrzaj>
      <item>Ján Lavó j.d.o.o., OIB 92216895952, Andrije Hebranga 16,10000 Zagreb</item>
      <item>FINA Regionalni centar Zagreb, OIB 85821130368, Trg svibanjskih žrtava 1995. 1,10000 Zagreb</item>
    </izvorni_sadrzaj>
    <derivirana_varijabla naziv="DomainObject.Predmet.SudioniciListAdressOIB_1">
      <item>Ján Lavó j.d.o.o., OIB 92216895952, Andrije Hebranga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92216895952</item>
      <item>, OIB 85821130368</item>
    </izvorni_sadrzaj>
    <derivirana_varijabla naziv="DomainObject.Predmet.SudioniciListNazivOIB_1">
      <item>, OIB 92216895952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14BAB-8875-46DA-A6CE-A465A0982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490</properties:Words>
  <properties:Characters>2682</properties:Characters>
  <properties:Lines>163</properties:Lines>
  <properties:Paragraphs>29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2017-04-27T07:36:00Z</dcterms:modified>
  <cp:revision>444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