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9be7" w14:paraId="5dd9be7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C6177B">
        <w:rPr>
          <w:b/>
        </w:rPr>
        <w:t xml:space="preserve"> 8</w:t>
      </w:r>
      <w:r w:rsidR="00CF2212">
        <w:rPr>
          <w:b/>
        </w:rPr>
        <w:t>2</w:t>
      </w:r>
      <w:r w:rsidR="00AA3914">
        <w:rPr>
          <w:b/>
        </w:rPr>
        <w:t>6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5456A4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AA3914">
        <w:t>NARONA d.o.o., Solin, Put Majdana 55, OIB: 34605796871</w:t>
      </w:r>
      <w:r w:rsidR="005456A4">
        <w:t xml:space="preserve">, </w:t>
      </w:r>
      <w:r w:rsidRPr="00F14A92">
        <w:t xml:space="preserve">dana </w:t>
      </w:r>
      <w:r w:rsidR="009017B0">
        <w:t>20</w:t>
      </w:r>
      <w:r w:rsidR="008F3D6A">
        <w:t>. siječnja 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AA3914">
        <w:t>NARONA d.o.o., Solin, Put Majdana 55, OIB: 34605796871</w:t>
      </w:r>
      <w:r w:rsidR="00CF2212">
        <w:t>.</w:t>
      </w:r>
    </w:p>
    <w:p w:rsidRDefault="0080077B" w:rsidP="00E67190" w:rsidR="0080077B" w:rsidRPr="0097630A">
      <w:pPr>
        <w:jc w:val="both"/>
      </w:pPr>
    </w:p>
    <w:p w:rsidRDefault="005456A4" w:rsidP="008D76DA" w:rsidR="008D76DA" w:rsidRPr="0097630A">
      <w:pPr>
        <w:autoSpaceDE w:val="false"/>
        <w:autoSpaceDN w:val="false"/>
        <w:adjustRightInd w:val="false"/>
      </w:pPr>
      <w:r w:rsidRPr="005456A4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Pr="005456A4">
        <w:t xml:space="preserve"> </w:t>
      </w:r>
      <w:r w:rsidR="008D76DA">
        <w:t>Domagoj Repač, Đorđićeva 24., Zagreb, OIB: 24977406612.</w:t>
      </w:r>
    </w:p>
    <w:p w:rsidRDefault="008D76DA" w:rsidP="008D76DA" w:rsidR="008D76DA">
      <w:pPr>
        <w:jc w:val="both"/>
      </w:pP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AA3914" w:rsidRPr="00AA3914">
        <w:t xml:space="preserve"> </w:t>
      </w:r>
      <w:r w:rsidR="00AA3914">
        <w:t>NARONA d.o.o., Solin, Put Majdana 55, OIB: 34605796871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5C3778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6108BC" w:rsidRPr="0097630A">
        <w:t>dulj</w:t>
      </w:r>
      <w:r w:rsidR="0080077B">
        <w:t>e</w:t>
      </w:r>
      <w:r w:rsidR="006108BC" w:rsidRPr="0097630A">
        <w:t xml:space="preserve"> </w:t>
      </w:r>
      <w:r w:rsidR="00B469E7" w:rsidRPr="0097630A">
        <w:t xml:space="preserve">od </w:t>
      </w:r>
      <w:r w:rsidR="008D76DA">
        <w:t>1431</w:t>
      </w:r>
      <w:r w:rsidR="00E33DE4" w:rsidRPr="0097630A">
        <w:t xml:space="preserve"> </w:t>
      </w:r>
      <w:r w:rsidR="008D76DA">
        <w:t>dan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5C3778">
        <w:t>16</w:t>
      </w:r>
      <w:r w:rsidR="00987A3F" w:rsidRPr="0097630A">
        <w:t xml:space="preserve">. </w:t>
      </w:r>
      <w:r w:rsidR="00464A65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5C3778">
        <w:t>16</w:t>
      </w:r>
      <w:r w:rsidR="00987A3F" w:rsidRPr="0097630A">
        <w:t xml:space="preserve">. </w:t>
      </w:r>
      <w:r w:rsidR="00464A65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5456A4" w:rsidP="0085535D" w:rsidR="005456A4" w:rsidRPr="0097630A">
      <w:pPr>
        <w:ind w:firstLine="708"/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8D76DA">
        <w:rPr>
          <w:b/>
        </w:rPr>
        <w:t>20</w:t>
      </w:r>
      <w:r w:rsidR="008F3D6A">
        <w:rPr>
          <w:b/>
        </w:rPr>
        <w:t>. siječnja 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5E111D">
        <w:rPr>
          <w:b/>
        </w:rPr>
        <w:t xml:space="preserve">, v.r. 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4C1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C6177B">
          <w:t>8</w:t>
        </w:r>
        <w:r w:rsidR="00CF2212">
          <w:t>2</w:t>
        </w:r>
        <w:r w:rsidR="00AA3914">
          <w:t>6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00DB"/>
    <w:rsid w:val="000D45C7"/>
    <w:rsid w:val="000E5D0D"/>
    <w:rsid w:val="00130A4B"/>
    <w:rsid w:val="001376F4"/>
    <w:rsid w:val="00163350"/>
    <w:rsid w:val="00165EA1"/>
    <w:rsid w:val="001A206E"/>
    <w:rsid w:val="001E3148"/>
    <w:rsid w:val="00200E7B"/>
    <w:rsid w:val="00201121"/>
    <w:rsid w:val="00220C41"/>
    <w:rsid w:val="002216B1"/>
    <w:rsid w:val="0022330F"/>
    <w:rsid w:val="002873CD"/>
    <w:rsid w:val="002C38A7"/>
    <w:rsid w:val="0031088B"/>
    <w:rsid w:val="003364DF"/>
    <w:rsid w:val="003B7D4E"/>
    <w:rsid w:val="003D446D"/>
    <w:rsid w:val="003E7BC1"/>
    <w:rsid w:val="00411DA3"/>
    <w:rsid w:val="0041725C"/>
    <w:rsid w:val="00464A65"/>
    <w:rsid w:val="00466C99"/>
    <w:rsid w:val="00476EA5"/>
    <w:rsid w:val="00511383"/>
    <w:rsid w:val="0051349D"/>
    <w:rsid w:val="00537403"/>
    <w:rsid w:val="005456A4"/>
    <w:rsid w:val="00551FE8"/>
    <w:rsid w:val="00554503"/>
    <w:rsid w:val="0055714E"/>
    <w:rsid w:val="00593887"/>
    <w:rsid w:val="005C2598"/>
    <w:rsid w:val="005C3778"/>
    <w:rsid w:val="005E111D"/>
    <w:rsid w:val="005E2BEC"/>
    <w:rsid w:val="006108BC"/>
    <w:rsid w:val="006A75B8"/>
    <w:rsid w:val="006B5A25"/>
    <w:rsid w:val="006C7221"/>
    <w:rsid w:val="00714900"/>
    <w:rsid w:val="007334B1"/>
    <w:rsid w:val="007904C1"/>
    <w:rsid w:val="0080077B"/>
    <w:rsid w:val="00824DEA"/>
    <w:rsid w:val="0085535D"/>
    <w:rsid w:val="008761E4"/>
    <w:rsid w:val="008B0B23"/>
    <w:rsid w:val="008D76DA"/>
    <w:rsid w:val="008F2D53"/>
    <w:rsid w:val="008F3D6A"/>
    <w:rsid w:val="009017B0"/>
    <w:rsid w:val="00943AE2"/>
    <w:rsid w:val="00970755"/>
    <w:rsid w:val="00973C03"/>
    <w:rsid w:val="0097630A"/>
    <w:rsid w:val="00987A3F"/>
    <w:rsid w:val="009A7C00"/>
    <w:rsid w:val="00A040A9"/>
    <w:rsid w:val="00A21486"/>
    <w:rsid w:val="00A839A9"/>
    <w:rsid w:val="00A86EA4"/>
    <w:rsid w:val="00A95917"/>
    <w:rsid w:val="00AA3914"/>
    <w:rsid w:val="00AB5815"/>
    <w:rsid w:val="00B1663A"/>
    <w:rsid w:val="00B21086"/>
    <w:rsid w:val="00B469E7"/>
    <w:rsid w:val="00B5054E"/>
    <w:rsid w:val="00C27444"/>
    <w:rsid w:val="00C47309"/>
    <w:rsid w:val="00C6177B"/>
    <w:rsid w:val="00C82103"/>
    <w:rsid w:val="00CF2212"/>
    <w:rsid w:val="00D3246E"/>
    <w:rsid w:val="00D331D9"/>
    <w:rsid w:val="00D708E2"/>
    <w:rsid w:val="00D8499A"/>
    <w:rsid w:val="00DA1343"/>
    <w:rsid w:val="00DB1EB4"/>
    <w:rsid w:val="00DD7D99"/>
    <w:rsid w:val="00E22608"/>
    <w:rsid w:val="00E33DE4"/>
    <w:rsid w:val="00E371D7"/>
    <w:rsid w:val="00E649D3"/>
    <w:rsid w:val="00E67190"/>
    <w:rsid w:val="00EA5F77"/>
    <w:rsid w:val="00EC48BF"/>
    <w:rsid w:val="00EF2893"/>
    <w:rsid w:val="00F1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0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4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4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4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4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0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4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4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4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4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 d.o.o. za trgovinu</izvorni_sadrzaj>
    <derivirana_varijabla naziv="DomainObject.Predmet.ProtustrankaFormated_1">  NARONA d.o.o. za trgovinu</derivirana_varijabla>
  </DomainObject.Predmet.ProtustrankaFormated>
  <DomainObject.Predmet.ProtustrankaFormatedOIB>
    <izvorni_sadrzaj>  NARONA d.o.o. za trgovinu, OIB 34605796871</izvorni_sadrzaj>
    <derivirana_varijabla naziv="DomainObject.Predmet.ProtustrankaFormatedOIB_1">  NARONA d.o.o. za trgovinu, OIB 34605796871</derivirana_varijabla>
  </DomainObject.Predmet.ProtustrankaFormatedOIB>
  <DomainObject.Predmet.ProtustrankaFormatedWithAdress>
    <izvorni_sadrzaj> NARONA d.o.o. za trgovinu, Put Majdana 55, 21210 Solin</izvorni_sadrzaj>
    <derivirana_varijabla naziv="DomainObject.Predmet.ProtustrankaFormatedWithAdress_1"> NARONA d.o.o. za trgovinu, Put Majdana 55, 21210 Solin</derivirana_varijabla>
  </DomainObject.Predmet.ProtustrankaFormatedWithAdress>
  <DomainObject.Predmet.ProtustrankaFormatedWithAdressOIB>
    <izvorni_sadrzaj> NARONA d.o.o. za trgovinu, OIB 34605796871, Put Majdana 55, 21210 Solin</izvorni_sadrzaj>
    <derivirana_varijabla naziv="DomainObject.Predmet.ProtustrankaFormatedWithAdressOIB_1"> NARONA d.o.o. za trgovinu, OIB 34605796871, Put Majdana 55, 21210 Solin</derivirana_varijabla>
  </DomainObject.Predmet.ProtustrankaFormatedWithAdressOIB>
  <DomainObject.Predmet.ProtustrankaWithAdress>
    <izvorni_sadrzaj>NARONA d.o.o. za trgovinu Put Majdana 55, 21210 Solin</izvorni_sadrzaj>
    <derivirana_varijabla naziv="DomainObject.Predmet.ProtustrankaWithAdress_1">NARONA d.o.o. za trgovinu Put Majdana 55, 21210 Solin</derivirana_varijabla>
  </DomainObject.Predmet.ProtustrankaWithAdress>
  <DomainObject.Predmet.ProtustrankaWithAdressOIB>
    <izvorni_sadrzaj>NARONA d.o.o. za trgovinu, OIB 34605796871, Put Majdana 55, 21210 Solin</izvorni_sadrzaj>
    <derivirana_varijabla naziv="DomainObject.Predmet.ProtustrankaWithAdressOIB_1">NARONA d.o.o. za trgovinu, OIB 34605796871, Put Majdana 55, 21210 Solin</derivirana_varijabla>
  </DomainObject.Predmet.ProtustrankaWithAdressOIB>
  <DomainObject.Predmet.ProtustrankaNazivFormated>
    <izvorni_sadrzaj>NARONA d.o.o. za trgovinu</izvorni_sadrzaj>
    <derivirana_varijabla naziv="DomainObject.Predmet.ProtustrankaNazivFormated_1">NARONA d.o.o. za trgovinu</derivirana_varijabla>
  </DomainObject.Predmet.ProtustrankaNazivFormated>
  <DomainObject.Predmet.ProtustrankaNazivFormatedOIB>
    <izvorni_sadrzaj>NARONA d.o.o. za trgovinu, OIB 34605796871</izvorni_sadrzaj>
    <derivirana_varijabla naziv="DomainObject.Predmet.ProtustrankaNazivFormatedOIB_1">NARONA d.o.o. za trgovinu, OIB 34605796871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59168.17</izvorni_sadrzaj>
    <derivirana_varijabla naziv="DomainObject.Predmet.TrenutnaVrijednost_1">59168.17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NARONA d.o.o. za trgovinu</item>
    </izvorni_sadrzaj>
    <derivirana_varijabla naziv="DomainObject.Predmet.ProtuStrankaListFormated_1">
      <item>NARONA d.o.o. za trgovinu</item>
    </derivirana_varijabla>
  </DomainObject.Predmet.ProtuStrankaListFormated>
  <DomainObject.Predmet.ProtuStrankaListFormatedOIB>
    <izvorni_sadrzaj>
      <item>NARONA d.o.o. za trgovinu, OIB 34605796871</item>
    </izvorni_sadrzaj>
    <derivirana_varijabla naziv="DomainObject.Predmet.ProtuStrankaListFormatedOIB_1">
      <item>NARONA d.o.o. za trgovinu, OIB 34605796871</item>
    </derivirana_varijabla>
  </DomainObject.Predmet.ProtuStrankaListFormatedOIB>
  <DomainObject.Predmet.ProtuStrankaListFormatedWithAdress>
    <izvorni_sadrzaj>
      <item>NARONA d.o.o. za trgovinu, Put Majdana 55, 21210 Solin</item>
    </izvorni_sadrzaj>
    <derivirana_varijabla naziv="DomainObject.Predmet.ProtuStrankaListFormatedWithAdress_1">
      <item>NARONA d.o.o. za trgovinu, Put Majdana 55, 21210 Solin</item>
    </derivirana_varijabla>
  </DomainObject.Predmet.ProtuStrankaListFormatedWithAdress>
  <DomainObject.Predmet.ProtuStrankaListFormatedWithAdressOIB>
    <izvorni_sadrzaj>
      <item>NARONA d.o.o. za trgovinu, OIB 34605796871, Put Majdana 55, 21210 Solin</item>
    </izvorni_sadrzaj>
    <derivirana_varijabla naziv="DomainObject.Predmet.ProtuStrankaListFormatedWithAdressOIB_1">
      <item>NARONA d.o.o. za trgovinu, OIB 34605796871, Put Majdana 55, 21210 Solin</item>
    </derivirana_varijabla>
  </DomainObject.Predmet.ProtuStrankaListFormatedWithAdressOIB>
  <DomainObject.Predmet.ProtuStrankaListNazivFormated>
    <izvorni_sadrzaj>
      <item>NARONA d.o.o. za trgovinu</item>
    </izvorni_sadrzaj>
    <derivirana_varijabla naziv="DomainObject.Predmet.ProtuStrankaListNazivFormated_1">
      <item>NARONA d.o.o. za trgovinu</item>
    </derivirana_varijabla>
  </DomainObject.Predmet.ProtuStrankaListNazivFormated>
  <DomainObject.Predmet.ProtuStrankaListNazivFormatedOIB>
    <izvorni_sadrzaj>
      <item>NARONA d.o.o. za trgovinu, OIB 34605796871</item>
    </izvorni_sadrzaj>
    <derivirana_varijabla naziv="DomainObject.Predmet.ProtuStrankaListNazivFormatedOIB_1">
      <item>NARONA d.o.o. za trgovinu, OIB 34605796871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NARONA d.o.o. za trgovinu</izvorni_sadrzaj>
    <derivirana_varijabla naziv="DomainObject.Predmet.ProtustrankaIDrugi_1">NARONA d.o.o. za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NARONA d.o.o. za trgovinu, OIB 34605796871, Put Majdana 55, 21210 Solin</izvorni_sadrzaj>
    <derivirana_varijabla naziv="DomainObject.Predmet.ProtustrankaIDrugiAdressOIB_1">NARONA d.o.o. za trgovinu, OIB 34605796871, Put Majdana 55,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NARONA d.o.o. za trgovinu</item>
      <item>FINANCIJSKA AGENCIJA, PODRUŽNICA SPLIT</item>
    </izvorni_sadrzaj>
    <derivirana_varijabla naziv="DomainObject.Predmet.SudioniciListNaziv_1">
      <item>NARONA d.o.o. za trgovinu</item>
      <item>FINANCIJSKA AGENCIJA, PODRUŽNICA SPLIT</item>
    </derivirana_varijabla>
  </DomainObject.Predmet.SudioniciListNaziv>
  <DomainObject.Predmet.SudioniciListAdressOIB>
    <izvorni_sadrzaj>
      <item>NARONA d.o.o. za trgovinu, OIB 34605796871, Put Majdana 55,21210 Solin</item>
      <item>FINANCIJSKA AGENCIJA, PODRUŽNICA SPLIT, OIB 85821130368, Mažuranićevo šetalište 24b,21000 Split</item>
    </izvorni_sadrzaj>
    <derivirana_varijabla naziv="DomainObject.Predmet.SudioniciListAdressOIB_1">
      <item>NARONA d.o.o. za trgovinu, OIB 34605796871, Put Majdana 55,21210 Solin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34605796871</item>
      <item>, OIB 85821130368</item>
    </izvorni_sadrzaj>
    <derivirana_varijabla naziv="DomainObject.Predmet.SudioniciListNazivOIB_1">
      <item>, OIB 34605796871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3354</properties:Characters>
  <properties:Lines>97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2016-12-21T12:34:00Z</dcterms:created>
  <dc:creator>stanka grcic</dc:creator>
  <cp:lastModifiedBy>Mara Marčinko</cp:lastModifiedBy>
  <cp:lastPrinted>2017-01-20T09:37:00Z</cp:lastPrinted>
  <dcterms:modified xmlns:xsi="http://www.w3.org/2001/XMLSchema-instance" xsi:type="dcterms:W3CDTF">2017-01-20T09:38:00Z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