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21b3a" w14:paraId="4621b3a" w:rsidRDefault="00AE649C" w:rsidP="00FA5B5E" w:rsidR="00AE649C" w:rsidRPr="00B76F3C">
      <w:pPr>
        <w:pStyle w:val="Naslov3"/>
        <w15:collapsed w:val="false"/>
      </w:pPr>
    </w:p>
    <w:p w:rsidRDefault="004C688F" w:rsidP="004C688F" w:rsidR="004C688F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St-1354/2016-2.</w:t>
      </w:r>
    </w:p>
    <w:p w:rsidRDefault="004C688F" w:rsidP="004C688F" w:rsidR="004C688F">
      <w:pPr>
        <w:jc w:val="center"/>
        <w:rPr>
          <w:rFonts w:cs="Arial" w:hAnsi="Arial" w:ascii="Arial"/>
          <w:b/>
          <w:noProof/>
        </w:rPr>
      </w:pPr>
    </w:p>
    <w:p w:rsidRDefault="004C688F" w:rsidP="004C688F" w:rsidR="004C688F">
      <w:pPr>
        <w:jc w:val="center"/>
        <w:rPr>
          <w:rFonts w:cs="Arial" w:hAnsi="Arial" w:ascii="Arial"/>
          <w:b/>
          <w:noProof/>
        </w:rPr>
      </w:pPr>
    </w:p>
    <w:p w:rsidRDefault="004C688F" w:rsidP="004C688F" w:rsidR="004C688F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4C688F" w:rsidP="004C688F" w:rsidR="004C688F">
      <w:pPr>
        <w:rPr>
          <w:rFonts w:cs="Arial" w:hAnsi="Arial" w:ascii="Arial"/>
          <w:b/>
          <w:noProof/>
        </w:rPr>
      </w:pPr>
    </w:p>
    <w:p w:rsidRDefault="004C688F" w:rsidP="004C688F" w:rsidR="004C688F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4C688F" w:rsidP="004C688F" w:rsidR="004C688F">
      <w:pPr>
        <w:outlineLvl w:val="0"/>
        <w:rPr>
          <w:rFonts w:cs="Arial" w:hAnsi="Arial" w:ascii="Arial"/>
          <w:noProof/>
        </w:rPr>
      </w:pPr>
    </w:p>
    <w:p w:rsidRDefault="004C688F" w:rsidP="004C688F" w:rsidR="004C688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>povodom prijedloga FINANCIJSKE AGENCIJE, OIB: 85821130368, RC ZAGREB, Podružnica Bjelovar, F. Supila 4, za otvaranje stečajnog postupka nad dužnikom KUGLA j.d.o.o. za usluge i trgovinu iz Bjelovara, Marina Getaldića 10, MBS 010085235, OIB 31115467353, d</w:t>
      </w:r>
      <w:r>
        <w:rPr>
          <w:rFonts w:cs="Arial" w:hAnsi="Arial" w:ascii="Arial"/>
          <w:noProof/>
        </w:rPr>
        <w:t>ana 10. listopada 2016. godine</w:t>
      </w:r>
    </w:p>
    <w:p w:rsidRDefault="004C688F" w:rsidP="004C688F" w:rsidR="004C688F">
      <w:pPr>
        <w:ind w:firstLine="851"/>
        <w:jc w:val="both"/>
        <w:rPr>
          <w:rFonts w:cs="Arial" w:hAnsi="Arial" w:ascii="Arial"/>
          <w:noProof/>
        </w:rPr>
      </w:pPr>
    </w:p>
    <w:p w:rsidRDefault="004C688F" w:rsidP="004C688F" w:rsidR="004C688F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4C688F" w:rsidP="004C688F" w:rsidR="004C688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Pokreće se postupak radi utvrđivanja uvjeta za otvaranje stečajnog postupka nad dužnikom KUGLA j.d.o.o. za usluge i trgovinu iz Bjelovara, Marina Getaldića 10, MBS 010085235, OIB 31115467353.  </w:t>
      </w:r>
    </w:p>
    <w:p w:rsidRDefault="004C688F" w:rsidP="004C688F" w:rsidR="004C688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4C688F" w:rsidP="004C688F" w:rsidR="004C688F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12. prosinca 2016. godine u 11,00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4C688F" w:rsidP="004C688F" w:rsidR="004C688F">
      <w:pPr>
        <w:ind w:firstLine="851"/>
        <w:jc w:val="both"/>
        <w:rPr>
          <w:rFonts w:cs="Arial" w:hAnsi="Arial" w:ascii="Arial"/>
          <w:noProof/>
        </w:rPr>
      </w:pPr>
    </w:p>
    <w:p w:rsidRDefault="004C688F" w:rsidP="004C688F" w:rsidR="004C688F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Bjelovar</w:t>
      </w:r>
    </w:p>
    <w:p w:rsidRDefault="004C688F" w:rsidP="004C688F" w:rsidR="004C688F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Darko Binek</w:t>
      </w:r>
    </w:p>
    <w:p w:rsidRDefault="004C688F" w:rsidP="004C688F" w:rsidR="004C688F">
      <w:pPr>
        <w:ind w:left="851"/>
        <w:jc w:val="both"/>
        <w:rPr>
          <w:rFonts w:cs="Arial" w:hAnsi="Arial" w:ascii="Arial"/>
          <w:noProof/>
        </w:rPr>
      </w:pPr>
    </w:p>
    <w:p w:rsidRDefault="004C688F" w:rsidP="004C688F" w:rsidR="004C688F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III.Nalaže se zakonskom zastupniku dužnika Darko Binek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4C688F" w:rsidP="004C688F" w:rsidR="004C688F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</w:t>
      </w:r>
    </w:p>
    <w:p w:rsidRDefault="004C688F" w:rsidP="004C688F" w:rsidR="004C688F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4C688F" w:rsidP="004C688F" w:rsidR="004C688F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24. kolovoza 2016. dužnik u Očevidniku redoslijeda osnova za plaćanje ima evidentirane neizvršene osnove za plaćanje u neprekinutom razdoblju od 120 dana, u ukupnom iznosu od 57.880,99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4C688F" w:rsidP="004C688F" w:rsidR="004C688F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4C688F" w:rsidP="004C688F" w:rsidR="004C688F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4C688F" w:rsidP="004C688F" w:rsidR="004C688F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4C688F" w:rsidP="004C688F" w:rsidR="004C688F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10. listopada 2016. godine </w:t>
      </w:r>
      <w:bookmarkStart w:name="_GoBack" w:id="0"/>
      <w:bookmarkEnd w:id="0"/>
    </w:p>
    <w:p w:rsidRDefault="004C688F" w:rsidP="004C688F" w:rsidR="004C688F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4C688F" w:rsidP="004C688F" w:rsidR="004C688F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4C688F" w:rsidP="004C688F" w:rsidR="004C688F">
      <w:pPr>
        <w:jc w:val="both"/>
        <w:rPr>
          <w:rFonts w:cs="Arial" w:hAnsi="Arial" w:ascii="Arial"/>
          <w:noProof/>
        </w:rPr>
      </w:pPr>
    </w:p>
    <w:p w:rsidRDefault="004C688F" w:rsidP="004C688F" w:rsidR="004C688F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4C688F" w:rsidP="004C688F" w:rsidR="004C688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4C688F" w:rsidP="004C688F" w:rsidR="004C688F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DNA:-dužniku putem e-oglasne ploče </w:t>
      </w:r>
    </w:p>
    <w:p w:rsidRDefault="004C688F" w:rsidP="004C688F" w:rsidR="004C688F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4C688F" w:rsidP="004C688F" w:rsidR="004C688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-FINI, RC Zagreb, Podružnica Bjelovar, poštom i e-oglasnom pločom        </w:t>
      </w:r>
    </w:p>
    <w:p w:rsidRDefault="004C688F" w:rsidP="004C688F" w:rsidR="004C688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4C688F" w:rsidP="004C688F" w:rsidR="004C688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Bj.10.10.2016.g.</w:t>
      </w:r>
    </w:p>
    <w:p w:rsidRDefault="004C688F" w:rsidP="004C688F" w:rsidR="004C688F">
      <w:pPr>
        <w:rPr>
          <w:rFonts w:cs="Arial" w:hAnsi="Arial" w:ascii="Arial"/>
        </w:rPr>
      </w:pPr>
    </w:p>
    <w:p w:rsidRDefault="004C688F" w:rsidP="004C688F" w:rsidR="004C688F">
      <w:pPr>
        <w:jc w:val="both"/>
        <w:rPr>
          <w:rFonts w:cs="Arial" w:hAnsi="Arial" w:ascii="Arial"/>
        </w:rPr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C688F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190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St-1354/2016-2</izvorni_sadrzaj>
    <derivirana_varijabla naziv="DomainObject.Oznaka_1">St-1354/2016-2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1354</izvorni_sadrzaj>
    <derivirana_varijabla naziv="DomainObject.Predmet.Broj_1">1354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St-1354/2016</izvorni_sadrzaj>
    <derivirana_varijabla naziv="DomainObject.Predmet.OznakaBroj_1">St-1354/2016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KUGLA jednostavno društvo s ograničenom odgovornošću za usluge i trgovinu zastupanog po punomoćniku Darko Binek</izvorni_sadrzaj>
    <derivirana_varijabla naziv="DomainObject.Predmet.ProtustrankaFormated_1">  KUGLA jednostavno društvo s ograničenom odgovornošću za usluge i trgovinu zastupanog po punomoćniku Darko Binek</derivirana_varijabla>
  </DomainObject.Predmet.ProtustrankaFormated>
  <DomainObject.Predmet.ProtustrankaFormatedOIB>
    <izvorni_sadrzaj>  KUGLA jednostavno društvo s ograničenom odgovornošću za usluge i trgovinu, OIB 31115467353 zastupanog po punomoćniku Darko Binek</izvorni_sadrzaj>
    <derivirana_varijabla naziv="DomainObject.Predmet.ProtustrankaFormatedOIB_1">  KUGLA jednostavno društvo s ograničenom odgovornošću za usluge i trgovinu, OIB 31115467353 zastupanog po punomoćniku Darko Binek</derivirana_varijabla>
  </DomainObject.Predmet.ProtustrankaFormatedOIB>
  <DomainObject.Predmet.ProtustrankaFormatedWithAdress>
    <izvorni_sadrzaj> KUGLA jednostavno društvo s ograničenom odgovornošću za usluge i trgovinu, Marina Getaldića 10, 43000 Bjelovar zastupanog po punomoćniku Darko Binek</izvorni_sadrzaj>
    <derivirana_varijabla naziv="DomainObject.Predmet.ProtustrankaFormatedWithAdress_1"> KUGLA jednostavno društvo s ograničenom odgovornošću za usluge i trgovinu, Marina Getaldića 10, 43000 Bjelovar zastupanog po punomoćniku Darko Binek</derivirana_varijabla>
  </DomainObject.Predmet.ProtustrankaFormatedWithAdress>
  <DomainObject.Predmet.ProtustrankaFormatedWithAdressOIB>
    <izvorni_sadrzaj> KUGLA jednostavno društvo s ograničenom odgovornošću za usluge i trgovinu, OIB 31115467353, Marina Getaldića 10, 43000 Bjelovar zastupanog po punomoćniku Darko Binek</izvorni_sadrzaj>
    <derivirana_varijabla naziv="DomainObject.Predmet.ProtustrankaFormatedWithAdressOIB_1"> KUGLA jednostavno društvo s ograničenom odgovornošću za usluge i trgovinu, OIB 31115467353, Marina Getaldića 10, 43000 Bjelovar zastupanog po punomoćniku Darko Binek</derivirana_varijabla>
  </DomainObject.Predmet.ProtustrankaFormatedWithAdressOIB>
  <DomainObject.Predmet.ProtustrankaWithAdress>
    <izvorni_sadrzaj>KUGLA jednostavno društvo s ograničenom odgovornošću za usluge i trgovinu Marina Getaldića 10, 43000 Bjelovar</izvorni_sadrzaj>
    <derivirana_varijabla naziv="DomainObject.Predmet.ProtustrankaWithAdress_1">KUGLA jednostavno društvo s ograničenom odgovornošću za usluge i trgovinu Marina Getaldića 10, 43000 Bjelovar</derivirana_varijabla>
  </DomainObject.Predmet.ProtustrankaWithAdress>
  <DomainObject.Predmet.ProtustrankaWithAdressOIB>
    <izvorni_sadrzaj>KUGLA jednostavno društvo s ograničenom odgovornošću za usluge i trgovinu, OIB 31115467353, Marina Getaldića 10, 43000 Bjelovar</izvorni_sadrzaj>
    <derivirana_varijabla naziv="DomainObject.Predmet.ProtustrankaWithAdressOIB_1">KUGLA jednostavno društvo s ograničenom odgovornošću za usluge i trgovinu, OIB 31115467353, Marina Getaldića 10, 43000 Bjelovar</derivirana_varijabla>
  </DomainObject.Predmet.ProtustrankaWithAdressOIB>
  <DomainObject.Predmet.ProtustrankaNazivFormated>
    <izvorni_sadrzaj>KUGLA jednostavno društvo s ograničenom odgovornošću za usluge i trgovinu</izvorni_sadrzaj>
    <derivirana_varijabla naziv="DomainObject.Predmet.ProtustrankaNazivFormated_1">KUGLA jednostavno društvo s ograničenom odgovornošću za usluge i trgovinu</derivirana_varijabla>
  </DomainObject.Predmet.ProtustrankaNazivFormated>
  <DomainObject.Predmet.ProtustrankaNazivFormatedOIB>
    <izvorni_sadrzaj>KUGLA jednostavno društvo s ograničenom odgovornošću za usluge i trgovinu, OIB 31115467353</izvorni_sadrzaj>
    <derivirana_varijabla naziv="DomainObject.Predmet.ProtustrankaNazivFormatedOIB_1">KUGLA jednostavno društvo s ograničenom odgovornošću za usluge i trgovinu, OIB 31115467353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KUGLA jednostavno društvo s ograničenom odgovornošću za usluge i trgovinu zastupanog po punomoćniku Darko Binek</item>
    </izvorni_sadrzaj>
    <derivirana_varijabla naziv="DomainObject.Predmet.ProtuStrankaListFormated_1">
      <item>KUGLA jednostavno društvo s ograničenom odgovornošću za usluge i trgovinu zastupanog po punomoćniku Darko Binek</item>
    </derivirana_varijabla>
  </DomainObject.Predmet.ProtuStrankaListFormated>
  <DomainObject.Predmet.ProtuStrankaListFormatedOIB>
    <izvorni_sadrzaj>
      <item>KUGLA jednostavno društvo s ograničenom odgovornošću za usluge i trgovinu, OIB 31115467353 zastupanog po punomoćniku Darko Binek</item>
    </izvorni_sadrzaj>
    <derivirana_varijabla naziv="DomainObject.Predmet.ProtuStrankaListFormatedOIB_1">
      <item>KUGLA jednostavno društvo s ograničenom odgovornošću za usluge i trgovinu, OIB 31115467353 zastupanog po punomoćniku Darko Binek</item>
    </derivirana_varijabla>
  </DomainObject.Predmet.ProtuStrankaListFormatedOIB>
  <DomainObject.Predmet.ProtuStrankaListFormatedWithAdress>
    <izvorni_sadrzaj>
      <item>KUGLA jednostavno društvo s ograničenom odgovornošću za usluge i trgovinu, Marina Getaldića 10, 43000 Bjelovar zastupanog po punomoćniku Darko Binek</item>
    </izvorni_sadrzaj>
    <derivirana_varijabla naziv="DomainObject.Predmet.ProtuStrankaListFormatedWithAdress_1">
      <item>KUGLA jednostavno društvo s ograničenom odgovornošću za usluge i trgovinu, Marina Getaldića 10, 43000 Bjelovar zastupanog po punomoćniku Darko Binek</item>
    </derivirana_varijabla>
  </DomainObject.Predmet.ProtuStrankaListFormatedWithAdress>
  <DomainObject.Predmet.ProtuStrankaListFormatedWithAdressOIB>
    <izvorni_sadrzaj>
      <item>KUGLA jednostavno društvo s ograničenom odgovornošću za usluge i trgovinu, OIB 31115467353, Marina Getaldića 10, 43000 Bjelovar zastupanog po punomoćniku Darko Binek</item>
    </izvorni_sadrzaj>
    <derivirana_varijabla naziv="DomainObject.Predmet.ProtuStrankaListFormatedWithAdressOIB_1">
      <item>KUGLA jednostavno društvo s ograničenom odgovornošću za usluge i trgovinu, OIB 31115467353, Marina Getaldića 10, 43000 Bjelovar zastupanog po punomoćniku Darko Binek</item>
    </derivirana_varijabla>
  </DomainObject.Predmet.ProtuStrankaListFormatedWithAdressOIB>
  <DomainObject.Predmet.ProtuStrankaListNazivFormated>
    <izvorni_sadrzaj>
      <item>KUGLA jednostavno društvo s ograničenom odgovornošću za usluge i trgovinu</item>
    </izvorni_sadrzaj>
    <derivirana_varijabla naziv="DomainObject.Predmet.ProtuStrankaListNazivFormated_1">
      <item>KUGLA jednostavno društvo s ograničenom odgovornošću za usluge i trgovinu</item>
    </derivirana_varijabla>
  </DomainObject.Predmet.ProtuStrankaListNazivFormated>
  <DomainObject.Predmet.ProtuStrankaListNazivFormatedOIB>
    <izvorni_sadrzaj>
      <item>KUGLA jednostavno društvo s ograničenom odgovornošću za usluge i trgovinu, OIB 31115467353</item>
    </izvorni_sadrzaj>
    <derivirana_varijabla naziv="DomainObject.Predmet.ProtuStrankaListNazivFormatedOIB_1">
      <item>KUGLA jednostavno društvo s ograničenom odgovornošću za usluge i trgovinu, OIB 31115467353</item>
    </derivirana_varijabla>
  </DomainObject.Predmet.ProtuStrankaListNazivFormatedOIB>
  <DomainObject.Predmet.OstaliListFormated>
    <izvorni_sadrzaj>
      <item>Darko Binek punomoćnik sudionika u postupku KUGLA jednostavno društvo s ograničenom odgovornošću za usluge i trgovinu</item>
    </izvorni_sadrzaj>
    <derivirana_varijabla naziv="DomainObject.Predmet.OstaliListFormated_1">
      <item>Darko Binek punomoćnik sudionika u postupku KUGLA jednostavno društvo s ograničenom odgovornošću za usluge i trgovinu</item>
    </derivirana_varijabla>
  </DomainObject.Predmet.OstaliListFormated>
  <DomainObject.Predmet.OstaliListFormatedOIB>
    <izvorni_sadrzaj>
      <item>Darko Binek, OIB 14551701560 punomoćnik sudionika u postupku KUGLA jednostavno društvo s ograničenom odgovornošću za usluge i trgovinu</item>
    </izvorni_sadrzaj>
    <derivirana_varijabla naziv="DomainObject.Predmet.OstaliListFormatedOIB_1">
      <item>Darko Binek, OIB 14551701560 punomoćnik sudionika u postupku KUGLA jednostavno društvo s ograničenom odgovornošću za usluge i trgovinu</item>
    </derivirana_varijabla>
  </DomainObject.Predmet.OstaliListFormatedOIB>
  <DomainObject.Predmet.OstaliListFormatedWithAdress>
    <izvorni_sadrzaj>
      <item>Darko Binek, Alojzija Stepinca 19., 43000 Bjelovar punomoćnik sudionika u postupku KUGLA jednostavno društvo s ograničenom odgovornošću za usluge i trgovinu</item>
    </izvorni_sadrzaj>
    <derivirana_varijabla naziv="DomainObject.Predmet.OstaliListFormatedWithAdress_1">
      <item>Darko Binek, Alojzija Stepinca 19., 43000 Bjelovar punomoćnik sudionika u postupku KUGLA jednostavno društvo s ograničenom odgovornošću za usluge i trgovinu</item>
    </derivirana_varijabla>
  </DomainObject.Predmet.OstaliListFormatedWithAdress>
  <DomainObject.Predmet.OstaliListFormatedWithAdressOIB>
    <izvorni_sadrzaj>
      <item>Darko Binek, OIB 14551701560, Alojzija Stepinca 19., 43000 Bjelovar punomoćnik sudionika u postupku KUGLA jednostavno društvo s ograničenom odgovornošću za usluge i trgovinu</item>
    </izvorni_sadrzaj>
    <derivirana_varijabla naziv="DomainObject.Predmet.OstaliListFormatedWithAdressOIB_1">
      <item>Darko Binek, OIB 14551701560, Alojzija Stepinca 19., 43000 Bjelovar punomoćnik sudionika u postupku KUGLA jednostavno društvo s ograničenom odgovornošću za usluge i trgovinu</item>
    </derivirana_varijabla>
  </DomainObject.Predmet.OstaliListFormatedWithAdressOIB>
  <DomainObject.Predmet.OstaliListNazivFormated>
    <izvorni_sadrzaj>
      <item>Darko Binek</item>
    </izvorni_sadrzaj>
    <derivirana_varijabla naziv="DomainObject.Predmet.OstaliListNazivFormated_1">
      <item>Darko Binek</item>
    </derivirana_varijabla>
  </DomainObject.Predmet.OstaliListNazivFormated>
  <DomainObject.Predmet.OstaliListNazivFormatedOIB>
    <izvorni_sadrzaj>
      <item>Darko Binek, OIB 14551701560</item>
    </izvorni_sadrzaj>
    <derivirana_varijabla naziv="DomainObject.Predmet.OstaliListNazivFormatedOIB_1">
      <item>Darko Binek, OIB 14551701560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>St-1354/2016-2</izvorni_sadrzaj>
    <derivirana_varijabla naziv="DomainObject.PoslovniBrojDokumenta_1">St-1354/2016-2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KUGLA jednostavno društvo s ograničenom odgovornošću za usluge i trgovinu</izvorni_sadrzaj>
    <derivirana_varijabla naziv="DomainObject.Predmet.ProtustrankaIDrugi_1">KUGLA jednostavno društvo s ograničenom odgovornošću za usluge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KUGLA jednostavno društvo s ograničenom odgovornošću za usluge i trgovinu, OIB 31115467353, Marina Getaldića 10, 43000 Bjelovar</izvorni_sadrzaj>
    <derivirana_varijabla naziv="DomainObject.Predmet.ProtustrankaIDrugiAdressOIB_1">KUGLA jednostavno društvo s ograničenom odgovornošću za usluge i trgovinu, OIB 31115467353, Marina Getaldića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KUGLA jednostavno društvo s ograničenom odgovornošću za usluge i trgovinu</item>
      <item>Darko Binek</item>
    </izvorni_sadrzaj>
    <derivirana_varijabla naziv="DomainObject.Predmet.SudioniciListNaziv_1">
      <item>FINA, RC ZAGREB, Podružnica Bjelovar</item>
      <item>KUGLA jednostavno društvo s ograničenom odgovornošću za usluge i trgovinu</item>
      <item>Darko Binek</item>
    </derivirana_varijabla>
  </DomainObject.Predmet.SudioniciListNaziv>
  <DomainObject.Predmet.SudioniciListAdressOIB>
    <izvorni_sadrzaj>
      <item>FINA, RC ZAGREB, Podružnica Bjelovar, OIB 85821130368, F. Supila 4,43000 Bjelovar</item>
      <item>KUGLA jednostavno društvo s ograničenom odgovornošću za usluge i trgovinu, OIB 31115467353, Marina Getaldića 10,43000 Bjelovar</item>
      <item>Darko Binek, OIB 14551701560, Alojzija Stepinca 19.,43000 Bjelovar</item>
    </izvorni_sadrzaj>
    <derivirana_varijabla naziv="DomainObject.Predmet.SudioniciListAdressOIB_1">
      <item>FINA, RC ZAGREB, Podružnica Bjelovar, OIB 85821130368, F. Supila 4,43000 Bjelovar</item>
      <item>KUGLA jednostavno društvo s ograničenom odgovornošću za usluge i trgovinu, OIB 31115467353, Marina Getaldića 10,43000 Bjelovar</item>
      <item>Darko Binek, OIB 14551701560, Alojzija Stepinca 19.,43000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5D6C5B-9485-4CDA-9284-5F7AF0602C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491</properties:Words>
  <properties:Characters>2778</properties:Characters>
  <properties:Lines>74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2016-10-10T05:49:00Z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St-1354/2016-2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