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42ab" w14:paraId="97d42ab" w:rsidRDefault="00951635" w:rsidP="00951635" w:rsidR="0095163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635" w:rsidP="00951635" w:rsidR="0095163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51635" w:rsidP="00951635" w:rsidR="0095163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51635" w:rsidP="00951635" w:rsidR="0095163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51635" w:rsidP="00951635" w:rsidR="0095163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51635" w:rsidP="00951635" w:rsidR="0095163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51635" w:rsidP="00951635" w:rsidR="00951635" w:rsidRPr="005D578C">
      <w:pPr>
        <w:jc w:val="center"/>
        <w:rPr>
          <w:rFonts w:cs="Times New Roman" w:eastAsia="Times New Roman"/>
          <w:szCs w:val="24"/>
        </w:rPr>
      </w:pPr>
    </w:p>
    <w:p w:rsidRDefault="00951635" w:rsidP="00951635" w:rsidR="009516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51635" w:rsidP="00951635" w:rsidR="00951635" w:rsidRPr="005D578C">
      <w:pPr>
        <w:rPr>
          <w:rFonts w:cs="Times New Roman" w:eastAsia="Times New Roman"/>
          <w:szCs w:val="24"/>
        </w:rPr>
      </w:pPr>
    </w:p>
    <w:p w:rsidRDefault="00951635" w:rsidP="00951635" w:rsidR="00951635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„BHUMI“ UDRUGA ZA EKOLOGIJU I UNAPREĐENJE KVALITETE ŽIVLJENJA, Pula, Maksimijanova 8, OIB 30906449004, reg. br. 18001363, 20. travnja 2016.</w:t>
      </w:r>
    </w:p>
    <w:p w:rsidRDefault="00951635" w:rsidP="00951635" w:rsidR="00951635" w:rsidRPr="005D578C">
      <w:pPr>
        <w:rPr>
          <w:rFonts w:cs="Times New Roman" w:eastAsia="Times New Roman"/>
          <w:szCs w:val="24"/>
        </w:rPr>
      </w:pPr>
    </w:p>
    <w:p w:rsidRDefault="00951635" w:rsidP="00951635" w:rsidR="009516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51635" w:rsidP="00951635" w:rsidR="00951635" w:rsidRPr="005D578C">
      <w:pPr>
        <w:rPr>
          <w:rFonts w:cs="Times New Roman" w:eastAsia="Times New Roman"/>
          <w:szCs w:val="24"/>
        </w:rPr>
      </w:pPr>
    </w:p>
    <w:p w:rsidRDefault="00951635" w:rsidP="00951635" w:rsidR="00951635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„BHUMI“ UDRUGA ZA EKOLOGIJU I UNAPREĐENJE KVALITETE ŽIVLJENJA, Pula, Maksimijanova 8, OIB 30906449004, reg. br. 18001363.</w:t>
      </w:r>
    </w:p>
    <w:p w:rsidRDefault="00951635" w:rsidP="00951635" w:rsidR="00951635" w:rsidRPr="005D578C">
      <w:pPr>
        <w:ind w:firstLine="709"/>
        <w:rPr>
          <w:rFonts w:cs="Times New Roman" w:eastAsia="Times New Roman"/>
          <w:szCs w:val="24"/>
        </w:rPr>
      </w:pPr>
    </w:p>
    <w:p w:rsidRDefault="00951635" w:rsidP="00951635" w:rsidR="00951635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ED6827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951635" w:rsidP="00951635" w:rsidR="00951635">
      <w:pPr>
        <w:ind w:firstLine="708"/>
        <w:rPr>
          <w:rFonts w:cs="Times New Roman" w:eastAsia="Times New Roman"/>
          <w:szCs w:val="20"/>
        </w:rPr>
      </w:pPr>
    </w:p>
    <w:p w:rsidRDefault="00951635" w:rsidP="00951635" w:rsidR="0095163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„BHUMI“ UDRUGA ZA EKOLOGIJU I UNAPREĐENJE KVALITETE ŽIVLJENJA, Pula, Maksimijanova 8, OIB 30906449004, reg. br. 18001363.</w:t>
      </w:r>
    </w:p>
    <w:p w:rsidRDefault="00951635" w:rsidP="00951635" w:rsidR="00951635">
      <w:pPr>
        <w:ind w:firstLine="709"/>
        <w:rPr>
          <w:rFonts w:cs="Times New Roman" w:eastAsia="Times New Roman"/>
          <w:szCs w:val="24"/>
        </w:rPr>
      </w:pPr>
    </w:p>
    <w:p w:rsidRDefault="00951635" w:rsidP="00951635" w:rsidR="0095163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„BHUMI“ UDRUGA ZA EKOLOGIJU I UNAPREĐENJE KVALITETE ŽIVLJENJA, Pula, Maksimijanova 8, OIB 30906449004, reg. br. 18001363, iz Registra udruga u Republici Hrvatskoj.</w:t>
      </w:r>
    </w:p>
    <w:p w:rsidRDefault="00951635" w:rsidP="00951635" w:rsidR="00951635">
      <w:pPr>
        <w:rPr>
          <w:rFonts w:cs="Times New Roman" w:eastAsia="Times New Roman"/>
          <w:szCs w:val="24"/>
        </w:rPr>
      </w:pPr>
    </w:p>
    <w:p w:rsidRDefault="00951635" w:rsidP="00951635" w:rsidR="00951635" w:rsidRPr="005D578C">
      <w:pPr>
        <w:rPr>
          <w:rFonts w:cs="Times New Roman" w:eastAsia="Times New Roman"/>
          <w:szCs w:val="24"/>
        </w:rPr>
      </w:pPr>
    </w:p>
    <w:p w:rsidRDefault="00951635" w:rsidP="00951635" w:rsidR="0095163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51635" w:rsidP="00951635" w:rsidR="00951635">
      <w:pPr>
        <w:ind w:firstLine="708"/>
        <w:rPr>
          <w:rFonts w:cs="Times New Roman" w:eastAsia="Times New Roman"/>
          <w:szCs w:val="24"/>
        </w:rPr>
      </w:pPr>
    </w:p>
    <w:p w:rsidRDefault="00951635" w:rsidP="00951635" w:rsidR="00951635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„BHUMI“ UDRUGA ZA EKOLOGIJU I UNAPREĐENJE KVALITETE ŽIVLJENJA, 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St-422/2015-3 od 30. studenog 2015. pokrenuo skraćeni </w:t>
      </w:r>
      <w:r>
        <w:rPr>
          <w:rFonts w:eastAsiaTheme="minorHAnsi"/>
          <w:lang w:eastAsia="en-US"/>
        </w:rPr>
        <w:lastRenderedPageBreak/>
        <w:t xml:space="preserve">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15. prosinca 2015. objavio oglas posl. br. 11 St-422/2015-4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51635" w:rsidP="00951635" w:rsidR="0095163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51635" w:rsidP="00951635" w:rsidR="00951635" w:rsidRPr="005D578C">
      <w:pPr>
        <w:rPr>
          <w:rFonts w:cs="Times New Roman" w:eastAsia="Times New Roman"/>
          <w:szCs w:val="24"/>
        </w:rPr>
      </w:pPr>
    </w:p>
    <w:p w:rsidRDefault="00951635" w:rsidP="00951635" w:rsidR="009516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20.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51635" w:rsidP="00951635" w:rsidR="00951635" w:rsidRPr="005D578C">
      <w:pPr>
        <w:jc w:val="center"/>
        <w:rPr>
          <w:rFonts w:cs="Times New Roman" w:eastAsia="Times New Roman"/>
          <w:szCs w:val="24"/>
        </w:rPr>
      </w:pPr>
    </w:p>
    <w:p w:rsidRDefault="00951635" w:rsidP="00951635" w:rsidR="0095163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51635" w:rsidP="00951635" w:rsidR="0095163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A43D71">
        <w:rPr>
          <w:rFonts w:cs="Times New Roman" w:eastAsia="Times New Roman"/>
          <w:szCs w:val="24"/>
        </w:rPr>
        <w:t>, v. r.</w:t>
      </w:r>
    </w:p>
    <w:p w:rsidRDefault="00951635" w:rsidP="00951635" w:rsidR="00951635">
      <w:pPr>
        <w:jc w:val="left"/>
        <w:rPr>
          <w:rFonts w:cs="Times New Roman" w:eastAsia="Times New Roman"/>
          <w:szCs w:val="24"/>
        </w:rPr>
      </w:pPr>
    </w:p>
    <w:p w:rsidRDefault="00951635" w:rsidP="00951635" w:rsidR="00951635" w:rsidRPr="005D578C">
      <w:pPr>
        <w:jc w:val="left"/>
        <w:rPr>
          <w:rFonts w:cs="Times New Roman" w:eastAsia="Times New Roman"/>
          <w:szCs w:val="24"/>
        </w:rPr>
      </w:pPr>
    </w:p>
    <w:p w:rsidRDefault="00951635" w:rsidP="00951635" w:rsidR="0095163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51635" w:rsidP="00951635" w:rsidR="00951635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951635" w:rsidP="00951635" w:rsidR="009516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51635" w:rsidP="00951635" w:rsidR="00951635">
      <w:pPr>
        <w:rPr>
          <w:rFonts w:cs="Times New Roman" w:eastAsia="Times New Roman"/>
          <w:szCs w:val="24"/>
        </w:rPr>
      </w:pPr>
    </w:p>
    <w:p w:rsidRDefault="00951635" w:rsidP="00951635" w:rsidR="00951635" w:rsidRPr="005D578C">
      <w:pPr>
        <w:rPr>
          <w:rFonts w:cs="Times New Roman" w:eastAsia="Times New Roman"/>
          <w:szCs w:val="24"/>
        </w:rPr>
      </w:pPr>
    </w:p>
    <w:p w:rsidRDefault="00951635" w:rsidP="00951635" w:rsidR="0095163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51635" w:rsidP="00951635" w:rsidR="009516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51635" w:rsidP="00951635" w:rsidR="009516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„BHUMI“ UDRUGA ZA EKOLOGIJU I UNAPREĐENJE KVALITETE ŽIVLJENJA, Pula, Maksimijanova 8,</w:t>
      </w:r>
    </w:p>
    <w:p w:rsidRDefault="00951635" w:rsidP="00951635" w:rsidR="0095163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Carrrina 5, </w:t>
      </w:r>
    </w:p>
    <w:p w:rsidRDefault="00951635" w:rsidP="00951635" w:rsidR="009516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51635" w:rsidP="00951635" w:rsidR="0095163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951635" w:rsidP="00951635" w:rsidR="009516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951635" w:rsidP="00951635" w:rsidR="009516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951635" w:rsidP="00951635" w:rsidR="009516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951635" w:rsidP="00951635" w:rsidR="00951635"/>
    <w:p w:rsidRDefault="00951635" w:rsidP="00951635" w:rsidR="00951635"/>
    <w:p w:rsidRDefault="00951635" w:rsidP="00951635" w:rsidR="00951635"/>
    <w:p w:rsidRDefault="00951635" w:rsidP="00951635" w:rsidR="00951635"/>
    <w:p w:rsidRDefault="00951635" w:rsidP="00951635" w:rsidR="00951635"/>
    <w:p w:rsidRDefault="00951635" w:rsidP="00951635" w:rsidR="00951635"/>
    <w:p w:rsidRDefault="00951635" w:rsidP="00951635" w:rsidR="00951635"/>
    <w:p w:rsidRDefault="00951635" w:rsidR="00951635"/>
    <w:sectPr w:rsidSect="00E31E29" w:rsidR="0095163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FB6" w:rsidP="00951635" w:rsidR="00185FB6">
      <w:r>
        <w:separator/>
      </w:r>
    </w:p>
  </w:endnote>
  <w:endnote w:id="0" w:type="continuationSeparator">
    <w:p w:rsidRDefault="00185FB6" w:rsidP="00951635" w:rsidR="00185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FB6" w:rsidP="00951635" w:rsidR="00185FB6">
      <w:r>
        <w:separator/>
      </w:r>
    </w:p>
  </w:footnote>
  <w:footnote w:id="0" w:type="continuationSeparator">
    <w:p w:rsidRDefault="00185FB6" w:rsidP="00951635" w:rsidR="00185F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FB6" w:rsidP="00AE43C7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E1E2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</w:t>
    </w:r>
    <w:r w:rsidR="00951635">
      <w:rPr>
        <w:szCs w:val="24"/>
      </w:rPr>
      <w:t>422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FB6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2 St-</w:t>
    </w:r>
    <w:r w:rsidR="00951635">
      <w:rPr>
        <w:szCs w:val="24"/>
      </w:rPr>
      <w:t>422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1DD"/>
    <w:rsid w:val="00185FB6"/>
    <w:rsid w:val="003A41DD"/>
    <w:rsid w:val="004F5027"/>
    <w:rsid w:val="006C6CE1"/>
    <w:rsid w:val="00951635"/>
    <w:rsid w:val="009E1E2A"/>
    <w:rsid w:val="00A43D7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163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163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5163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1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163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16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163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E2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E1E2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E1E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E1E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163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163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5163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1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163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16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163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E2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E1E2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E1E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E1E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St-422/2015</izvorni_sadrzaj>
    <derivirana_varijabla naziv="DomainObject.Predmet.OznakaBroj_1">St-422/2015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"BHUMI" UDRUGA ZA EKOLOGIJU I UNAPREĐENJE KVALITETE ŽIVLJENJA, PULA</izvorni_sadrzaj>
    <derivirana_varijabla naziv="DomainObject.Predmet.ProtustrankaFormated_1">  "BHUMI" UDRUGA ZA EKOLOGIJU I UNAPREĐENJE KVALITETE ŽIVLJENJA, PULA</derivirana_varijabla>
  </DomainObject.Predmet.ProtustrankaFormated>
  <DomainObject.Predmet.ProtustrankaFormatedOIB>
    <izvorni_sadrzaj>  "BHUMI" UDRUGA ZA EKOLOGIJU I UNAPREĐENJE KVALITETE ŽIVLJENJA, PULA, OIB 30906449004</izvorni_sadrzaj>
    <derivirana_varijabla naziv="DomainObject.Predmet.ProtustrankaFormatedOIB_1">  "BHUMI" UDRUGA ZA EKOLOGIJU I UNAPREĐENJE KVALITETE ŽIVLJENJA, PULA, OIB 30906449004</derivirana_varijabla>
  </DomainObject.Predmet.ProtustrankaFormatedOIB>
  <DomainObject.Predmet.ProtustrankaFormatedWithAdress>
    <izvorni_sadrzaj> "BHUMI" UDRUGA ZA EKOLOGIJU I UNAPREĐENJE KVALITETE ŽIVLJENJA, PULA, Maksimijanova 8, 52100 Pula</izvorni_sadrzaj>
    <derivirana_varijabla naziv="DomainObject.Predmet.ProtustrankaFormatedWithAdress_1"> "BHUMI" UDRUGA ZA EKOLOGIJU I UNAPREĐENJE KVALITETE ŽIVLJENJA, PULA, Maksimijanova 8, 52100 Pula</derivirana_varijabla>
  </DomainObject.Predmet.ProtustrankaFormatedWithAdress>
  <DomainObject.Predmet.ProtustrankaFormatedWithAdressOIB>
    <izvorni_sadrzaj> "BHUMI" UDRUGA ZA EKOLOGIJU I UNAPREĐENJE KVALITETE ŽIVLJENJA, PULA, OIB 30906449004, Maksimijanova 8, 52100 Pula</izvorni_sadrzaj>
    <derivirana_varijabla naziv="DomainObject.Predmet.ProtustrankaFormatedWithAdressOIB_1"> "BHUMI" UDRUGA ZA EKOLOGIJU I UNAPREĐENJE KVALITETE ŽIVLJENJA, PULA, OIB 30906449004, Maksimijanova 8, 52100 Pula</derivirana_varijabla>
  </DomainObject.Predmet.ProtustrankaFormatedWithAdressOIB>
  <DomainObject.Predmet.ProtustrankaWithAdress>
    <izvorni_sadrzaj>"BHUMI" UDRUGA ZA EKOLOGIJU I UNAPREĐENJE KVALITETE ŽIVLJENJA, PULA Maksimijanova 8, 52100 Pula</izvorni_sadrzaj>
    <derivirana_varijabla naziv="DomainObject.Predmet.ProtustrankaWithAdress_1">"BHUMI" UDRUGA ZA EKOLOGIJU I UNAPREĐENJE KVALITETE ŽIVLJENJA, PULA Maksimijanova 8, 52100 Pula</derivirana_varijabla>
  </DomainObject.Predmet.ProtustrankaWithAdress>
  <DomainObject.Predmet.ProtustrankaWithAdressOIB>
    <izvorni_sadrzaj>"BHUMI" UDRUGA ZA EKOLOGIJU I UNAPREĐENJE KVALITETE ŽIVLJENJA, PULA, OIB 30906449004, Maksimijanova 8, 52100 Pula</izvorni_sadrzaj>
    <derivirana_varijabla naziv="DomainObject.Predmet.ProtustrankaWithAdressOIB_1">"BHUMI" UDRUGA ZA EKOLOGIJU I UNAPREĐENJE KVALITETE ŽIVLJENJA, PULA, OIB 30906449004, Maksimijanova 8, 52100 Pula</derivirana_varijabla>
  </DomainObject.Predmet.ProtustrankaWithAdressOIB>
  <DomainObject.Predmet.ProtustrankaNazivFormated>
    <izvorni_sadrzaj>"BHUMI" UDRUGA ZA EKOLOGIJU I UNAPREĐENJE KVALITETE ŽIVLJENJA, PULA</izvorni_sadrzaj>
    <derivirana_varijabla naziv="DomainObject.Predmet.ProtustrankaNazivFormated_1">"BHUMI" UDRUGA ZA EKOLOGIJU I UNAPREĐENJE KVALITETE ŽIVLJENJA, PULA</derivirana_varijabla>
  </DomainObject.Predmet.ProtustrankaNazivFormated>
  <DomainObject.Predmet.ProtustrankaNazivFormatedOIB>
    <izvorni_sadrzaj>"BHUMI" UDRUGA ZA EKOLOGIJU I UNAPREĐENJE KVALITETE ŽIVLJENJA, PULA, OIB 30906449004</izvorni_sadrzaj>
    <derivirana_varijabla naziv="DomainObject.Predmet.ProtustrankaNazivFormatedOIB_1">"BHUMI" UDRUGA ZA EKOLOGIJU I UNAPREĐENJE KVALITETE ŽIVLJENJA, PULA, OIB 30906449004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51651.59</izvorni_sadrzaj>
    <derivirana_varijabla naziv="DomainObject.Predmet.TrenutnaVrijednost_1">51651.59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"BHUMI" UDRUGA ZA EKOLOGIJU I UNAPREĐENJE KVALITETE ŽIVLJENJA, PULA</item>
    </izvorni_sadrzaj>
    <derivirana_varijabla naziv="DomainObject.Predmet.ProtuStrankaListFormated_1">
      <item>"BHUMI" UDRUGA ZA EKOLOGIJU I UNAPREĐENJE KVALITETE ŽIVLJENJA, PULA</item>
    </derivirana_varijabla>
  </DomainObject.Predmet.ProtuStrankaListFormated>
  <DomainObject.Predmet.ProtuStrankaListFormatedOIB>
    <izvorni_sadrzaj>
      <item>"BHUMI" UDRUGA ZA EKOLOGIJU I UNAPREĐENJE KVALITETE ŽIVLJENJA, PULA, OIB 30906449004</item>
    </izvorni_sadrzaj>
    <derivirana_varijabla naziv="DomainObject.Predmet.ProtuStrankaListFormatedOIB_1">
      <item>"BHUMI" UDRUGA ZA EKOLOGIJU I UNAPREĐENJE KVALITETE ŽIVLJENJA, PULA, OIB 30906449004</item>
    </derivirana_varijabla>
  </DomainObject.Predmet.ProtuStrankaListFormatedOIB>
  <DomainObject.Predmet.ProtuStrankaListFormatedWithAdress>
    <izvorni_sadrzaj>
      <item>"BHUMI" UDRUGA ZA EKOLOGIJU I UNAPREĐENJE KVALITETE ŽIVLJENJA, PULA, Maksimijanova 8, 52100 Pula</item>
    </izvorni_sadrzaj>
    <derivirana_varijabla naziv="DomainObject.Predmet.ProtuStrankaListFormatedWithAdress_1">
      <item>"BHUMI" UDRUGA ZA EKOLOGIJU I UNAPREĐENJE KVALITETE ŽIVLJENJA, PULA, Maksimijanova 8, 52100 Pula</item>
    </derivirana_varijabla>
  </DomainObject.Predmet.ProtuStrankaListFormatedWithAdress>
  <DomainObject.Predmet.ProtuStrankaListFormatedWithAdressOIB>
    <izvorni_sadrzaj>
      <item>"BHUMI" UDRUGA ZA EKOLOGIJU I UNAPREĐENJE KVALITETE ŽIVLJENJA, PULA, OIB 30906449004, Maksimijanova 8, 52100 Pula</item>
    </izvorni_sadrzaj>
    <derivirana_varijabla naziv="DomainObject.Predmet.ProtuStrankaListFormatedWithAdressOIB_1">
      <item>"BHUMI" UDRUGA ZA EKOLOGIJU I UNAPREĐENJE KVALITETE ŽIVLJENJA, PULA, OIB 30906449004, Maksimijanova 8, 52100 Pula</item>
    </derivirana_varijabla>
  </DomainObject.Predmet.ProtuStrankaListFormatedWithAdressOIB>
  <DomainObject.Predmet.ProtuStrankaListNazivFormated>
    <izvorni_sadrzaj>
      <item>"BHUMI" UDRUGA ZA EKOLOGIJU I UNAPREĐENJE KVALITETE ŽIVLJENJA, PULA</item>
    </izvorni_sadrzaj>
    <derivirana_varijabla naziv="DomainObject.Predmet.ProtuStrankaListNazivFormated_1">
      <item>"BHUMI" UDRUGA ZA EKOLOGIJU I UNAPREĐENJE KVALITETE ŽIVLJENJA, PULA</item>
    </derivirana_varijabla>
  </DomainObject.Predmet.ProtuStrankaListNazivFormated>
  <DomainObject.Predmet.ProtuStrankaListNazivFormatedOIB>
    <izvorni_sadrzaj>
      <item>"BHUMI" UDRUGA ZA EKOLOGIJU I UNAPREĐENJE KVALITETE ŽIVLJENJA, PULA, OIB 30906449004</item>
    </izvorni_sadrzaj>
    <derivirana_varijabla naziv="DomainObject.Predmet.ProtuStrankaListNazivFormatedOIB_1">
      <item>"BHUMI" UDRUGA ZA EKOLOGIJU I UNAPREĐENJE KVALITETE ŽIVLJENJA, PULA, OIB 30906449004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"BHUMI" UDRUGA ZA EKOLOGIJU I UNAPREĐENJE KVALITETE ŽIVLJENJA, PULA</izvorni_sadrzaj>
    <derivirana_varijabla naziv="DomainObject.Predmet.ProtustrankaIDrugi_1">"BHUMI" UDRUGA ZA EKOLOGIJU I UNAPREĐENJE KVALITETE ŽIVLJENJA,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"BHUMI" UDRUGA ZA EKOLOGIJU I UNAPREĐENJE KVALITETE ŽIVLJENJA, PULA, OIB 30906449004, Maksimijanova 8, 52100 Pula</izvorni_sadrzaj>
    <derivirana_varijabla naziv="DomainObject.Predmet.ProtustrankaIDrugiAdressOIB_1">"BHUMI" UDRUGA ZA EKOLOGIJU I UNAPREĐENJE KVALITETE ŽIVLJENJA, PULA, OIB 30906449004, Maksimijanova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"BHUMI" UDRUGA ZA EKOLOGIJU I UNAPREĐENJE KVALITETE ŽIVLJENJA, PULA</item>
    </izvorni_sadrzaj>
    <derivirana_varijabla naziv="DomainObject.Predmet.SudioniciListNaziv_1">
      <item>FINANCIJSKA AGENCIJA, RC RIJEKA, PODRUŽNICA PULA, PULA</item>
      <item>"BHUMI" UDRUGA ZA EKOLOGIJU I UNAPREĐENJE KVALITETE ŽIVLJENJA,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"BHUMI" UDRUGA ZA EKOLOGIJU I UNAPREĐENJE KVALITETE ŽIVLJENJA, PULA, OIB 30906449004, Maksimijanova 8,52100 Pula</item>
    </izvorni_sadrzaj>
    <derivirana_varijabla naziv="DomainObject.Predmet.SudioniciListAdressOIB_1">
      <item>FINANCIJSKA AGENCIJA, RC RIJEKA, PODRUŽNICA PULA, PULA, OIB 85821130368, Giardini 5,52100 Pula</item>
      <item>"BHUMI" UDRUGA ZA EKOLOGIJU I UNAPREĐENJE KVALITETE ŽIVLJENJA, PULA, OIB 30906449004, Maksimijanova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30906449004</item>
    </izvorni_sadrzaj>
    <derivirana_varijabla naziv="DomainObject.Predmet.SudioniciListNazivOIB_1">
      <item>, OIB 85821130368</item>
      <item>, OIB 30906449004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3901</properties:Characters>
  <properties:Lines>95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2016-04-18T12:33:00Z</dcterms:created>
  <dc:creator>Mihaela Kaligari</dc:creator>
  <dc:description/>
  <cp:keywords/>
  <cp:lastModifiedBy>Jasmina Matika</cp:lastModifiedBy>
  <cp:lastPrinted>2016-04-20T05:52:00Z</cp:lastPrinted>
  <dcterms:modified xmlns:xsi="http://www.w3.org/2001/XMLSchema-instance" xsi:type="dcterms:W3CDTF">2016-04-20T06:57:00Z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