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161ed" w14:paraId="e8161ed" w:rsidRDefault="00D54E36" w:rsidP="00D54E36" w:rsidR="00D54E36" w:rsidRPr="00AC0001">
      <w:pPr>
        <w:ind w:firstLine="567"/>
        <w15:collapsed w:val="false"/>
      </w:pPr>
      <w:bookmarkStart w:name="_GoBack" w:id="0"/>
      <w:bookmarkEnd w:id="0"/>
      <w:r w:rsidRPr="00AC0001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23E1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  Republika Hrvatska</w:t>
      </w:r>
    </w:p>
    <w:p w:rsidRDefault="000479A4" w:rsidP="000479A4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Trgovački sud u Zagrebu</w:t>
      </w:r>
    </w:p>
    <w:p w:rsidRDefault="000479A4" w:rsidP="00E418B3" w:rsidR="000479A4" w:rsidRPr="00AC0001">
      <w:pPr>
        <w:rPr>
          <w:sz w:val="24"/>
          <w:szCs w:val="24"/>
        </w:rPr>
      </w:pPr>
      <w:r w:rsidRPr="00AC0001">
        <w:rPr>
          <w:sz w:val="24"/>
          <w:szCs w:val="24"/>
        </w:rPr>
        <w:t xml:space="preserve">    Zagreb, </w:t>
      </w:r>
      <w:proofErr w:type="spellStart"/>
      <w:r w:rsidRPr="00AC0001">
        <w:rPr>
          <w:sz w:val="24"/>
          <w:szCs w:val="24"/>
        </w:rPr>
        <w:t>Amruševa</w:t>
      </w:r>
      <w:proofErr w:type="spellEnd"/>
      <w:r w:rsidRPr="00AC0001">
        <w:rPr>
          <w:sz w:val="24"/>
          <w:szCs w:val="24"/>
        </w:rPr>
        <w:t xml:space="preserve"> 2/II                                                         </w:t>
      </w:r>
      <w:r w:rsidR="00E418B3" w:rsidRPr="00AC0001">
        <w:rPr>
          <w:sz w:val="24"/>
          <w:szCs w:val="24"/>
        </w:rPr>
        <w:tab/>
      </w:r>
      <w:r w:rsidR="008943B1">
        <w:rPr>
          <w:sz w:val="24"/>
          <w:szCs w:val="24"/>
        </w:rPr>
        <w:t xml:space="preserve">    </w:t>
      </w:r>
      <w:r w:rsidR="00664D72">
        <w:rPr>
          <w:sz w:val="24"/>
          <w:szCs w:val="24"/>
        </w:rPr>
        <w:t xml:space="preserve">   </w:t>
      </w:r>
      <w:r w:rsidR="00AC0001" w:rsidRPr="00AC0001">
        <w:rPr>
          <w:sz w:val="24"/>
          <w:szCs w:val="24"/>
        </w:rPr>
        <w:t xml:space="preserve"> 66 St-</w:t>
      </w:r>
      <w:r w:rsidR="002B0675">
        <w:rPr>
          <w:sz w:val="24"/>
          <w:szCs w:val="24"/>
        </w:rPr>
        <w:t>6939</w:t>
      </w:r>
      <w:r w:rsidR="00AC0001" w:rsidRPr="00AC0001">
        <w:rPr>
          <w:sz w:val="24"/>
          <w:szCs w:val="24"/>
        </w:rPr>
        <w:t>/1</w:t>
      </w:r>
      <w:r w:rsidR="00664D72">
        <w:rPr>
          <w:sz w:val="24"/>
          <w:szCs w:val="24"/>
        </w:rPr>
        <w:t>6</w:t>
      </w:r>
    </w:p>
    <w:p w:rsidRDefault="00D54E36" w:rsidP="00335AF5" w:rsidR="00D54E36" w:rsidRPr="00AC0001">
      <w:pPr>
        <w:rPr>
          <w:sz w:val="24"/>
          <w:szCs w:val="24"/>
        </w:rPr>
      </w:pPr>
    </w:p>
    <w:p w:rsidRDefault="00D54E36" w:rsidP="00335AF5" w:rsidR="00D54E36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>R E P U B L I K A   H R V A T S K A</w:t>
      </w:r>
    </w:p>
    <w:p w:rsidRDefault="00B55E30" w:rsidP="000479A4" w:rsidR="000479A4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Z A K </w:t>
      </w:r>
      <w:proofErr w:type="spellStart"/>
      <w:r w:rsidRPr="00AC0001">
        <w:rPr>
          <w:sz w:val="24"/>
          <w:szCs w:val="24"/>
        </w:rPr>
        <w:t>LJ</w:t>
      </w:r>
      <w:proofErr w:type="spellEnd"/>
      <w:r w:rsidRPr="00AC0001">
        <w:rPr>
          <w:sz w:val="24"/>
          <w:szCs w:val="24"/>
        </w:rPr>
        <w:t xml:space="preserve"> U Č A K</w:t>
      </w:r>
    </w:p>
    <w:p w:rsidRDefault="00E418B3" w:rsidP="000479A4" w:rsidR="00E418B3" w:rsidRPr="00AC0001">
      <w:pPr>
        <w:jc w:val="center"/>
        <w:rPr>
          <w:sz w:val="24"/>
          <w:szCs w:val="24"/>
        </w:rPr>
      </w:pPr>
    </w:p>
    <w:p w:rsidRDefault="000479A4" w:rsidP="000479A4" w:rsidR="000479A4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r w:rsidR="00537920" w:rsidRPr="00AC0001">
        <w:rPr>
          <w:sz w:val="24"/>
          <w:szCs w:val="24"/>
        </w:rPr>
        <w:t xml:space="preserve">Trgovački sud u Zagrebu po sucu tog suda Mislavu </w:t>
      </w:r>
      <w:proofErr w:type="spellStart"/>
      <w:r w:rsidR="00537920" w:rsidRPr="00AC0001">
        <w:rPr>
          <w:sz w:val="24"/>
          <w:szCs w:val="24"/>
        </w:rPr>
        <w:t>Kolakušiću</w:t>
      </w:r>
      <w:proofErr w:type="spellEnd"/>
      <w:r w:rsidR="00537920" w:rsidRPr="00AC0001">
        <w:rPr>
          <w:sz w:val="24"/>
          <w:szCs w:val="24"/>
        </w:rPr>
        <w:t xml:space="preserve">, </w:t>
      </w:r>
      <w:r w:rsidR="00327C8F" w:rsidRPr="00AC0001">
        <w:rPr>
          <w:sz w:val="24"/>
          <w:szCs w:val="24"/>
        </w:rPr>
        <w:t xml:space="preserve">u stečajnom postupku </w:t>
      </w:r>
      <w:r w:rsidR="00664D72">
        <w:rPr>
          <w:sz w:val="24"/>
          <w:szCs w:val="24"/>
        </w:rPr>
        <w:t>povodom prijedloga</w:t>
      </w:r>
      <w:r w:rsidR="00B55E30" w:rsidRPr="00AC0001">
        <w:t xml:space="preserve"> </w:t>
      </w:r>
      <w:r w:rsidR="00664D72" w:rsidRPr="00664D72">
        <w:rPr>
          <w:sz w:val="24"/>
          <w:szCs w:val="24"/>
        </w:rPr>
        <w:t xml:space="preserve">FINA, Podružnica Zagreb, Trg svibanjskih žrtava 1995. broj 1 za otvaranje stečajnog postupka </w:t>
      </w:r>
      <w:proofErr w:type="spellStart"/>
      <w:r w:rsidR="001C240E" w:rsidRPr="001C240E">
        <w:rPr>
          <w:sz w:val="24"/>
          <w:szCs w:val="24"/>
        </w:rPr>
        <w:t>FEROTOM</w:t>
      </w:r>
      <w:proofErr w:type="spellEnd"/>
      <w:r w:rsidR="001C240E" w:rsidRPr="001C240E">
        <w:rPr>
          <w:sz w:val="24"/>
          <w:szCs w:val="24"/>
        </w:rPr>
        <w:t xml:space="preserve"> </w:t>
      </w:r>
      <w:proofErr w:type="spellStart"/>
      <w:r w:rsidR="001C240E" w:rsidRPr="001C240E">
        <w:rPr>
          <w:sz w:val="24"/>
          <w:szCs w:val="24"/>
        </w:rPr>
        <w:t>ZAGREB</w:t>
      </w:r>
      <w:proofErr w:type="spellEnd"/>
      <w:r w:rsidR="001C240E" w:rsidRPr="001C240E">
        <w:rPr>
          <w:sz w:val="24"/>
          <w:szCs w:val="24"/>
        </w:rPr>
        <w:t xml:space="preserve"> d.o.o., Dugo Selo, </w:t>
      </w:r>
      <w:proofErr w:type="spellStart"/>
      <w:r w:rsidR="001C240E" w:rsidRPr="001C240E">
        <w:rPr>
          <w:sz w:val="24"/>
          <w:szCs w:val="24"/>
        </w:rPr>
        <w:t>Rugvička</w:t>
      </w:r>
      <w:proofErr w:type="spellEnd"/>
      <w:r w:rsidR="001C240E" w:rsidRPr="001C240E">
        <w:rPr>
          <w:sz w:val="24"/>
          <w:szCs w:val="24"/>
        </w:rPr>
        <w:t xml:space="preserve"> 151A, </w:t>
      </w:r>
      <w:proofErr w:type="spellStart"/>
      <w:r w:rsidR="001C240E" w:rsidRPr="001C240E">
        <w:rPr>
          <w:sz w:val="24"/>
          <w:szCs w:val="24"/>
        </w:rPr>
        <w:t>OIB</w:t>
      </w:r>
      <w:proofErr w:type="spellEnd"/>
      <w:r w:rsidR="001C240E" w:rsidRPr="001C240E">
        <w:rPr>
          <w:sz w:val="24"/>
          <w:szCs w:val="24"/>
        </w:rPr>
        <w:t>: 65806863930</w:t>
      </w:r>
      <w:r w:rsidR="00AC0001" w:rsidRPr="00AC0001">
        <w:rPr>
          <w:sz w:val="24"/>
          <w:szCs w:val="24"/>
        </w:rPr>
        <w:t>,</w:t>
      </w:r>
      <w:r w:rsidR="00D90AF2">
        <w:rPr>
          <w:sz w:val="24"/>
          <w:szCs w:val="24"/>
        </w:rPr>
        <w:t xml:space="preserve"> </w:t>
      </w:r>
      <w:r w:rsidR="000C4BB1">
        <w:rPr>
          <w:sz w:val="24"/>
          <w:szCs w:val="24"/>
        </w:rPr>
        <w:t>4</w:t>
      </w:r>
      <w:r w:rsidR="00537920" w:rsidRPr="00AC0001">
        <w:rPr>
          <w:sz w:val="24"/>
          <w:szCs w:val="24"/>
        </w:rPr>
        <w:t xml:space="preserve">. </w:t>
      </w:r>
      <w:r w:rsidR="000C4BB1">
        <w:rPr>
          <w:sz w:val="24"/>
          <w:szCs w:val="24"/>
        </w:rPr>
        <w:t>rujna</w:t>
      </w:r>
      <w:r w:rsidR="00537920" w:rsidRPr="00AC0001">
        <w:rPr>
          <w:sz w:val="24"/>
          <w:szCs w:val="24"/>
        </w:rPr>
        <w:t xml:space="preserve"> 201</w:t>
      </w:r>
      <w:r w:rsidR="00664D72">
        <w:rPr>
          <w:sz w:val="24"/>
          <w:szCs w:val="24"/>
        </w:rPr>
        <w:t>8</w:t>
      </w:r>
      <w:r w:rsidR="00537920" w:rsidRPr="00AC0001">
        <w:rPr>
          <w:sz w:val="24"/>
          <w:szCs w:val="24"/>
        </w:rPr>
        <w:t>.</w:t>
      </w:r>
      <w:r w:rsidRPr="00AC0001">
        <w:rPr>
          <w:sz w:val="24"/>
          <w:szCs w:val="24"/>
        </w:rPr>
        <w:t>,</w:t>
      </w:r>
    </w:p>
    <w:p w:rsidRDefault="00E418B3" w:rsidP="003C1460" w:rsidR="00E418B3" w:rsidRPr="00AC0001">
      <w:pPr>
        <w:numPr>
          <w:ilvl w:val="12"/>
          <w:numId w:val="0"/>
        </w:numPr>
        <w:jc w:val="center"/>
        <w:rPr>
          <w:b/>
          <w:sz w:val="24"/>
          <w:szCs w:val="24"/>
        </w:rPr>
      </w:pPr>
    </w:p>
    <w:p w:rsidRDefault="00B55E30" w:rsidP="003C1460" w:rsidR="003C1460" w:rsidRPr="00AC0001">
      <w:pPr>
        <w:numPr>
          <w:ilvl w:val="12"/>
          <w:numId w:val="0"/>
        </w:num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z a k </w:t>
      </w:r>
      <w:proofErr w:type="spellStart"/>
      <w:r w:rsidRPr="00AC0001">
        <w:rPr>
          <w:sz w:val="24"/>
          <w:szCs w:val="24"/>
        </w:rPr>
        <w:t>lj</w:t>
      </w:r>
      <w:proofErr w:type="spellEnd"/>
      <w:r w:rsidRPr="00AC0001">
        <w:rPr>
          <w:sz w:val="24"/>
          <w:szCs w:val="24"/>
        </w:rPr>
        <w:t xml:space="preserve"> u č i o</w:t>
      </w:r>
      <w:r w:rsidR="003C1460" w:rsidRPr="00AC0001">
        <w:rPr>
          <w:sz w:val="24"/>
          <w:szCs w:val="24"/>
        </w:rPr>
        <w:t xml:space="preserve">  j e</w:t>
      </w:r>
    </w:p>
    <w:p w:rsidRDefault="00E418B3" w:rsidP="003C1460" w:rsidR="00E418B3" w:rsidRPr="00AC0001">
      <w:pPr>
        <w:ind w:firstLine="720"/>
        <w:jc w:val="both"/>
        <w:rPr>
          <w:sz w:val="24"/>
          <w:szCs w:val="24"/>
        </w:rPr>
      </w:pPr>
    </w:p>
    <w:p w:rsidRDefault="003C1460" w:rsidP="008D4080" w:rsidR="0030271A" w:rsidRPr="00AC0001">
      <w:pPr>
        <w:ind w:firstLine="720"/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Ispravlja se </w:t>
      </w:r>
      <w:r w:rsidR="00B46CF8">
        <w:rPr>
          <w:sz w:val="24"/>
          <w:szCs w:val="24"/>
        </w:rPr>
        <w:t xml:space="preserve">pisani </w:t>
      </w:r>
      <w:proofErr w:type="spellStart"/>
      <w:r w:rsidR="00B46CF8">
        <w:rPr>
          <w:sz w:val="24"/>
          <w:szCs w:val="24"/>
        </w:rPr>
        <w:t>otp</w:t>
      </w:r>
      <w:r w:rsidR="00664D72">
        <w:rPr>
          <w:sz w:val="24"/>
          <w:szCs w:val="24"/>
        </w:rPr>
        <w:t>ravak</w:t>
      </w:r>
      <w:proofErr w:type="spellEnd"/>
      <w:r w:rsidR="00664D72">
        <w:rPr>
          <w:sz w:val="24"/>
          <w:szCs w:val="24"/>
        </w:rPr>
        <w:t xml:space="preserve"> </w:t>
      </w:r>
      <w:r w:rsidR="00242E99" w:rsidRPr="00AC0001">
        <w:rPr>
          <w:sz w:val="24"/>
          <w:szCs w:val="24"/>
        </w:rPr>
        <w:t>rješenj</w:t>
      </w:r>
      <w:r w:rsidR="00664D72">
        <w:rPr>
          <w:sz w:val="24"/>
          <w:szCs w:val="24"/>
        </w:rPr>
        <w:t>a</w:t>
      </w:r>
      <w:r w:rsidR="00242E99" w:rsidRPr="00AC0001">
        <w:rPr>
          <w:sz w:val="24"/>
          <w:szCs w:val="24"/>
        </w:rPr>
        <w:t xml:space="preserve"> </w:t>
      </w:r>
      <w:r w:rsidR="008D4080">
        <w:rPr>
          <w:sz w:val="24"/>
          <w:szCs w:val="24"/>
        </w:rPr>
        <w:t>St-</w:t>
      </w:r>
      <w:r w:rsidR="001C240E">
        <w:rPr>
          <w:sz w:val="24"/>
          <w:szCs w:val="24"/>
        </w:rPr>
        <w:t>6939</w:t>
      </w:r>
      <w:r w:rsidR="008D4080">
        <w:rPr>
          <w:sz w:val="24"/>
          <w:szCs w:val="24"/>
        </w:rPr>
        <w:t>/1</w:t>
      </w:r>
      <w:r w:rsidR="00664D72">
        <w:rPr>
          <w:sz w:val="24"/>
          <w:szCs w:val="24"/>
        </w:rPr>
        <w:t>6</w:t>
      </w:r>
      <w:r w:rsidR="008D4080">
        <w:rPr>
          <w:sz w:val="24"/>
          <w:szCs w:val="24"/>
        </w:rPr>
        <w:t xml:space="preserve"> od </w:t>
      </w:r>
      <w:r w:rsidR="00176E3E">
        <w:rPr>
          <w:sz w:val="24"/>
          <w:szCs w:val="24"/>
        </w:rPr>
        <w:t>20</w:t>
      </w:r>
      <w:r w:rsidR="00664D72">
        <w:rPr>
          <w:sz w:val="24"/>
          <w:szCs w:val="24"/>
        </w:rPr>
        <w:t xml:space="preserve">. </w:t>
      </w:r>
      <w:r w:rsidR="00176E3E">
        <w:rPr>
          <w:sz w:val="24"/>
          <w:szCs w:val="24"/>
        </w:rPr>
        <w:t>srpnja</w:t>
      </w:r>
      <w:r w:rsidR="008D4080">
        <w:rPr>
          <w:sz w:val="24"/>
          <w:szCs w:val="24"/>
        </w:rPr>
        <w:t xml:space="preserve"> 201</w:t>
      </w:r>
      <w:r w:rsidR="00664D72">
        <w:rPr>
          <w:sz w:val="24"/>
          <w:szCs w:val="24"/>
        </w:rPr>
        <w:t>8</w:t>
      </w:r>
      <w:r w:rsidR="008D4080">
        <w:rPr>
          <w:sz w:val="24"/>
          <w:szCs w:val="24"/>
        </w:rPr>
        <w:t xml:space="preserve">. </w:t>
      </w:r>
      <w:r w:rsidR="00664D72">
        <w:rPr>
          <w:sz w:val="24"/>
          <w:szCs w:val="24"/>
        </w:rPr>
        <w:t xml:space="preserve">u kojem je </w:t>
      </w:r>
      <w:r w:rsidR="00555986">
        <w:rPr>
          <w:sz w:val="24"/>
          <w:szCs w:val="24"/>
        </w:rPr>
        <w:t xml:space="preserve">u točci III izreke rješenja </w:t>
      </w:r>
      <w:r w:rsidR="00664D72">
        <w:rPr>
          <w:sz w:val="24"/>
          <w:szCs w:val="24"/>
        </w:rPr>
        <w:t xml:space="preserve">pogrešno navedeno da je </w:t>
      </w:r>
      <w:r w:rsidR="00555986">
        <w:rPr>
          <w:sz w:val="24"/>
          <w:szCs w:val="24"/>
        </w:rPr>
        <w:t>stečaj nad dužnikom otvoren 27. srpnja 2018., na način da piše</w:t>
      </w:r>
      <w:r w:rsidR="005D3B62">
        <w:rPr>
          <w:sz w:val="24"/>
          <w:szCs w:val="24"/>
        </w:rPr>
        <w:t>:</w:t>
      </w:r>
      <w:r w:rsidR="00555986">
        <w:rPr>
          <w:sz w:val="24"/>
          <w:szCs w:val="24"/>
        </w:rPr>
        <w:t xml:space="preserve"> </w:t>
      </w:r>
      <w:r w:rsidR="003F644F">
        <w:rPr>
          <w:sz w:val="24"/>
          <w:szCs w:val="24"/>
        </w:rPr>
        <w:t>Stečajni postupak otvoren je dana 2</w:t>
      </w:r>
      <w:r w:rsidR="001977C8">
        <w:rPr>
          <w:sz w:val="24"/>
          <w:szCs w:val="24"/>
        </w:rPr>
        <w:t>0</w:t>
      </w:r>
      <w:r w:rsidR="003F644F">
        <w:rPr>
          <w:sz w:val="24"/>
          <w:szCs w:val="24"/>
        </w:rPr>
        <w:t>. srpnja 2018</w:t>
      </w:r>
      <w:r w:rsidR="00664D72">
        <w:rPr>
          <w:sz w:val="24"/>
          <w:szCs w:val="24"/>
        </w:rPr>
        <w:t>.</w:t>
      </w:r>
    </w:p>
    <w:p w:rsidRDefault="003C1460" w:rsidP="00D54E36" w:rsidR="003C1460" w:rsidRPr="00AC0001">
      <w:pPr>
        <w:ind w:left="720"/>
        <w:jc w:val="both"/>
        <w:rPr>
          <w:sz w:val="24"/>
          <w:szCs w:val="24"/>
        </w:rPr>
      </w:pPr>
    </w:p>
    <w:p w:rsidRDefault="003C1460" w:rsidP="003C1460" w:rsidR="003C1460" w:rsidRPr="00AC0001">
      <w:pPr>
        <w:jc w:val="center"/>
        <w:rPr>
          <w:sz w:val="24"/>
          <w:szCs w:val="24"/>
        </w:rPr>
      </w:pPr>
      <w:r w:rsidRPr="00AC0001">
        <w:rPr>
          <w:sz w:val="24"/>
          <w:szCs w:val="24"/>
        </w:rPr>
        <w:t xml:space="preserve">Obrazloženje </w:t>
      </w:r>
    </w:p>
    <w:p w:rsidRDefault="00E418B3" w:rsidP="003C1460" w:rsidR="00E418B3" w:rsidRPr="00AC0001">
      <w:pPr>
        <w:jc w:val="center"/>
        <w:rPr>
          <w:sz w:val="24"/>
          <w:szCs w:val="24"/>
        </w:rPr>
      </w:pPr>
    </w:p>
    <w:p w:rsidRDefault="003C1460" w:rsidP="00421E3A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ab/>
      </w:r>
      <w:proofErr w:type="spellStart"/>
      <w:r w:rsidR="003F644F">
        <w:rPr>
          <w:sz w:val="24"/>
          <w:szCs w:val="24"/>
        </w:rPr>
        <w:t>Uviedom</w:t>
      </w:r>
      <w:proofErr w:type="spellEnd"/>
      <w:r w:rsidR="003F644F">
        <w:rPr>
          <w:sz w:val="24"/>
          <w:szCs w:val="24"/>
        </w:rPr>
        <w:t xml:space="preserve"> u navedeno rješenje </w:t>
      </w:r>
      <w:r w:rsidR="00664D72">
        <w:rPr>
          <w:sz w:val="24"/>
          <w:szCs w:val="24"/>
        </w:rPr>
        <w:t xml:space="preserve">utvrđeno je da je u izradi pisanog </w:t>
      </w:r>
      <w:proofErr w:type="spellStart"/>
      <w:r w:rsidR="00664D72">
        <w:rPr>
          <w:sz w:val="24"/>
          <w:szCs w:val="24"/>
        </w:rPr>
        <w:t>optravka</w:t>
      </w:r>
      <w:proofErr w:type="spellEnd"/>
      <w:r w:rsidR="00664D72">
        <w:rPr>
          <w:sz w:val="24"/>
          <w:szCs w:val="24"/>
        </w:rPr>
        <w:t xml:space="preserve"> rješenja došlo do omaške </w:t>
      </w:r>
      <w:r w:rsidR="003F644F">
        <w:rPr>
          <w:sz w:val="24"/>
          <w:szCs w:val="24"/>
        </w:rPr>
        <w:t>u datumu otvaranja stečajnog p</w:t>
      </w:r>
      <w:r w:rsidR="005D3B62">
        <w:rPr>
          <w:sz w:val="24"/>
          <w:szCs w:val="24"/>
        </w:rPr>
        <w:t>o</w:t>
      </w:r>
      <w:r w:rsidR="003F644F">
        <w:rPr>
          <w:sz w:val="24"/>
          <w:szCs w:val="24"/>
        </w:rPr>
        <w:t xml:space="preserve">stupka </w:t>
      </w:r>
      <w:r w:rsidR="0090642B" w:rsidRPr="00AC0001">
        <w:rPr>
          <w:sz w:val="24"/>
          <w:szCs w:val="24"/>
        </w:rPr>
        <w:t>t</w:t>
      </w:r>
      <w:r w:rsidRPr="00AC0001">
        <w:rPr>
          <w:sz w:val="24"/>
          <w:szCs w:val="24"/>
        </w:rPr>
        <w:t xml:space="preserve">e </w:t>
      </w:r>
      <w:r w:rsidR="00776A42" w:rsidRPr="00AC0001">
        <w:rPr>
          <w:sz w:val="24"/>
          <w:szCs w:val="24"/>
        </w:rPr>
        <w:t xml:space="preserve">je </w:t>
      </w:r>
      <w:r w:rsidRPr="00AC0001">
        <w:rPr>
          <w:sz w:val="24"/>
          <w:szCs w:val="24"/>
        </w:rPr>
        <w:t>sukladno čl. 347. Zakona o parničnom postupku</w:t>
      </w:r>
      <w:r w:rsidR="00AE7488" w:rsidRPr="00AC0001">
        <w:rPr>
          <w:sz w:val="24"/>
          <w:szCs w:val="24"/>
        </w:rPr>
        <w:t>“</w:t>
      </w:r>
      <w:r w:rsidRPr="00AC0001">
        <w:rPr>
          <w:sz w:val="24"/>
          <w:szCs w:val="24"/>
        </w:rPr>
        <w:t xml:space="preserve"> (NN 53/91, 91/92 112/99, 117/03, 88/05,  2/07, 84/08, 123/08</w:t>
      </w:r>
      <w:r w:rsidR="003732D5" w:rsidRPr="00AC0001">
        <w:rPr>
          <w:sz w:val="24"/>
          <w:szCs w:val="24"/>
        </w:rPr>
        <w:t>,</w:t>
      </w:r>
      <w:r w:rsidRPr="00AC0001">
        <w:rPr>
          <w:sz w:val="24"/>
          <w:szCs w:val="24"/>
        </w:rPr>
        <w:t xml:space="preserve"> 57/11), a pozivom na čl. </w:t>
      </w:r>
      <w:r w:rsidR="00327C8F" w:rsidRPr="00AC0001">
        <w:rPr>
          <w:sz w:val="24"/>
          <w:szCs w:val="24"/>
        </w:rPr>
        <w:t>10</w:t>
      </w:r>
      <w:r w:rsidRPr="00AC0001">
        <w:rPr>
          <w:sz w:val="24"/>
          <w:szCs w:val="24"/>
        </w:rPr>
        <w:t>. Stečajnog zakona</w:t>
      </w:r>
      <w:r w:rsidR="00D466AB" w:rsidRPr="00AC0001">
        <w:rPr>
          <w:sz w:val="24"/>
          <w:szCs w:val="24"/>
        </w:rPr>
        <w:t xml:space="preserve"> (</w:t>
      </w:r>
      <w:r w:rsidR="00327C8F" w:rsidRPr="00AC0001">
        <w:rPr>
          <w:sz w:val="24"/>
          <w:szCs w:val="24"/>
        </w:rPr>
        <w:t>71/15</w:t>
      </w:r>
      <w:r w:rsidR="00D466AB" w:rsidRPr="00AC0001">
        <w:rPr>
          <w:sz w:val="24"/>
          <w:szCs w:val="24"/>
        </w:rPr>
        <w:t>)</w:t>
      </w:r>
      <w:r w:rsidR="00904392">
        <w:rPr>
          <w:sz w:val="24"/>
          <w:szCs w:val="24"/>
        </w:rPr>
        <w:t xml:space="preserve"> odlučeno kao u izreci zaključka</w:t>
      </w:r>
      <w:r w:rsidRPr="00AC0001">
        <w:rPr>
          <w:sz w:val="24"/>
          <w:szCs w:val="24"/>
        </w:rPr>
        <w:t>.</w:t>
      </w:r>
    </w:p>
    <w:p w:rsidRDefault="008123E1" w:rsidP="003C1460" w:rsidR="008123E1" w:rsidRPr="00AC0001">
      <w:pPr>
        <w:jc w:val="both"/>
        <w:rPr>
          <w:bCs/>
          <w:sz w:val="24"/>
          <w:szCs w:val="24"/>
        </w:rPr>
      </w:pPr>
    </w:p>
    <w:p w:rsidRDefault="00080616" w:rsidP="00080616" w:rsidR="00080616" w:rsidRPr="00AC0001">
      <w:pPr>
        <w:pStyle w:val="Tijeloteksta"/>
        <w:jc w:val="center"/>
      </w:pPr>
      <w:r w:rsidRPr="00AC0001">
        <w:t xml:space="preserve">U Zagrebu </w:t>
      </w:r>
      <w:r w:rsidR="002B0675">
        <w:t>4</w:t>
      </w:r>
      <w:r w:rsidR="005C5908" w:rsidRPr="00AC0001">
        <w:t xml:space="preserve">. </w:t>
      </w:r>
      <w:r w:rsidR="002B0675">
        <w:t>rujna</w:t>
      </w:r>
      <w:r w:rsidR="0090642B" w:rsidRPr="00AC0001">
        <w:t xml:space="preserve"> </w:t>
      </w:r>
      <w:r w:rsidR="00D54E36" w:rsidRPr="00AC0001">
        <w:t>201</w:t>
      </w:r>
      <w:r w:rsidR="00664D72">
        <w:t>8</w:t>
      </w:r>
      <w:r w:rsidRPr="00AC0001">
        <w:t xml:space="preserve">. </w:t>
      </w:r>
    </w:p>
    <w:p w:rsidRDefault="00081AD3" w:rsidP="00080616" w:rsidR="00081AD3" w:rsidRPr="00AC0001">
      <w:pPr>
        <w:pStyle w:val="Tijeloteksta"/>
        <w:jc w:val="center"/>
      </w:pPr>
    </w:p>
    <w:p w:rsidRDefault="00080616" w:rsidP="00080616" w:rsidR="00080616" w:rsidRPr="00AC0001">
      <w:pPr>
        <w:pStyle w:val="Tijeloteksta"/>
        <w:ind w:left="5760"/>
      </w:pPr>
      <w:r w:rsidRPr="00AC0001">
        <w:tab/>
        <w:t>SUDAC:</w:t>
      </w:r>
    </w:p>
    <w:p w:rsidRDefault="00080616" w:rsidP="00660CD4" w:rsidR="009C40A8" w:rsidRPr="00AC0001">
      <w:pPr>
        <w:pStyle w:val="Tijeloteksta"/>
        <w:ind w:left="5760"/>
      </w:pPr>
      <w:r w:rsidRPr="00AC0001">
        <w:tab/>
        <w:t>Mislav Kolakušić</w:t>
      </w:r>
      <w:r w:rsidR="0085549A">
        <w:t xml:space="preserve"> v.r.</w:t>
      </w:r>
    </w:p>
    <w:p w:rsidRDefault="003C1460" w:rsidP="003C1460" w:rsidR="003C1460" w:rsidRPr="00AC0001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>UPUTA  O PRAVNOM LIJEKU:</w:t>
      </w:r>
    </w:p>
    <w:p w:rsidRDefault="003C1460" w:rsidP="000C4BB1" w:rsidR="00A56226">
      <w:pPr>
        <w:jc w:val="both"/>
        <w:rPr>
          <w:sz w:val="24"/>
          <w:szCs w:val="24"/>
        </w:rPr>
      </w:pPr>
      <w:r w:rsidRPr="00AC0001">
        <w:rPr>
          <w:sz w:val="24"/>
          <w:szCs w:val="24"/>
        </w:rPr>
        <w:t xml:space="preserve">Protiv ovog </w:t>
      </w:r>
      <w:r w:rsidR="00B55E30" w:rsidRPr="00AC0001">
        <w:rPr>
          <w:sz w:val="24"/>
          <w:szCs w:val="24"/>
        </w:rPr>
        <w:t xml:space="preserve">zaključka nije </w:t>
      </w:r>
      <w:r w:rsidRPr="00AC0001">
        <w:rPr>
          <w:sz w:val="24"/>
          <w:szCs w:val="24"/>
        </w:rPr>
        <w:t xml:space="preserve">dopuštena žalba </w:t>
      </w:r>
      <w:r w:rsidR="00B55E30" w:rsidRPr="00AC0001">
        <w:rPr>
          <w:sz w:val="24"/>
          <w:szCs w:val="24"/>
        </w:rPr>
        <w:t xml:space="preserve">(članka 19. stavak 7. </w:t>
      </w:r>
      <w:proofErr w:type="spellStart"/>
      <w:r w:rsidR="00B55E30" w:rsidRPr="00AC0001">
        <w:rPr>
          <w:sz w:val="24"/>
          <w:szCs w:val="24"/>
        </w:rPr>
        <w:t>SZ</w:t>
      </w:r>
      <w:proofErr w:type="spellEnd"/>
      <w:r w:rsidR="00B55E30" w:rsidRPr="00AC0001">
        <w:rPr>
          <w:sz w:val="24"/>
          <w:szCs w:val="24"/>
        </w:rPr>
        <w:t>-a)</w:t>
      </w:r>
    </w:p>
    <w:p w:rsidRDefault="000C4BB1" w:rsidP="000C4BB1" w:rsidR="000C4BB1">
      <w:pPr>
        <w:jc w:val="both"/>
        <w:rPr>
          <w:sz w:val="24"/>
          <w:szCs w:val="24"/>
        </w:rPr>
      </w:pPr>
    </w:p>
    <w:p w:rsidRDefault="0085549A" w:rsidP="000C4BB1" w:rsidR="0085549A">
      <w:pPr>
        <w:jc w:val="both"/>
        <w:rPr>
          <w:sz w:val="24"/>
          <w:szCs w:val="24"/>
        </w:rPr>
      </w:pPr>
    </w:p>
    <w:p w:rsidRDefault="0085549A" w:rsidR="0085549A" w:rsidRPr="0085549A">
      <w:pPr>
        <w:rPr>
          <w:sz w:val="24"/>
          <w:szCs w:val="24"/>
        </w:rPr>
      </w:pPr>
      <w:r w:rsidRPr="0085549A">
        <w:rPr>
          <w:sz w:val="24"/>
          <w:szCs w:val="24"/>
        </w:rPr>
        <w:t xml:space="preserve">Za točnost </w:t>
      </w:r>
      <w:proofErr w:type="spellStart"/>
      <w:r w:rsidRPr="0085549A">
        <w:rPr>
          <w:sz w:val="24"/>
          <w:szCs w:val="24"/>
        </w:rPr>
        <w:t>otpravka</w:t>
      </w:r>
      <w:proofErr w:type="spellEnd"/>
      <w:r w:rsidRPr="0085549A">
        <w:rPr>
          <w:sz w:val="24"/>
          <w:szCs w:val="24"/>
        </w:rPr>
        <w:t xml:space="preserve"> - ovlašteni službenik</w:t>
      </w:r>
    </w:p>
    <w:p w:rsidRDefault="0085549A" w:rsidR="0085549A" w:rsidRPr="0085549A">
      <w:pPr>
        <w:rPr>
          <w:sz w:val="24"/>
          <w:szCs w:val="24"/>
        </w:rPr>
      </w:pPr>
      <w:r w:rsidRPr="0085549A">
        <w:rPr>
          <w:sz w:val="24"/>
          <w:szCs w:val="24"/>
        </w:rPr>
        <w:tab/>
        <w:t xml:space="preserve">      Ivana Stampf</w:t>
      </w:r>
    </w:p>
    <w:p w:rsidRDefault="0085549A" w:rsidP="000C4BB1" w:rsidR="0085549A" w:rsidRPr="0085549A">
      <w:pPr>
        <w:jc w:val="both"/>
        <w:rPr>
          <w:sz w:val="24"/>
          <w:szCs w:val="24"/>
        </w:rPr>
      </w:pPr>
    </w:p>
    <w:sectPr w:rsidSect="00F95B87" w:rsidR="0085549A" w:rsidRPr="0085549A">
      <w:headerReference w:type="even" r:id="rId10"/>
      <w:headerReference w:type="default" r:id="rId11"/>
      <w:pgSz w:h="15840" w:w="12240"/>
      <w:pgMar w:gutter="0" w:footer="708" w:header="708" w:left="1800" w:bottom="53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226" w:rsidR="002D7226">
      <w:r>
        <w:separator/>
      </w:r>
    </w:p>
  </w:endnote>
  <w:endnote w:id="0" w:type="continuationSeparator">
    <w:p w:rsidRDefault="002D7226" w:rsidR="002D72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226" w:rsidR="002D7226">
      <w:r>
        <w:separator/>
      </w:r>
    </w:p>
  </w:footnote>
  <w:footnote w:id="0" w:type="continuationSeparator">
    <w:p w:rsidRDefault="002D7226" w:rsidR="002D72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6F066E" w:rsidR="009064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0642B" w:rsidP="006F066E" w:rsidR="0090642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642B" w:rsidP="001A4781" w:rsidR="0090642B">
    <w:pPr>
      <w:pStyle w:val="Zaglavlje"/>
      <w:framePr w:y="1" w:xAlign="center" w:vAnchor="text" w:hAnchor="margin" w:wrap="around"/>
    </w:pPr>
    <w:r>
      <w:rPr>
        <w:rStyle w:val="Brojstranice"/>
      </w:rPr>
      <w:tab/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4392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>
      <w:rPr>
        <w:rStyle w:val="Brojstranice"/>
      </w:rPr>
      <w:tab/>
    </w:r>
    <w:r>
      <w:rPr>
        <w:sz w:val="24"/>
      </w:rPr>
      <w:t>66  St-</w:t>
    </w:r>
    <w:r w:rsidR="00327C8F">
      <w:rPr>
        <w:sz w:val="24"/>
      </w:rPr>
      <w:t>5</w:t>
    </w:r>
    <w:r w:rsidR="00664D72">
      <w:rPr>
        <w:sz w:val="24"/>
      </w:rPr>
      <w:t>716</w:t>
    </w:r>
    <w:r w:rsidR="00E418B3">
      <w:rPr>
        <w:sz w:val="24"/>
      </w:rPr>
      <w:t>/1</w:t>
    </w:r>
    <w:r w:rsidR="00327C8F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C22AE"/>
    <w:multiLevelType w:val="hybridMultilevel"/>
    <w:tmpl w:val="4CD607A6"/>
    <w:lvl w:tplc="CA6E7210" w:ilvl="0">
      <w:start w:val="2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F7C4D9C"/>
    <w:multiLevelType w:val="hybridMultilevel"/>
    <w:tmpl w:val="9F6463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FC645F8"/>
    <w:multiLevelType w:val="hybridMultilevel"/>
    <w:tmpl w:val="C05282F8"/>
    <w:lvl w:tplc="A0683DA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</w:rPr>
    </w:lvl>
    <w:lvl w:tplc="FF38B5D8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0E063FA"/>
    <w:multiLevelType w:val="hybridMultilevel"/>
    <w:tmpl w:val="5552B9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2244D7F"/>
    <w:multiLevelType w:val="hybridMultilevel"/>
    <w:tmpl w:val="7E365C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2DB7A7B"/>
    <w:multiLevelType w:val="hybridMultilevel"/>
    <w:tmpl w:val="2CC29742"/>
    <w:lvl w:tplc="67F6AF1A" w:ilvl="0">
      <w:start w:val="1"/>
      <w:numFmt w:val="decimal"/>
      <w:lvlText w:val="%1."/>
      <w:lvlJc w:val="left"/>
      <w:pPr>
        <w:ind w:hanging="990" w:left="17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B7F0835"/>
    <w:multiLevelType w:val="singleLevel"/>
    <w:tmpl w:val="0CBA98E6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9">
    <w:nsid w:val="7E166E6C"/>
    <w:multiLevelType w:val="hybridMultilevel"/>
    <w:tmpl w:val="D0862D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0"/>
  </w:num>
  <w:num w:numId="5">
    <w:abstractNumId w:val="1"/>
  </w:num>
  <w:num w:numId="6">
    <w:abstractNumId w:val="7"/>
  </w:num>
  <w:num w:numId="7">
    <w:abstractNumId w:val="4"/>
  </w:num>
  <w:num w:numId="8">
    <w:abstractNumId w:val="9"/>
  </w:num>
  <w:num w:numId="9">
    <w:abstractNumId w:val="6"/>
  </w:num>
  <w:num w:numId="10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hideGrammaticalErrors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1910"/>
    <w:rsid w:val="00001719"/>
    <w:rsid w:val="00020AB2"/>
    <w:rsid w:val="000306B0"/>
    <w:rsid w:val="0004421E"/>
    <w:rsid w:val="000473D7"/>
    <w:rsid w:val="000479A4"/>
    <w:rsid w:val="0006042B"/>
    <w:rsid w:val="0006374A"/>
    <w:rsid w:val="0007255E"/>
    <w:rsid w:val="00080616"/>
    <w:rsid w:val="00081AD3"/>
    <w:rsid w:val="000861BA"/>
    <w:rsid w:val="000877B8"/>
    <w:rsid w:val="000B7D85"/>
    <w:rsid w:val="000C4BB1"/>
    <w:rsid w:val="00104A17"/>
    <w:rsid w:val="00111B28"/>
    <w:rsid w:val="00113E09"/>
    <w:rsid w:val="00156768"/>
    <w:rsid w:val="00163103"/>
    <w:rsid w:val="00176E3E"/>
    <w:rsid w:val="001977C8"/>
    <w:rsid w:val="001A4781"/>
    <w:rsid w:val="001B33C2"/>
    <w:rsid w:val="001C240E"/>
    <w:rsid w:val="001D1910"/>
    <w:rsid w:val="001D612A"/>
    <w:rsid w:val="001E0754"/>
    <w:rsid w:val="002321ED"/>
    <w:rsid w:val="00242E99"/>
    <w:rsid w:val="00267019"/>
    <w:rsid w:val="00293A6C"/>
    <w:rsid w:val="00295729"/>
    <w:rsid w:val="002A15E0"/>
    <w:rsid w:val="002A225E"/>
    <w:rsid w:val="002B0675"/>
    <w:rsid w:val="002C7B53"/>
    <w:rsid w:val="002D337B"/>
    <w:rsid w:val="002D452B"/>
    <w:rsid w:val="002D7226"/>
    <w:rsid w:val="002F381E"/>
    <w:rsid w:val="0030271A"/>
    <w:rsid w:val="00306DA9"/>
    <w:rsid w:val="00310420"/>
    <w:rsid w:val="00324C93"/>
    <w:rsid w:val="00327C8F"/>
    <w:rsid w:val="00341D7E"/>
    <w:rsid w:val="00347BB4"/>
    <w:rsid w:val="00363A26"/>
    <w:rsid w:val="003732D5"/>
    <w:rsid w:val="00376962"/>
    <w:rsid w:val="00391125"/>
    <w:rsid w:val="003B1390"/>
    <w:rsid w:val="003C1460"/>
    <w:rsid w:val="003C2800"/>
    <w:rsid w:val="003C29EB"/>
    <w:rsid w:val="003C71E6"/>
    <w:rsid w:val="003F644F"/>
    <w:rsid w:val="00404029"/>
    <w:rsid w:val="004046D7"/>
    <w:rsid w:val="0040535E"/>
    <w:rsid w:val="00421E3A"/>
    <w:rsid w:val="0043683A"/>
    <w:rsid w:val="00444596"/>
    <w:rsid w:val="00454967"/>
    <w:rsid w:val="00460CBE"/>
    <w:rsid w:val="00472998"/>
    <w:rsid w:val="00493BB6"/>
    <w:rsid w:val="004A26EE"/>
    <w:rsid w:val="004A75ED"/>
    <w:rsid w:val="004B7F3F"/>
    <w:rsid w:val="004D1BA2"/>
    <w:rsid w:val="004E39FA"/>
    <w:rsid w:val="004E5469"/>
    <w:rsid w:val="004F022B"/>
    <w:rsid w:val="005071FA"/>
    <w:rsid w:val="0051513E"/>
    <w:rsid w:val="0053314D"/>
    <w:rsid w:val="00537920"/>
    <w:rsid w:val="0054197E"/>
    <w:rsid w:val="00555986"/>
    <w:rsid w:val="005637DB"/>
    <w:rsid w:val="00565CD7"/>
    <w:rsid w:val="00575936"/>
    <w:rsid w:val="005772A2"/>
    <w:rsid w:val="005A4B2D"/>
    <w:rsid w:val="005A768B"/>
    <w:rsid w:val="005C5908"/>
    <w:rsid w:val="005D3B62"/>
    <w:rsid w:val="005D44DA"/>
    <w:rsid w:val="005D500C"/>
    <w:rsid w:val="005D5154"/>
    <w:rsid w:val="005E02B1"/>
    <w:rsid w:val="00640DCE"/>
    <w:rsid w:val="00644E95"/>
    <w:rsid w:val="00645C22"/>
    <w:rsid w:val="00660CD4"/>
    <w:rsid w:val="00664D72"/>
    <w:rsid w:val="00676A4E"/>
    <w:rsid w:val="006844E2"/>
    <w:rsid w:val="006C4975"/>
    <w:rsid w:val="006E4475"/>
    <w:rsid w:val="006F066E"/>
    <w:rsid w:val="006F3591"/>
    <w:rsid w:val="007141AF"/>
    <w:rsid w:val="00775BD1"/>
    <w:rsid w:val="00776A42"/>
    <w:rsid w:val="0077725D"/>
    <w:rsid w:val="007A6843"/>
    <w:rsid w:val="007B3F07"/>
    <w:rsid w:val="007C37C7"/>
    <w:rsid w:val="007D65FB"/>
    <w:rsid w:val="007E5858"/>
    <w:rsid w:val="008123E1"/>
    <w:rsid w:val="00817DFE"/>
    <w:rsid w:val="00845CFD"/>
    <w:rsid w:val="0085549A"/>
    <w:rsid w:val="008943B1"/>
    <w:rsid w:val="008A30BE"/>
    <w:rsid w:val="008B05F8"/>
    <w:rsid w:val="008D4080"/>
    <w:rsid w:val="00904392"/>
    <w:rsid w:val="0090642B"/>
    <w:rsid w:val="00927B5D"/>
    <w:rsid w:val="00936719"/>
    <w:rsid w:val="009410BD"/>
    <w:rsid w:val="009938E3"/>
    <w:rsid w:val="009B501A"/>
    <w:rsid w:val="009C40A8"/>
    <w:rsid w:val="009E42FA"/>
    <w:rsid w:val="009E6194"/>
    <w:rsid w:val="009F1721"/>
    <w:rsid w:val="00A018C7"/>
    <w:rsid w:val="00A128ED"/>
    <w:rsid w:val="00A170F5"/>
    <w:rsid w:val="00A42B45"/>
    <w:rsid w:val="00A43F49"/>
    <w:rsid w:val="00A5529D"/>
    <w:rsid w:val="00A56226"/>
    <w:rsid w:val="00A66022"/>
    <w:rsid w:val="00A877F9"/>
    <w:rsid w:val="00AC0001"/>
    <w:rsid w:val="00AC2095"/>
    <w:rsid w:val="00AE1FB5"/>
    <w:rsid w:val="00AE7488"/>
    <w:rsid w:val="00B16E06"/>
    <w:rsid w:val="00B4630A"/>
    <w:rsid w:val="00B46CF8"/>
    <w:rsid w:val="00B50B34"/>
    <w:rsid w:val="00B55E30"/>
    <w:rsid w:val="00B639DE"/>
    <w:rsid w:val="00C015D0"/>
    <w:rsid w:val="00C24CD3"/>
    <w:rsid w:val="00C6313F"/>
    <w:rsid w:val="00C759BE"/>
    <w:rsid w:val="00C8096D"/>
    <w:rsid w:val="00C86C21"/>
    <w:rsid w:val="00CB1041"/>
    <w:rsid w:val="00CC55F8"/>
    <w:rsid w:val="00CD0E7E"/>
    <w:rsid w:val="00CD136D"/>
    <w:rsid w:val="00CD5885"/>
    <w:rsid w:val="00CD6D2B"/>
    <w:rsid w:val="00CE0288"/>
    <w:rsid w:val="00CF4E65"/>
    <w:rsid w:val="00D132AA"/>
    <w:rsid w:val="00D21D5F"/>
    <w:rsid w:val="00D466AB"/>
    <w:rsid w:val="00D51FF7"/>
    <w:rsid w:val="00D54E36"/>
    <w:rsid w:val="00D64E91"/>
    <w:rsid w:val="00D90AF2"/>
    <w:rsid w:val="00DB06B8"/>
    <w:rsid w:val="00DE3F25"/>
    <w:rsid w:val="00DF0AC5"/>
    <w:rsid w:val="00DF4822"/>
    <w:rsid w:val="00DF7653"/>
    <w:rsid w:val="00E121CA"/>
    <w:rsid w:val="00E14DB3"/>
    <w:rsid w:val="00E260FC"/>
    <w:rsid w:val="00E31F7A"/>
    <w:rsid w:val="00E418B3"/>
    <w:rsid w:val="00E534E5"/>
    <w:rsid w:val="00E84E98"/>
    <w:rsid w:val="00E94342"/>
    <w:rsid w:val="00E96F60"/>
    <w:rsid w:val="00EB2E99"/>
    <w:rsid w:val="00ED79E0"/>
    <w:rsid w:val="00EE504D"/>
    <w:rsid w:val="00EF47B7"/>
    <w:rsid w:val="00F02990"/>
    <w:rsid w:val="00F060C1"/>
    <w:rsid w:val="00F22670"/>
    <w:rsid w:val="00F84DAF"/>
    <w:rsid w:val="00F87D56"/>
    <w:rsid w:val="00F95B87"/>
    <w:rsid w:val="00FA47FA"/>
    <w:rsid w:val="00FB74D6"/>
    <w:rsid w:val="00FD7ABA"/>
    <w:rsid w:val="00FE2889"/>
    <w:rsid w:val="00FF3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D1910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customStyle="true" w:styleId="PodnaslovChar" w:type="character">
    <w:name w:val="Podnaslov Char"/>
    <w:basedOn w:val="Zadanifontodlomka"/>
    <w:link w:val="Podnaslov"/>
    <w:rsid w:val="00664D72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554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54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54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54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54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1910"/>
  </w:style>
  <w:style w:styleId="Naslov1" w:type="paragraph">
    <w:name w:val="heading 1"/>
    <w:basedOn w:val="Normal"/>
    <w:next w:val="Normal"/>
    <w:qFormat/>
    <w:rsid w:val="001D1910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1D1910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1D1910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1D191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1910"/>
  </w:style>
  <w:style w:styleId="Podnoje" w:type="paragraph">
    <w:name w:val="footer"/>
    <w:basedOn w:val="Normal"/>
    <w:rsid w:val="00D64E9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84E98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80616"/>
    <w:pPr>
      <w:jc w:val="both"/>
    </w:pPr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0271A"/>
    <w:pPr>
      <w:ind w:left="720"/>
      <w:contextualSpacing/>
    </w:pPr>
  </w:style>
  <w:style w:customStyle="1" w:styleId="PodnaslovChar" w:type="character">
    <w:name w:val="Podnaslov Char"/>
    <w:basedOn w:val="Zadanifontodlomka"/>
    <w:link w:val="Podnaslov"/>
    <w:rsid w:val="00664D72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8554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54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54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54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54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rujna 2018.</izvorni_sadrzaj>
    <derivirana_varijabla naziv="DomainObject.DatumDonosenjaOdluke_1">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6939</izvorni_sadrzaj>
    <derivirana_varijabla naziv="DomainObject.Predmet.Broj_1">6939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2016.</izvorni_sadrzaj>
    <derivirana_varijabla naziv="DomainObject.Predmet.DatumOsnivanja_1">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St-6939/2016</izvorni_sadrzaj>
    <derivirana_varijabla naziv="DomainObject.Predmet.OznakaBroj_1">St-6939/2016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FEROTOM ZAGREB d.o.o. zastupanog po punomoćniku Ivana Brala</izvorni_sadrzaj>
    <derivirana_varijabla naziv="DomainObject.Predmet.ProtustrankaFormated_1">  FEROTOM ZAGREB d.o.o. zastupanog po punomoćniku Ivana Brala</derivirana_varijabla>
  </DomainObject.Predmet.ProtustrankaFormated>
  <DomainObject.Predmet.ProtustrankaFormatedOIB>
    <izvorni_sadrzaj>  FEROTOM ZAGREB d.o.o., OIB 65806863930 zastupanog po punomoćniku Ivana Brala</izvorni_sadrzaj>
    <derivirana_varijabla naziv="DomainObject.Predmet.ProtustrankaFormatedOIB_1">  FEROTOM ZAGREB d.o.o., OIB 65806863930 zastupanog po punomoćniku Ivana Brala</derivirana_varijabla>
  </DomainObject.Predmet.ProtustrankaFormatedOIB>
  <DomainObject.Predmet.ProtustrankaFormatedWithAdress>
    <izvorni_sadrzaj> FEROTOM ZAGREB d.o.o., Rugvička 151/a, 10370 Dugo Selo zastupanog po punomoćniku Ivana Brala</izvorni_sadrzaj>
    <derivirana_varijabla naziv="DomainObject.Predmet.ProtustrankaFormatedWithAdress_1"> FEROTOM ZAGREB d.o.o., Rugvička 151/a, 10370 Dugo Selo zastupanog po punomoćniku Ivana Brala</derivirana_varijabla>
  </DomainObject.Predmet.ProtustrankaFormatedWithAdress>
  <DomainObject.Predmet.ProtustrankaFormatedWithAdressOIB>
    <izvorni_sadrzaj> FEROTOM ZAGREB d.o.o., OIB 65806863930, Rugvička 151/a, 10370 Dugo Selo zastupanog po punomoćniku Ivana Brala</izvorni_sadrzaj>
    <derivirana_varijabla naziv="DomainObject.Predmet.ProtustrankaFormatedWithAdressOIB_1"> FEROTOM ZAGREB d.o.o., OIB 65806863930, Rugvička 151/a, 10370 Dugo Selo zastupanog po punomoćniku Ivana Brala</derivirana_varijabla>
  </DomainObject.Predmet.ProtustrankaFormatedWithAdressOIB>
  <DomainObject.Predmet.ProtustrankaWithAdress>
    <izvorni_sadrzaj>FEROTOM ZAGREB d.o.o. Rugvička 151/a, 10370 Dugo Selo</izvorni_sadrzaj>
    <derivirana_varijabla naziv="DomainObject.Predmet.ProtustrankaWithAdress_1">FEROTOM ZAGREB d.o.o. Rugvička 151/a, 10370 Dugo Selo</derivirana_varijabla>
  </DomainObject.Predmet.ProtustrankaWithAdress>
  <DomainObject.Predmet.ProtustrankaWithAdressOIB>
    <izvorni_sadrzaj>FEROTOM ZAGREB d.o.o., OIB 65806863930, Rugvička 151/a, 10370 Dugo Selo</izvorni_sadrzaj>
    <derivirana_varijabla naziv="DomainObject.Predmet.ProtustrankaWithAdressOIB_1">FEROTOM ZAGREB d.o.o., OIB 65806863930, Rugvička 151/a, 10370 Dugo Selo</derivirana_varijabla>
  </DomainObject.Predmet.ProtustrankaWithAdressOIB>
  <DomainObject.Predmet.ProtustrankaNazivFormated>
    <izvorni_sadrzaj>FEROTOM ZAGREB d.o.o.</izvorni_sadrzaj>
    <derivirana_varijabla naziv="DomainObject.Predmet.ProtustrankaNazivFormated_1">FEROTOM ZAGREB d.o.o.</derivirana_varijabla>
  </DomainObject.Predmet.ProtustrankaNazivFormated>
  <DomainObject.Predmet.ProtustrankaNazivFormatedOIB>
    <izvorni_sadrzaj>FEROTOM ZAGREB d.o.o., OIB 65806863930</izvorni_sadrzaj>
    <derivirana_varijabla naziv="DomainObject.Predmet.ProtustrankaNazivFormatedOIB_1">FEROTOM ZAGREB d.o.o., OIB 65806863930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FEROTOM ZAGREB d.o.o. zastupanog po punomoćniku Ivana Brala</item>
    </izvorni_sadrzaj>
    <derivirana_varijabla naziv="DomainObject.Predmet.ProtuStrankaListFormated_1">
      <item>FEROTOM ZAGREB d.o.o. zastupanog po punomoćniku Ivana Brala</item>
    </derivirana_varijabla>
  </DomainObject.Predmet.ProtuStrankaListFormated>
  <DomainObject.Predmet.ProtuStrankaListFormatedOIB>
    <izvorni_sadrzaj>
      <item>FEROTOM ZAGREB d.o.o., OIB 65806863930 zastupanog po punomoćniku Ivana Brala</item>
    </izvorni_sadrzaj>
    <derivirana_varijabla naziv="DomainObject.Predmet.ProtuStrankaListFormatedOIB_1">
      <item>FEROTOM ZAGREB d.o.o., OIB 65806863930 zastupanog po punomoćniku Ivana Brala</item>
    </derivirana_varijabla>
  </DomainObject.Predmet.ProtuStrankaListFormatedOIB>
  <DomainObject.Predmet.ProtuStrankaListFormatedWithAdress>
    <izvorni_sadrzaj>
      <item>FEROTOM ZAGREB d.o.o., Rugvička 151/a, 10370 Dugo Selo zastupanog po punomoćniku Ivana Brala</item>
    </izvorni_sadrzaj>
    <derivirana_varijabla naziv="DomainObject.Predmet.ProtuStrankaListFormatedWithAdress_1">
      <item>FEROTOM ZAGREB d.o.o., Rugvička 151/a, 10370 Dugo Selo zastupanog po punomoćniku Ivana Brala</item>
    </derivirana_varijabla>
  </DomainObject.Predmet.ProtuStrankaListFormatedWithAdress>
  <DomainObject.Predmet.ProtuStrankaListFormatedWithAdressOIB>
    <izvorni_sadrzaj>
      <item>FEROTOM ZAGREB d.o.o., OIB 65806863930, Rugvička 151/a, 10370 Dugo Selo zastupanog po punomoćniku Ivana Brala</item>
    </izvorni_sadrzaj>
    <derivirana_varijabla naziv="DomainObject.Predmet.ProtuStrankaListFormatedWithAdressOIB_1">
      <item>FEROTOM ZAGREB d.o.o., OIB 65806863930, Rugvička 151/a, 10370 Dugo Selo zastupanog po punomoćniku Ivana Brala</item>
    </derivirana_varijabla>
  </DomainObject.Predmet.ProtuStrankaListFormatedWithAdressOIB>
  <DomainObject.Predmet.ProtuStrankaListNazivFormated>
    <izvorni_sadrzaj>
      <item>FEROTOM ZAGREB d.o.o.</item>
    </izvorni_sadrzaj>
    <derivirana_varijabla naziv="DomainObject.Predmet.ProtuStrankaListNazivFormated_1">
      <item>FEROTOM ZAGREB d.o.o.</item>
    </derivirana_varijabla>
  </DomainObject.Predmet.ProtuStrankaListNazivFormated>
  <DomainObject.Predmet.ProtuStrankaListNazivFormatedOIB>
    <izvorni_sadrzaj>
      <item>FEROTOM ZAGREB d.o.o., OIB 65806863930</item>
    </izvorni_sadrzaj>
    <derivirana_varijabla naziv="DomainObject.Predmet.ProtuStrankaListNazivFormatedOIB_1">
      <item>FEROTOM ZAGREB d.o.o., OIB 65806863930</item>
    </derivirana_varijabla>
  </DomainObject.Predmet.ProtuStrankaListNazivFormatedOIB>
  <DomainObject.Predmet.OstaliListFormated>
    <izvorni_sadrzaj>
      <item>Ivana Brala punomoćnica sudionika u postupku FEROTOM ZAGREB d.o.o.</item>
      <item>Mate Balenović</item>
    </izvorni_sadrzaj>
    <derivirana_varijabla naziv="DomainObject.Predmet.OstaliListFormated_1">
      <item>Ivana Brala punomoćnica sudionika u postupku FEROTOM ZAGREB d.o.o.</item>
      <item>Mate Balenović</item>
    </derivirana_varijabla>
  </DomainObject.Predmet.OstaliListFormated>
  <DomainObject.Predmet.OstaliListFormatedOIB>
    <izvorni_sadrzaj>
      <item>Ivana Brala, OIB 93206579304 punomoćnica sudionika u postupku FEROTOM ZAGREB d.o.o.</item>
      <item>Mate Balenović, OIB 50117846393</item>
    </izvorni_sadrzaj>
    <derivirana_varijabla naziv="DomainObject.Predmet.OstaliListFormatedOIB_1">
      <item>Ivana Brala, OIB 93206579304 punomoćnica sudionika u postupku FEROTOM ZAGREB d.o.o.</item>
      <item>Mate Balenović, OIB 50117846393</item>
    </derivirana_varijabla>
  </DomainObject.Predmet.OstaliListFormatedOIB>
  <DomainObject.Predmet.OstaliListFormatedWithAdress>
    <izvorni_sadrzaj>
      <item>Ivana Brala, Živka Martina Bodulića 1, 23242 Posedarje punomoćnica sudionika u postupku FEROTOM ZAGREB d.o.o.</item>
      <item>Mate Balenović, Zeleni Dol 6a, 10000 Zagreb</item>
    </izvorni_sadrzaj>
    <derivirana_varijabla naziv="DomainObject.Predmet.OstaliListFormatedWithAdress_1">
      <item>Ivana Brala, Živka Martina Bodulića 1, 23242 Posedarje punomoćnica sudionika u postupku FEROTOM ZAGREB d.o.o.</item>
      <item>Mate Balenović, Zeleni Dol 6a, 10000 Zagreb</item>
    </derivirana_varijabla>
  </DomainObject.Predmet.OstaliListFormatedWithAdress>
  <DomainObject.Predmet.OstaliListFormatedWithAdressOIB>
    <izvorni_sadrzaj>
      <item>Ivana Brala, OIB 93206579304, Živka Martina Bodulića 1, 23242 Posedarje punomoćnica sudionika u postupku FEROTOM ZAGREB d.o.o.</item>
      <item>Mate Balenović, OIB 50117846393, Zeleni Dol 6a, 10000 Zagreb</item>
    </izvorni_sadrzaj>
    <derivirana_varijabla naziv="DomainObject.Predmet.OstaliListFormatedWithAdressOIB_1">
      <item>Ivana Brala, OIB 93206579304, Živka Martina Bodulića 1, 23242 Posedarje punomoćnica sudionika u postupku FEROTOM ZAGREB d.o.o.</item>
      <item>Mate Balenović, OIB 50117846393, Zeleni Dol 6a, 10000 Zagreb</item>
    </derivirana_varijabla>
  </DomainObject.Predmet.OstaliListFormatedWithAdressOIB>
  <DomainObject.Predmet.OstaliListNazivFormated>
    <izvorni_sadrzaj>
      <item>Ivana Brala</item>
      <item>Mate Balenović</item>
    </izvorni_sadrzaj>
    <derivirana_varijabla naziv="DomainObject.Predmet.OstaliListNazivFormated_1">
      <item>Ivana Brala</item>
      <item>Mate Balenović</item>
    </derivirana_varijabla>
  </DomainObject.Predmet.OstaliListNazivFormated>
  <DomainObject.Predmet.OstaliListNazivFormatedOIB>
    <izvorni_sadrzaj>
      <item>Ivana Brala, OIB 93206579304</item>
      <item>Mate Balenović, OIB 50117846393</item>
    </izvorni_sadrzaj>
    <derivirana_varijabla naziv="DomainObject.Predmet.OstaliListNazivFormatedOIB_1">
      <item>Ivana Brala, OIB 93206579304</item>
      <item>Mate Balenović, OIB 50117846393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rujna 2018.</izvorni_sadrzaj>
    <derivirana_varijabla naziv="DomainObject.Datum_1">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FEROTOM ZAGREB d.o.o.</izvorni_sadrzaj>
    <derivirana_varijabla naziv="DomainObject.Predmet.ProtustrankaIDrugi_1">FEROTOM ZAGREB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FEROTOM ZAGREB d.o.o., OIB 65806863930, Rugvička 151/a, 10370 Dugo Selo</izvorni_sadrzaj>
    <derivirana_varijabla naziv="DomainObject.Predmet.ProtustrankaIDrugiAdressOIB_1">FEROTOM ZAGREB d.o.o., OIB 65806863930, Rugvička 151/a,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FEROTOM ZAGREB d.o.o.</item>
      <item>FINA Regionalni centar Zagreb</item>
      <item>Ivana Brala</item>
      <item>Mate Balenović</item>
    </izvorni_sadrzaj>
    <derivirana_varijabla naziv="DomainObject.Predmet.SudioniciListNaziv_1">
      <item>FEROTOM ZAGREB d.o.o.</item>
      <item>FINA Regionalni centar Zagreb</item>
      <item>Ivana Brala</item>
      <item>Mate Balenović</item>
    </derivirana_varijabla>
  </DomainObject.Predmet.SudioniciListNaziv>
  <DomainObject.Predmet.SudioniciListAdressOIB>
    <izvorni_sadrzaj>
      <item>FEROTOM ZAGREB d.o.o.,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</izvorni_sadrzaj>
    <derivirana_varijabla naziv="DomainObject.Predmet.SudioniciListAdressOIB_1">
      <item>FEROTOM ZAGREB d.o.o., OIB 65806863930, Rugvička 151/a,10370 Dugo Selo</item>
      <item>FINA Regionalni centar Zagreb, OIB 85821130368, Trg svibanjskih žrtava 1995. br.1,10000 Zagreb</item>
      <item>Ivana Brala, OIB 93206579304, Živka Martina Bodulića 1,23242 Posedarje</item>
      <item>Mate Balenović, OIB 50117846393,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65806863930</item>
      <item>, OIB 85821130368</item>
      <item>, OIB 93206579304</item>
      <item>, OIB 50117846393</item>
    </izvorni_sadrzaj>
    <derivirana_varijabla naziv="DomainObject.Predmet.SudioniciListNazivOIB_1">
      <item>, OIB 65806863930</item>
      <item>, OIB 85821130368</item>
      <item>, OIB 93206579304</item>
      <item>, OIB 50117846393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Zeleni dol br. 6a, 10000 Zagreb</item>
    </izvorni_sadrzaj>
    <derivirana_varijabla naziv="DomainObject.Predmet.StecajniUpraviteljiListAddressOIB_1">
      <item>Mate Balenović, OIB 50117846393, Zeleni dol br. 6a,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213</properties:Words>
  <properties:Characters>1015</properties:Characters>
  <properties:Lines>36</properties:Lines>
  <properties:Paragraphs>17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2018-09-04T09:02:00Z</dcterms:created>
  <dc:creator>nmarkovic</dc:creator>
  <cp:lastModifiedBy>Ivana Stampf</cp:lastModifiedBy>
  <cp:lastPrinted>2017-06-06T08:32:00Z</cp:lastPrinted>
  <dcterms:modified xmlns:xsi="http://www.w3.org/2001/XMLSchema-instance" xsi:type="dcterms:W3CDTF">2018-09-04T10:41:00Z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(5 St-6939-16 zaključak o ispravku rješenje adresa.docx)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