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9321" w14:paraId="2cd9321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452FD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REPUBLIKA HRVATSKA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1A5987">
        <w:t>j sutkinji</w:t>
      </w:r>
      <w:r>
        <w:t xml:space="preserve"> Nadi Roso, u stečajnom predmetu</w:t>
      </w:r>
      <w:r w:rsidR="004C2E1E">
        <w:t xml:space="preserve"> dužnika</w:t>
      </w:r>
      <w:r>
        <w:t xml:space="preserve"> </w:t>
      </w:r>
      <w:r w:rsidR="00247902">
        <w:rPr>
          <w:b/>
        </w:rPr>
        <w:t xml:space="preserve">MD PROFIL NEKRETNINE d.o.o. "u stečaju", Đakovo, Industrijska zona </w:t>
      </w:r>
      <w:proofErr w:type="spellStart"/>
      <w:r w:rsidR="00247902">
        <w:rPr>
          <w:b/>
        </w:rPr>
        <w:t>bb</w:t>
      </w:r>
      <w:proofErr w:type="spellEnd"/>
      <w:r w:rsidR="00247902">
        <w:rPr>
          <w:b/>
        </w:rPr>
        <w:t>, OIB: 34098874954, MBS: 030087316</w:t>
      </w:r>
      <w:r>
        <w:t xml:space="preserve">, dana </w:t>
      </w:r>
      <w:r w:rsidR="00247902">
        <w:t>12. listopada</w:t>
      </w:r>
      <w:r w:rsidR="001A5987">
        <w:t xml:space="preserve"> 2016. g.</w:t>
      </w:r>
      <w:r>
        <w:t>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47902" w:rsidR="00201E03">
      <w:pPr>
        <w:pStyle w:val="Tijeloteksta"/>
        <w:ind w:left="360"/>
        <w:jc w:val="center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4C2E1E">
        <w:t xml:space="preserve">dužnika </w:t>
      </w:r>
      <w:r w:rsidR="00247902">
        <w:rPr>
          <w:b/>
        </w:rPr>
        <w:t xml:space="preserve">MD PROFIL NEKRETNINE d.o.o. "u stečaju", Đakovo, Industrijska zona </w:t>
      </w:r>
      <w:proofErr w:type="spellStart"/>
      <w:r w:rsidR="00247902">
        <w:rPr>
          <w:b/>
        </w:rPr>
        <w:t>bb</w:t>
      </w:r>
      <w:proofErr w:type="spellEnd"/>
      <w:r w:rsidR="00247902">
        <w:rPr>
          <w:b/>
        </w:rPr>
        <w:t>, OIB: 34098874954, MBS: 030087316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</w:t>
      </w:r>
      <w:r w:rsidR="00767322">
        <w:t>I</w:t>
      </w:r>
      <w:r w:rsidR="00452FDA">
        <w:t xml:space="preserve">I višeg isplatnog reda u iznosu od </w:t>
      </w:r>
      <w:r w:rsidR="00247902">
        <w:t>127.</w:t>
      </w:r>
      <w:r w:rsidR="00452FDA">
        <w:t xml:space="preserve">000,00 kn što predstavlja </w:t>
      </w:r>
      <w:r w:rsidR="00767322">
        <w:t>0,</w:t>
      </w:r>
      <w:r w:rsidR="00247902">
        <w:t>18</w:t>
      </w:r>
      <w:r w:rsidR="00767322">
        <w:t xml:space="preserve">% </w:t>
      </w:r>
      <w:r w:rsidR="00247902">
        <w:t>utvrđenih tražbina stečajnih vjerovnika II višeg isplatnog reda.</w:t>
      </w:r>
      <w:r w:rsidR="004C5037">
        <w:t xml:space="preserve"> </w:t>
      </w:r>
      <w:r w:rsidR="00247902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247902">
        <w:rPr>
          <w:b/>
        </w:rPr>
        <w:t>17</w:t>
      </w:r>
      <w:r w:rsidR="004C2E1E">
        <w:rPr>
          <w:b/>
        </w:rPr>
        <w:t>. studeni</w:t>
      </w:r>
      <w:r w:rsidR="001A5987" w:rsidRPr="001A5987">
        <w:rPr>
          <w:b/>
        </w:rPr>
        <w:t xml:space="preserve"> 2016. g. u 1</w:t>
      </w:r>
      <w:r w:rsidR="004C2E1E">
        <w:rPr>
          <w:b/>
        </w:rPr>
        <w:t>0</w:t>
      </w:r>
      <w:r w:rsidR="001A5987" w:rsidRPr="001A5987">
        <w:rPr>
          <w:b/>
        </w:rPr>
        <w:t>,</w:t>
      </w:r>
      <w:r w:rsidR="00247902">
        <w:rPr>
          <w:b/>
        </w:rPr>
        <w:t>3</w:t>
      </w:r>
      <w:r w:rsidR="001A5987" w:rsidRPr="001A5987">
        <w:rPr>
          <w:b/>
        </w:rPr>
        <w:t>0</w:t>
      </w:r>
      <w:r w:rsidRPr="001A5987">
        <w:rPr>
          <w:b/>
        </w:rPr>
        <w:t xml:space="preserve"> sati</w:t>
      </w:r>
      <w:r>
        <w:t xml:space="preserve">, soba br. </w:t>
      </w:r>
      <w:r w:rsidR="004D3316">
        <w:t>40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247902">
        <w:t>12. listopada</w:t>
      </w:r>
      <w:r w:rsidR="001A5987">
        <w:t xml:space="preserve"> 2016.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4C2E1E" w:rsidR="00201E03" w:rsidRPr="004C2E1E">
      <w:pPr>
        <w:pStyle w:val="Tijeloteksta"/>
        <w:numPr>
          <w:ilvl w:val="0"/>
          <w:numId w:val="9"/>
        </w:numPr>
      </w:pPr>
      <w:r>
        <w:t xml:space="preserve">st. uprav. </w:t>
      </w:r>
      <w:r w:rsidR="00247902">
        <w:t>Tihomir Zec</w:t>
      </w:r>
    </w:p>
    <w:p w:rsidRDefault="00247902" w:rsidP="00201E03" w:rsidR="00201E03">
      <w:pPr>
        <w:pStyle w:val="Tijeloteksta"/>
        <w:ind w:left="360"/>
      </w:pPr>
      <w:r>
        <w:t>2. ŽDO 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</w:t>
      </w:r>
      <w:r w:rsidR="00767322">
        <w:t xml:space="preserve">uz </w:t>
      </w:r>
      <w:r w:rsidR="00247902">
        <w:t>izvješća pod točkom 1. naredbe od 12.10.2016. g.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 w:rsidR="00247902">
        <w:t>oč</w:t>
      </w:r>
      <w:proofErr w:type="spellEnd"/>
      <w:r w:rsidR="00247902">
        <w:t>. 17.11.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16181F" w:rsidR="001A5987" w:rsidRPr="00F92416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E08" w:rsidR="00D21E08">
      <w:r>
        <w:separator/>
      </w:r>
    </w:p>
  </w:endnote>
  <w:endnote w:id="0" w:type="continuationSeparator">
    <w:p w:rsidRDefault="00D21E08" w:rsidR="00D21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E08" w:rsidR="00D21E08">
      <w:r>
        <w:separator/>
      </w:r>
    </w:p>
  </w:footnote>
  <w:footnote w:id="0" w:type="continuationSeparator">
    <w:p w:rsidRDefault="00D21E08" w:rsidR="00D21E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247902">
      <w:t>202/14-103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181F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47902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6B3F19"/>
    <w:rsid w:val="00701764"/>
    <w:rsid w:val="00714A25"/>
    <w:rsid w:val="007242CD"/>
    <w:rsid w:val="00725641"/>
    <w:rsid w:val="0074711B"/>
    <w:rsid w:val="00767322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21E08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17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017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17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76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76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17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017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17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76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76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St-202/2014</izvorni_sadrzaj>
    <derivirana_varijabla naziv="DomainObject.Predmet.OznakaBroj_1">St-202/2014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PROFIL NEKRETNINE d.o.o. poslovanje nekretninama</izvorni_sadrzaj>
    <derivirana_varijabla naziv="DomainObject.Predmet.ProtustrankaFormated_1">  MD PROFIL NEKRETNINE d.o.o. poslovanje nekretninama</derivirana_varijabla>
  </DomainObject.Predmet.ProtustrankaFormated>
  <DomainObject.Predmet.ProtustrankaFormatedOIB>
    <izvorni_sadrzaj>  MD PROFIL NEKRETNINE d.o.o. poslovanje nekretninama, OIB 34098874954</izvorni_sadrzaj>
    <derivirana_varijabla naziv="DomainObject.Predmet.ProtustrankaFormatedOIB_1">  MD PROFIL NEKRETNINE d.o.o. poslovanje nekretninama, OIB 34098874954</derivirana_varijabla>
  </DomainObject.Predmet.ProtustrankaFormatedOIB>
  <DomainObject.Predmet.ProtustrankaFormatedWithAdress>
    <izvorni_sadrzaj> MD PROFIL NEKRETNINE d.o.o. poslovanje nekretninama, Industrijska Zona/bb, 31400 Đakovo</izvorni_sadrzaj>
    <derivirana_varijabla naziv="DomainObject.Predmet.ProtustrankaFormatedWithAdress_1"> MD PROFIL NEKRETNINE d.o.o. poslovanje nekretninama, Industrijska Zona/bb, 31400 Đakovo</derivirana_varijabla>
  </DomainObject.Predmet.ProtustrankaFormatedWithAdress>
  <DomainObject.Predmet.ProtustrankaFormatedWithAdressOIB>
    <izvorni_sadrzaj> MD PROFIL NEKRETNINE d.o.o. poslovanje nekretninama, OIB 34098874954, Industrijska Zona/bb, 31400 Đakovo</izvorni_sadrzaj>
    <derivirana_varijabla naziv="DomainObject.Predmet.ProtustrankaFormatedWithAdressOIB_1"> MD PROFIL NEKRETNINE d.o.o. poslovanje nekretninama, OIB 34098874954, Industrijska Zona/bb, 31400 Đakovo</derivirana_varijabla>
  </DomainObject.Predmet.ProtustrankaFormatedWithAdressOIB>
  <DomainObject.Predmet.ProtustrankaWithAdress>
    <izvorni_sadrzaj>MD PROFIL NEKRETNINE d.o.o. poslovanje nekretninama Industrijska Zona/bb, 31400 Đakovo</izvorni_sadrzaj>
    <derivirana_varijabla naziv="DomainObject.Predmet.ProtustrankaWithAdress_1">MD PROFIL NEKRETNINE d.o.o. poslovanje nekretninama Industrijska Zona/bb, 31400 Đakovo</derivirana_varijabla>
  </DomainObject.Predmet.ProtustrankaWithAdress>
  <DomainObject.Predmet.ProtustrankaWithAdressOIB>
    <izvorni_sadrzaj>MD PROFIL NEKRETNINE d.o.o. poslovanje nekretninama, OIB 34098874954, Industrijska Zona/bb, 31400 Đakovo</izvorni_sadrzaj>
    <derivirana_varijabla naziv="DomainObject.Predmet.ProtustrankaWithAdressOIB_1">MD PROFIL NEKRETNINE d.o.o. poslovanje nekretninama, OIB 34098874954, Industrijska Zona/bb, 31400 Đakovo</derivirana_varijabla>
  </DomainObject.Predmet.ProtustrankaWithAdressOIB>
  <DomainObject.Predmet.ProtustrankaNazivFormated>
    <izvorni_sadrzaj>MD PROFIL NEKRETNINE d.o.o. poslovanje nekretninama</izvorni_sadrzaj>
    <derivirana_varijabla naziv="DomainObject.Predmet.ProtustrankaNazivFormated_1">MD PROFIL NEKRETNINE d.o.o. poslovanje nekretninama</derivirana_varijabla>
  </DomainObject.Predmet.ProtustrankaNazivFormated>
  <DomainObject.Predmet.ProtustrankaNazivFormatedOIB>
    <izvorni_sadrzaj>MD PROFIL NEKRETNINE d.o.o. poslovanje nekretninama, OIB 34098874954</izvorni_sadrzaj>
    <derivirana_varijabla naziv="DomainObject.Predmet.ProtustrankaNazivFormatedOIB_1">MD PROFIL NEKRETNINE d.o.o. poslovanje nekretninama, OIB 34098874954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Mandarić</izvorni_sadrzaj>
    <derivirana_varijabla naziv="DomainObject.Predmet.StrankaFormated_1">  Darko Mandarić</derivirana_varijabla>
  </DomainObject.Predmet.StrankaFormated>
  <DomainObject.Predmet.StrankaFormatedOIB>
    <izvorni_sadrzaj>  Darko Mandarić, OIB 05264635616</izvorni_sadrzaj>
    <derivirana_varijabla naziv="DomainObject.Predmet.StrankaFormatedOIB_1">  Darko Mandarić, OIB 05264635616</derivirana_varijabla>
  </DomainObject.Predmet.StrankaFormatedOIB>
  <DomainObject.Predmet.StrankaFormatedWithAdress>
    <izvorni_sadrzaj> Darko Mandarić, Biskupa Antuna Mandića 81, 31400 Đakovo</izvorni_sadrzaj>
    <derivirana_varijabla naziv="DomainObject.Predmet.StrankaFormatedWithAdress_1"> Darko Mandarić, Biskupa Antuna Mandića 81, 31400 Đakovo</derivirana_varijabla>
  </DomainObject.Predmet.StrankaFormatedWithAdress>
  <DomainObject.Predmet.StrankaFormatedWithAdressOIB>
    <izvorni_sadrzaj> Darko Mandarić, OIB 05264635616, Biskupa Antuna Mandića 81, 31400 Đakovo</izvorni_sadrzaj>
    <derivirana_varijabla naziv="DomainObject.Predmet.StrankaFormatedWithAdressOIB_1"> Darko Mandarić, OIB 05264635616, Biskupa Antuna Mandića 81, 31400 Đakovo</derivirana_varijabla>
  </DomainObject.Predmet.StrankaFormatedWithAdressOIB>
  <DomainObject.Predmet.StrankaWithAdress>
    <izvorni_sadrzaj>Darko Mandarić Biskupa Antuna Mandića 81,31400 Đakovo</izvorni_sadrzaj>
    <derivirana_varijabla naziv="DomainObject.Predmet.StrankaWithAdress_1">Darko Mandarić Biskupa Antuna Mandića 81,31400 Đakovo</derivirana_varijabla>
  </DomainObject.Predmet.StrankaWithAdress>
  <DomainObject.Predmet.StrankaWithAdressOIB>
    <izvorni_sadrzaj>Darko Mandarić, OIB 05264635616, Biskupa Antuna Mandića 81,31400 Đakovo</izvorni_sadrzaj>
    <derivirana_varijabla naziv="DomainObject.Predmet.StrankaWithAdressOIB_1">Darko Mandarić, OIB 05264635616, Biskupa Antuna Mandića 81,31400 Đakovo</derivirana_varijabla>
  </DomainObject.Predmet.StrankaWithAdressOIB>
  <DomainObject.Predmet.StrankaNazivFormated>
    <izvorni_sadrzaj>Darko Mandarić</izvorni_sadrzaj>
    <derivirana_varijabla naziv="DomainObject.Predmet.StrankaNazivFormated_1">Darko Mandarić</derivirana_varijabla>
  </DomainObject.Predmet.StrankaNazivFormated>
  <DomainObject.Predmet.StrankaNazivFormatedOIB>
    <izvorni_sadrzaj>Darko Mandarić, OIB 05264635616</izvorni_sadrzaj>
    <derivirana_varijabla naziv="DomainObject.Predmet.StrankaNazivFormatedOIB_1">Darko Mandarić, OIB 05264635616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Darko Mandarić</item>
    </izvorni_sadrzaj>
    <derivirana_varijabla naziv="DomainObject.Predmet.StrankaListFormated_1">
      <item>Darko Mandarić</item>
    </derivirana_varijabla>
  </DomainObject.Predmet.StrankaListFormated>
  <DomainObject.Predmet.StrankaListFormatedOIB>
    <izvorni_sadrzaj>
      <item>Darko Mandarić, OIB 05264635616</item>
    </izvorni_sadrzaj>
    <derivirana_varijabla naziv="DomainObject.Predmet.StrankaListFormatedOIB_1">
      <item>Darko Mandarić, OIB 05264635616</item>
    </derivirana_varijabla>
  </DomainObject.Predmet.StrankaListFormatedOIB>
  <DomainObject.Predmet.StrankaListFormatedWithAdress>
    <izvorni_sadrzaj>
      <item>Darko Mandarić, Biskupa Antuna Mandića 81, 31400 Đakovo</item>
    </izvorni_sadrzaj>
    <derivirana_varijabla naziv="DomainObject.Predmet.StrankaListFormatedWithAdress_1">
      <item>Darko Mandarić, Biskupa Antuna Mandića 81, 31400 Đakovo</item>
    </derivirana_varijabla>
  </DomainObject.Predmet.StrankaListFormatedWithAdress>
  <DomainObject.Predmet.StrankaListFormatedWithAdressOIB>
    <izvorni_sadrzaj>
      <item>Darko Mandarić, OIB 05264635616, Biskupa Antuna Mandića 81, 31400 Đakovo</item>
    </izvorni_sadrzaj>
    <derivirana_varijabla naziv="DomainObject.Predmet.StrankaListFormatedWithAdressOIB_1">
      <item>Darko Mandarić, OIB 05264635616, Biskupa Antuna Mandića 81, 31400 Đakovo</item>
    </derivirana_varijabla>
  </DomainObject.Predmet.StrankaListFormatedWithAdressOIB>
  <DomainObject.Predmet.StrankaListNazivFormated>
    <izvorni_sadrzaj>
      <item>Darko Mandarić</item>
    </izvorni_sadrzaj>
    <derivirana_varijabla naziv="DomainObject.Predmet.StrankaListNazivFormated_1">
      <item>Darko Mandarić</item>
    </derivirana_varijabla>
  </DomainObject.Predmet.StrankaListNazivFormated>
  <DomainObject.Predmet.StrankaListNazivFormatedOIB>
    <izvorni_sadrzaj>
      <item>Darko Mandarić, OIB 05264635616</item>
    </izvorni_sadrzaj>
    <derivirana_varijabla naziv="DomainObject.Predmet.StrankaListNazivFormatedOIB_1">
      <item>Darko Mandarić, OIB 05264635616</item>
    </derivirana_varijabla>
  </DomainObject.Predmet.StrankaListNazivFormatedOIB>
  <DomainObject.Predmet.ProtuStrankaListFormated>
    <izvorni_sadrzaj>
      <item>MD PROFIL NEKRETNINE d.o.o. poslovanje nekretninama</item>
    </izvorni_sadrzaj>
    <derivirana_varijabla naziv="DomainObject.Predmet.ProtuStrankaListFormated_1">
      <item>MD PROFIL NEKRETNINE d.o.o. poslovanje nekretninama</item>
    </derivirana_varijabla>
  </DomainObject.Predmet.ProtuStrankaListFormated>
  <DomainObject.Predmet.ProtuStrankaListFormatedOIB>
    <izvorni_sadrzaj>
      <item>MD PROFIL NEKRETNINE d.o.o. poslovanje nekretninama, OIB 34098874954</item>
    </izvorni_sadrzaj>
    <derivirana_varijabla naziv="DomainObject.Predmet.ProtuStrankaListFormatedOIB_1">
      <item>MD PROFIL NEKRETNINE d.o.o. poslovanje nekretninama, OIB 34098874954</item>
    </derivirana_varijabla>
  </DomainObject.Predmet.ProtuStrankaListFormatedOIB>
  <DomainObject.Predmet.ProtuStrankaListFormatedWithAdress>
    <izvorni_sadrzaj>
      <item>MD PROFIL NEKRETNINE d.o.o. poslovanje nekretninama, Industrijska Zona/bb, 31400 Đakovo</item>
    </izvorni_sadrzaj>
    <derivirana_varijabla naziv="DomainObject.Predmet.ProtuStrankaListFormatedWithAdress_1">
      <item>MD PROFIL NEKRETNINE d.o.o. poslovanje nekretninama, Industrijska Zona/bb, 31400 Đakovo</item>
    </derivirana_varijabla>
  </DomainObject.Predmet.ProtuStrankaListFormatedWithAdress>
  <DomainObject.Predmet.ProtuStrankaListFormatedWithAdressOIB>
    <izvorni_sadrzaj>
      <item>MD PROFIL NEKRETNINE d.o.o. poslovanje nekretninama, OIB 34098874954, Industrijska Zona/bb, 31400 Đakovo</item>
    </izvorni_sadrzaj>
    <derivirana_varijabla naziv="DomainObject.Predmet.ProtuStrankaListFormatedWithAdressOIB_1">
      <item>MD PROFIL NEKRETNINE d.o.o. poslovanje nekretninama, OIB 34098874954, Industrijska Zona/bb, 31400 Đakovo</item>
    </derivirana_varijabla>
  </DomainObject.Predmet.ProtuStrankaListFormatedWithAdressOIB>
  <DomainObject.Predmet.ProtuStrankaListNazivFormated>
    <izvorni_sadrzaj>
      <item>MD PROFIL NEKRETNINE d.o.o. poslovanje nekretninama</item>
    </izvorni_sadrzaj>
    <derivirana_varijabla naziv="DomainObject.Predmet.ProtuStrankaListNazivFormated_1">
      <item>MD PROFIL NEKRETNINE d.o.o. poslovanje nekretninama</item>
    </derivirana_varijabla>
  </DomainObject.Predmet.ProtuStrankaListNazivFormated>
  <DomainObject.Predmet.ProtuStrankaListNazivFormatedOIB>
    <izvorni_sadrzaj>
      <item>MD PROFIL NEKRETNINE d.o.o. poslovanje nekretninama, OIB 34098874954</item>
    </izvorni_sadrzaj>
    <derivirana_varijabla naziv="DomainObject.Predmet.ProtuStrankaListNazivFormatedOIB_1">
      <item>MD PROFIL NEKRETNINE d.o.o. poslovanje nekretninama, OIB 34098874954</item>
    </derivirana_varijabla>
  </DomainObject.Predmet.ProtuStrankaListNazivFormatedOIB>
  <DomainObject.Predmet.OstaliListFormated>
    <izvorni_sadrzaj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OstaliListFormated_1"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OstaliListFormated>
  <DomainObject.Predmet.OstaliListFormatedOIB>
    <izvorni_sadrzaj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izvorni_sadrzaj>
    <derivirana_varijabla naziv="DomainObject.Predmet.OstaliListFormatedOIB_1"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derivirana_varijabla>
  </DomainObject.Predmet.OstaliListFormatedOIB>
  <DomainObject.Predmet.OstaliListFormatedWithAdress>
    <izvorni_sadrzaj>
      <item>TIHOMIR ZEC</item>
      <item>ŽDO OSIJEK</item>
      <item>FINA</item>
      <item>Oglasna ploča-MD PROFIL NEKRETNINE d.o.o.</item>
      <item>POREZNA UPRAVA OSIJEK, BB, 31000 Osijek</item>
      <item>JOSIP JELIĆ, A.CESARCA 28, 35000 Slavonski Brod</item>
      <item>PREDSJEDNIŠTVO</item>
    </izvorni_sadrzaj>
    <derivirana_varijabla naziv="DomainObject.Predmet.OstaliListFormatedWithAdress_1">
      <item>TIHOMIR ZEC</item>
      <item>ŽDO OSIJEK</item>
      <item>FINA</item>
      <item>Oglasna ploča-MD PROFIL NEKRETNINE d.o.o.</item>
      <item>POREZNA UPRAVA OSIJEK, BB, 31000 Osijek</item>
      <item>JOSIP JELIĆ, A.CESARCA 28, 35000 Slavonski Brod</item>
      <item>PREDSJEDNIŠTVO</item>
    </derivirana_varijabla>
  </DomainObject.Predmet.OstaliListFormatedWithAdress>
  <DomainObject.Predmet.OstaliListFormatedWithAdressOIB>
    <izvorni_sadrzaj>
      <item>TIHOMIR ZEC, OIB 34098874954</item>
      <item>ŽDO OSIJEK</item>
      <item>FINA</item>
      <item>Oglasna ploča-MD PROFIL NEKRETNINE d.o.o.</item>
      <item>POREZNA UPRAVA OSIJEK, OIB 18683136487, BB, 31000 Osijek</item>
      <item>JOSIP JELIĆ, A.CESARCA 28, 35000 Slavonski Brod</item>
      <item>PREDSJEDNIŠTVO</item>
    </izvorni_sadrzaj>
    <derivirana_varijabla naziv="DomainObject.Predmet.OstaliListFormatedWithAdressOIB_1">
      <item>TIHOMIR ZEC, OIB 34098874954</item>
      <item>ŽDO OSIJEK</item>
      <item>FINA</item>
      <item>Oglasna ploča-MD PROFIL NEKRETNINE d.o.o.</item>
      <item>POREZNA UPRAVA OSIJEK, OIB 18683136487, BB, 31000 Osijek</item>
      <item>JOSIP JELIĆ, A.CESARCA 28, 35000 Slavonski Brod</item>
      <item>PREDSJEDNIŠTVO</item>
    </derivirana_varijabla>
  </DomainObject.Predmet.OstaliListFormatedWithAdressOIB>
  <DomainObject.Predmet.OstaliListNazivFormated>
    <izvorni_sadrzaj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OstaliListNazivFormated_1"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OstaliListNazivFormated>
  <DomainObject.Predmet.OstaliListNazivFormatedOIB>
    <izvorni_sadrzaj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izvorni_sadrzaj>
    <derivirana_varijabla naziv="DomainObject.Predmet.OstaliListNazivFormatedOIB_1"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Mandarić</izvorni_sadrzaj>
    <derivirana_varijabla naziv="DomainObject.Predmet.StrankaIDrugi_1">Darko Mandarić</derivirana_varijabla>
  </DomainObject.Predmet.StrankaIDrugi>
  <DomainObject.Predmet.ProtustrankaIDrugi>
    <izvorni_sadrzaj>MD PROFIL NEKRETNINE d.o.o. poslovanje nekretninama</izvorni_sadrzaj>
    <derivirana_varijabla naziv="DomainObject.Predmet.ProtustrankaIDrugi_1">MD PROFIL NEKRETNINE d.o.o. poslovanje nekretninama</derivirana_varijabla>
  </DomainObject.Predmet.ProtustrankaIDrugi>
  <DomainObject.Predmet.StrankaIDrugiAdressOIB>
    <izvorni_sadrzaj>Darko Mandarić, OIB 05264635616, Biskupa Antuna Mandića 81, 31400 Đakovo</izvorni_sadrzaj>
    <derivirana_varijabla naziv="DomainObject.Predmet.StrankaIDrugiAdressOIB_1">Darko Mandarić, OIB 05264635616, Biskupa Antuna Mandića 81, 31400 Đakovo</derivirana_varijabla>
  </DomainObject.Predmet.StrankaIDrugiAdressOIB>
  <DomainObject.Predmet.ProtustrankaIDrugiAdressOIB>
    <izvorni_sadrzaj>MD PROFIL NEKRETNINE d.o.o. poslovanje nekretninama, OIB 34098874954, Industrijska Zona/bb, 31400 Đakovo</izvorni_sadrzaj>
    <derivirana_varijabla naziv="DomainObject.Predmet.ProtustrankaIDrugiAdressOIB_1">MD PROFIL NEKRETNINE d.o.o. poslovanje nekretninama, OIB 34098874954,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Mandarić</item>
      <item>MD PROFIL NEKRETNINE d.o.o. poslovanje nekretninama</item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SudioniciListNaziv_1">
      <item>Darko Mandarić</item>
      <item>MD PROFIL NEKRETNINE d.o.o. poslovanje nekretninama</item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SudioniciListNaziv>
  <DomainObject.Predmet.SudioniciListAdressOIB>
    <izvorni_sadrzaj>
      <item>Darko Mandarić, OIB 05264635616, Biskupa Antuna Mandića 81,31400 Đakovo</item>
      <item>MD PROFIL NEKRETNINE d.o.o. poslovanje nekretninama, OIB 34098874954, Industrijska Zona/bb,31400 Đakovo</item>
      <item>TIHOMIR ZEC, OIB 34098874954</item>
      <item>ŽDO OSIJEK</item>
      <item>FINA</item>
      <item>Oglasna ploča-MD PROFIL NEKRETNINE d.o.o.</item>
      <item>POREZNA UPRAVA OSIJEK, OIB 18683136487, BB,31000 Osijek</item>
      <item>JOSIP JELIĆ, A.CESARCA 28,35000 Slavonski Brod</item>
      <item>PREDSJEDNIŠTVO</item>
    </izvorni_sadrzaj>
    <derivirana_varijabla naziv="DomainObject.Predmet.SudioniciListAdressOIB_1">
      <item>Darko Mandarić, OIB 05264635616, Biskupa Antuna Mandića 81,31400 Đakovo</item>
      <item>MD PROFIL NEKRETNINE d.o.o. poslovanje nekretninama, OIB 34098874954, Industrijska Zona/bb,31400 Đakovo</item>
      <item>TIHOMIR ZEC, OIB 34098874954</item>
      <item>ŽDO OSIJEK</item>
      <item>FINA</item>
      <item>Oglasna ploča-MD PROFIL NEKRETNINE d.o.o.</item>
      <item>POREZNA UPRAVA OSIJEK, OIB 18683136487, BB,31000 Osijek</item>
      <item>JOSIP JELIĆ, A.CESARCA 28,35000 Slavonski Brod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05264635616</item>
      <item>, OIB 34098874954</item>
      <item>, OIB 34098874954</item>
      <item>, OIB null</item>
      <item>, OIB null</item>
      <item>, OIB null</item>
      <item>, OIB 18683136487</item>
      <item>, OIB null</item>
      <item>, OIB null</item>
    </izvorni_sadrzaj>
    <derivirana_varijabla naziv="DomainObject.Predmet.SudioniciListNazivOIB_1">
      <item>, OIB 05264635616</item>
      <item>, OIB 34098874954</item>
      <item>, OIB 34098874954</item>
      <item>, OIB null</item>
      <item>, OIB null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73705-9217-4E3E-B6B3-CD47139B5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167</properties:Words>
  <properties:Characters>869</properties:Characters>
  <properties:Lines>63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2016-10-12T10:03:00Z</dcterms:created>
  <dc:creator>hermanj</dc:creator>
  <cp:lastModifiedBy>Danijela Sekulić</cp:lastModifiedBy>
  <cp:lastPrinted>2016-10-12T10:02:00Z</cp:lastPrinted>
  <dcterms:modified xmlns:xsi="http://www.w3.org/2001/XMLSchema-instance" xsi:type="dcterms:W3CDTF">2016-10-12T10:04:00Z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