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b725" w14:paraId="6acb725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4158EB">
      <w:r w:rsidRPr="004158EB">
        <w:t xml:space="preserve">Ulica dr. Franje Tuđmana 35 </w:t>
      </w:r>
    </w:p>
    <w:p w:rsidRDefault="00120463" w:rsidP="00120463" w:rsidR="00120463"/>
    <w:p w:rsidRDefault="00416452" w:rsidP="00120463" w:rsidR="00416452"/>
    <w:p w:rsidRDefault="00416452" w:rsidP="00120463" w:rsidR="00416452"/>
    <w:p w:rsidRDefault="00416452" w:rsidP="00120463" w:rsidR="00416452" w:rsidRPr="005F002B"/>
    <w:p w:rsidRDefault="00120463" w:rsidP="00120463" w:rsidR="00120463" w:rsidRPr="005F002B">
      <w:pPr>
        <w:rPr>
          <w:b/>
        </w:rPr>
      </w:pPr>
    </w:p>
    <w:p w:rsidRDefault="005E129C" w:rsidP="005E129C" w:rsidR="00C6342D" w:rsidRPr="005F002B">
      <w:pPr>
        <w:ind w:left="5040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 w:rsidR="00416452">
        <w:rPr>
          <w:b/>
        </w:rPr>
        <w:t>DANIEL PAULETIĆ</w:t>
      </w:r>
    </w:p>
    <w:p w:rsidRDefault="00416452" w:rsidP="004158EB" w:rsidR="00416452">
      <w:pPr>
        <w:ind w:firstLine="360"/>
        <w:jc w:val="right"/>
        <w:rPr>
          <w:b/>
        </w:rPr>
      </w:pPr>
      <w:r>
        <w:rPr>
          <w:b/>
        </w:rPr>
        <w:t xml:space="preserve">Rovinj </w:t>
      </w:r>
    </w:p>
    <w:p w:rsidRDefault="00416452" w:rsidP="004158EB" w:rsidR="004158EB">
      <w:pPr>
        <w:ind w:firstLine="360"/>
        <w:jc w:val="right"/>
        <w:rPr>
          <w:b/>
        </w:rPr>
      </w:pPr>
      <w:proofErr w:type="spellStart"/>
      <w:r>
        <w:rPr>
          <w:b/>
        </w:rPr>
        <w:t>Kresinskih</w:t>
      </w:r>
      <w:proofErr w:type="spellEnd"/>
      <w:r>
        <w:rPr>
          <w:b/>
        </w:rPr>
        <w:t xml:space="preserve"> žrtava 2</w:t>
      </w:r>
    </w:p>
    <w:p w:rsidRDefault="005E129C" w:rsidP="005E129C" w:rsidR="005E129C">
      <w:pPr>
        <w:ind w:firstLine="708"/>
        <w:jc w:val="both"/>
      </w:pPr>
    </w:p>
    <w:p w:rsidRDefault="005E129C" w:rsidP="005E129C" w:rsidR="005E129C">
      <w:pPr>
        <w:ind w:firstLine="708"/>
        <w:jc w:val="both"/>
      </w:pPr>
    </w:p>
    <w:p w:rsidRDefault="00120463" w:rsidP="0059499A" w:rsidR="005E129C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59499A">
        <w:t>115/17</w:t>
      </w:r>
      <w:r w:rsidR="00753F74" w:rsidRPr="005F002B">
        <w:t>-</w:t>
      </w:r>
      <w:r w:rsidR="00293D17">
        <w:t>24</w:t>
      </w:r>
      <w:r w:rsidR="001A7D41" w:rsidRPr="005F002B">
        <w:t xml:space="preserve"> </w:t>
      </w:r>
      <w:r w:rsidRPr="005F002B">
        <w:t xml:space="preserve">od </w:t>
      </w:r>
      <w:r w:rsidR="0059499A">
        <w:t>27</w:t>
      </w:r>
      <w:r w:rsidR="00ED3120">
        <w:t xml:space="preserve">. </w:t>
      </w:r>
      <w:r w:rsidR="00E5502B">
        <w:t>ožujka</w:t>
      </w:r>
      <w:r w:rsidR="00ED3120">
        <w:t xml:space="preserve"> </w:t>
      </w:r>
      <w:r w:rsidR="00E5502B">
        <w:t>2017</w:t>
      </w:r>
      <w:r w:rsidRPr="005F002B">
        <w:t>. pokrenut</w:t>
      </w:r>
      <w:r w:rsidR="00A5553C">
        <w:t xml:space="preserve"> </w:t>
      </w:r>
      <w:r w:rsidRPr="005F002B">
        <w:t xml:space="preserve">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293D17">
        <w:t>PIŠLJAR d.o.</w:t>
      </w:r>
      <w:r w:rsidR="00293D17" w:rsidRPr="00293D17">
        <w:t>o.</w:t>
      </w:r>
      <w:r w:rsidR="005E129C">
        <w:t xml:space="preserve">, </w:t>
      </w:r>
      <w:proofErr w:type="spellStart"/>
      <w:r w:rsidR="00293D17" w:rsidRPr="00293D17">
        <w:t>Kijevo</w:t>
      </w:r>
      <w:proofErr w:type="spellEnd"/>
      <w:r w:rsidR="005E129C">
        <w:t xml:space="preserve">, </w:t>
      </w:r>
      <w:proofErr w:type="spellStart"/>
      <w:r w:rsidR="00293D17" w:rsidRPr="00293D17">
        <w:t>Kijevo</w:t>
      </w:r>
      <w:proofErr w:type="spellEnd"/>
      <w:r w:rsidR="00293D17">
        <w:t xml:space="preserve"> </w:t>
      </w:r>
      <w:proofErr w:type="spellStart"/>
      <w:r w:rsidR="00293D17">
        <w:t>bb</w:t>
      </w:r>
      <w:proofErr w:type="spellEnd"/>
      <w:r w:rsidR="005E129C">
        <w:t>,  OIB:</w:t>
      </w:r>
      <w:r w:rsidR="00E5502B" w:rsidRPr="00E5502B">
        <w:rPr>
          <w:rFonts w:cs="Arial" w:hAnsi="Arial" w:ascii="Arial"/>
          <w:color w:val="003366"/>
          <w:sz w:val="18"/>
          <w:szCs w:val="18"/>
        </w:rPr>
        <w:t xml:space="preserve"> </w:t>
      </w:r>
      <w:r w:rsidR="00293D17" w:rsidRPr="00293D17">
        <w:t>47059647554</w:t>
      </w:r>
      <w:r w:rsidR="005E129C">
        <w:t>.</w:t>
      </w:r>
    </w:p>
    <w:p w:rsidRDefault="00120463" w:rsidP="005E129C" w:rsidR="00120463" w:rsidRPr="005F002B">
      <w:pPr>
        <w:jc w:val="both"/>
      </w:pPr>
    </w:p>
    <w:p w:rsidRDefault="00120463" w:rsidP="0093536D" w:rsidR="00416452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="00416452">
        <w:t>i za očitovanje</w:t>
      </w:r>
      <w:r w:rsidR="00416452" w:rsidRPr="005F002B">
        <w:t xml:space="preserve"> o prijedlogu za otvaranje stečajnog postupka određeno je kod </w:t>
      </w:r>
      <w:r w:rsidR="00416452">
        <w:t xml:space="preserve">Trgovačkog suda u Zadru, sudnica 14/1, </w:t>
      </w:r>
      <w:r w:rsidR="00416452" w:rsidRPr="005F002B">
        <w:t xml:space="preserve">za dan </w:t>
      </w:r>
      <w:r w:rsidR="00416452">
        <w:t xml:space="preserve">28. travnja 2017. u 12,35 sati, </w:t>
      </w:r>
      <w:r w:rsidR="00416452" w:rsidRPr="005F002B">
        <w:t xml:space="preserve"> pa Vas stoga pozivamo na ročište.</w:t>
      </w:r>
    </w:p>
    <w:p w:rsidRDefault="00416452" w:rsidP="0093536D" w:rsidR="00416452">
      <w:pPr>
        <w:ind w:firstLine="360"/>
        <w:jc w:val="both"/>
      </w:pPr>
    </w:p>
    <w:p w:rsidRDefault="001B7DF8" w:rsidP="001B7DF8" w:rsidR="001B7DF8" w:rsidRPr="005F002B">
      <w:pPr>
        <w:ind w:firstLine="360"/>
        <w:jc w:val="both"/>
      </w:pPr>
      <w:r w:rsidRPr="005F002B">
        <w:t>Ujedno Vas upozoravam</w:t>
      </w:r>
      <w:r w:rsidR="00416452">
        <w:t xml:space="preserve">o </w:t>
      </w:r>
      <w:r w:rsidRPr="005F002B">
        <w:t xml:space="preserve">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E546DA">
        <w:t xml:space="preserve"> </w:t>
      </w:r>
      <w:r w:rsidR="00416452">
        <w:t>12</w:t>
      </w:r>
      <w:r w:rsidR="00ED3120">
        <w:t xml:space="preserve">. </w:t>
      </w:r>
      <w:r w:rsidR="00416452">
        <w:t>travnja</w:t>
      </w:r>
      <w:r w:rsidR="00ED3120">
        <w:t xml:space="preserve"> 2</w:t>
      </w:r>
      <w:r w:rsidR="00E5502B">
        <w:t>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24653" w:rsidP="00324653" w:rsidR="004E23A2" w:rsidRPr="005F002B"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3C47B8">
        <w:tab/>
      </w:r>
      <w:r w:rsidR="003C47B8">
        <w:tab/>
      </w:r>
      <w:r w:rsidR="003C47B8">
        <w:tab/>
      </w:r>
      <w:r w:rsidR="003C47B8">
        <w:tab/>
      </w:r>
      <w:r w:rsidR="003C47B8">
        <w:tab/>
        <w:t xml:space="preserve">      </w:t>
      </w:r>
      <w:r w:rsidR="0093536D">
        <w:t>S</w:t>
      </w:r>
      <w:r w:rsidR="004E23A2" w:rsidRPr="005F002B">
        <w:t>u</w:t>
      </w:r>
      <w:r w:rsidR="00D33BA4" w:rsidRPr="005F002B">
        <w:t>tkinja</w:t>
      </w:r>
    </w:p>
    <w:p w:rsidRDefault="004E23A2" w:rsidP="00324653" w:rsidR="004E23A2" w:rsidRPr="005F002B"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="00324653">
        <w:t xml:space="preserve">     </w:t>
      </w:r>
      <w:r w:rsidR="003C47B8">
        <w:t xml:space="preserve">                              </w:t>
      </w:r>
      <w:r w:rsidR="00D33BA4" w:rsidRPr="005F002B">
        <w:t>Ana Markač</w:t>
      </w:r>
    </w:p>
    <w:p w:rsidRDefault="004E23A2" w:rsidP="004E23A2" w:rsidR="004E23A2" w:rsidRPr="005F002B"/>
    <w:p w:rsidRDefault="00506F5D" w:rsidP="00A75CA0" w:rsidR="00506F5D" w:rsidRPr="005F002B">
      <w:pPr>
        <w:ind w:firstLine="360" w:left="5400"/>
        <w:jc w:val="right"/>
      </w:pPr>
    </w:p>
    <w:p w:rsidRDefault="0059499A" w:rsidP="0059499A" w:rsidR="00120463">
      <w:r>
        <w:t>DNA:</w:t>
      </w:r>
    </w:p>
    <w:p w:rsidRDefault="00416452" w:rsidP="00416452" w:rsidR="00416452">
      <w:pPr>
        <w:pStyle w:val="Odlomakpopisa"/>
        <w:numPr>
          <w:ilvl w:val="0"/>
          <w:numId w:val="11"/>
        </w:numPr>
      </w:pPr>
      <w:r>
        <w:t xml:space="preserve">Danielu </w:t>
      </w:r>
      <w:proofErr w:type="spellStart"/>
      <w:r>
        <w:t>Pauletiću</w:t>
      </w:r>
      <w:proofErr w:type="spellEnd"/>
      <w:r>
        <w:t xml:space="preserve"> uz Rješenje suda St-115/17-24 od 27. ožujka 2017. i presliku podneska od 7. travnja 2017. (list spisa 67-73)</w:t>
      </w:r>
    </w:p>
    <w:p w:rsidRDefault="0059499A" w:rsidP="00416452" w:rsidR="0059499A">
      <w:pPr>
        <w:pStyle w:val="Odlomakpopisa"/>
        <w:numPr>
          <w:ilvl w:val="0"/>
          <w:numId w:val="11"/>
        </w:numPr>
      </w:pPr>
      <w:r>
        <w:t>e-Oglasna ploča sudova</w:t>
      </w:r>
    </w:p>
    <w:p w:rsidRDefault="0059499A" w:rsidP="0059499A" w:rsidR="0059499A" w:rsidRPr="005F002B"/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59499A">
      <w:t>115/17</w:t>
    </w:r>
    <w:r w:rsidR="005E129C">
      <w:t>-</w:t>
    </w:r>
    <w:r w:rsidR="00416452">
      <w:t>31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4D4A02"/>
    <w:multiLevelType w:val="hybridMultilevel"/>
    <w:tmpl w:val="F0FA382A"/>
    <w:lvl w:tplc="9BDE417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1CB4588F"/>
    <w:multiLevelType w:val="hybridMultilevel"/>
    <w:tmpl w:val="83B8D368"/>
    <w:lvl w:tplc="9DE6FF2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7">
    <w:nsid w:val="3D19185D"/>
    <w:multiLevelType w:val="hybridMultilevel"/>
    <w:tmpl w:val="15524826"/>
    <w:lvl w:tplc="82CA1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9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10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0"/>
  </w:num>
  <w:num w:numId="8">
    <w:abstractNumId w:val="6"/>
  </w:num>
  <w:num w:numId="9">
    <w:abstractNumId w:val="2"/>
  </w:num>
  <w:num w:numId="10">
    <w:abstractNumId w:val="4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37B2"/>
    <w:rsid w:val="00293D17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24653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47B8"/>
    <w:rsid w:val="003C57F5"/>
    <w:rsid w:val="003C7806"/>
    <w:rsid w:val="003D6949"/>
    <w:rsid w:val="003E7D09"/>
    <w:rsid w:val="00402FE2"/>
    <w:rsid w:val="004155E4"/>
    <w:rsid w:val="004158EB"/>
    <w:rsid w:val="00416452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499A"/>
    <w:rsid w:val="0059505C"/>
    <w:rsid w:val="005967A9"/>
    <w:rsid w:val="00597F99"/>
    <w:rsid w:val="005A65C0"/>
    <w:rsid w:val="005B7A3F"/>
    <w:rsid w:val="005C4C07"/>
    <w:rsid w:val="005D7BDF"/>
    <w:rsid w:val="005E117E"/>
    <w:rsid w:val="005E129C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532A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1DC1"/>
    <w:rsid w:val="007A763B"/>
    <w:rsid w:val="007E425C"/>
    <w:rsid w:val="007F171D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5553C"/>
    <w:rsid w:val="00A60137"/>
    <w:rsid w:val="00A62539"/>
    <w:rsid w:val="00A66D04"/>
    <w:rsid w:val="00A73523"/>
    <w:rsid w:val="00A75CA0"/>
    <w:rsid w:val="00A82235"/>
    <w:rsid w:val="00AB1C24"/>
    <w:rsid w:val="00AD1E5B"/>
    <w:rsid w:val="00AE5BDA"/>
    <w:rsid w:val="00B0613D"/>
    <w:rsid w:val="00B0620F"/>
    <w:rsid w:val="00B10DAD"/>
    <w:rsid w:val="00B331F5"/>
    <w:rsid w:val="00B44332"/>
    <w:rsid w:val="00B549C0"/>
    <w:rsid w:val="00B6061C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0751"/>
    <w:rsid w:val="00DF5870"/>
    <w:rsid w:val="00E051A2"/>
    <w:rsid w:val="00E05B53"/>
    <w:rsid w:val="00E069BC"/>
    <w:rsid w:val="00E073B9"/>
    <w:rsid w:val="00E27D91"/>
    <w:rsid w:val="00E546DA"/>
    <w:rsid w:val="00E5502B"/>
    <w:rsid w:val="00E57968"/>
    <w:rsid w:val="00E83C6A"/>
    <w:rsid w:val="00EA6402"/>
    <w:rsid w:val="00EB44F7"/>
    <w:rsid w:val="00ED01D6"/>
    <w:rsid w:val="00ED3120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Odlomakpopisa" w:type="paragraph">
    <w:name w:val="List Paragraph"/>
    <w:basedOn w:val="Normal"/>
    <w:uiPriority w:val="34"/>
    <w:qFormat/>
    <w:rsid w:val="005949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7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7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7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7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Odlomakpopisa" w:type="paragraph">
    <w:name w:val="List Paragraph"/>
    <w:basedOn w:val="Normal"/>
    <w:uiPriority w:val="34"/>
    <w:qFormat/>
    <w:rsid w:val="005949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7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7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7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7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595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PIŠLJAR društvo s ograničenom odgovornošću za trgovinu, građevinarstvo, turizam te ostale poslovne djelatnosti</izvorni_sadrzaj>
    <derivirana_varijabla naziv="DomainObject.Predmet.ProtustrankaFormated_1">  PIŠLJAR društvo s ograničenom odgovornošću za trgovinu, građevinarstvo, turizam te ostale poslovne djelatnosti</derivirana_varijabla>
  </DomainObject.Predmet.ProtustrankaFormated>
  <DomainObject.Predmet.ProtustrankaFormatedOIB>
    <izvorni_sadrzaj>  PIŠLJAR društvo s ograničenom odgovornošću za trgovinu, građevinarstvo, turizam te ostale poslovne djelatnosti, OIB 47059647554</izvorni_sadrzaj>
    <derivirana_varijabla naziv="DomainObject.Predmet.ProtustrankaFormatedOIB_1">  PIŠLJAR društvo s ograničenom odgovornošću za trgovinu, građevinarstvo, turizam te ostale poslovne djelatnosti, OIB 47059647554</derivirana_varijabla>
  </DomainObject.Predmet.ProtustrankaFormatedOIB>
  <DomainObject.Predmet.ProtustrankaFormatedWithAdress>
    <izvorni_sadrzaj> PIŠLJAR društvo s ograničenom odgovornošću za trgovinu, građevinarstvo, turizam te ostale poslovne djelatnosti, Kijevo bb, 22300 Kijevo</izvorni_sadrzaj>
    <derivirana_varijabla naziv="DomainObject.Predmet.ProtustrankaFormatedWithAdress_1"> PIŠLJAR društvo s ograničenom odgovornošću za trgovinu, građevinarstvo, turizam te ostale poslovne djelatnosti, Kijevo bb, 22300 Kijevo</derivirana_varijabla>
  </DomainObject.Predmet.ProtustrankaFormatedWithAdress>
  <DomainObject.Predmet.ProtustrankaFormatedWithAdressOIB>
    <izvorni_sadrzaj> PIŠLJAR društvo s ograničenom odgovornošću za trgovinu, građevinarstvo, turizam te ostale poslovne djelatnosti, OIB 47059647554, Kijevo bb, 22300 Kijevo</izvorni_sadrzaj>
    <derivirana_varijabla naziv="DomainObject.Predmet.ProtustrankaFormatedWithAdressOIB_1"> PIŠLJAR društvo s ograničenom odgovornošću za trgovinu, građevinarstvo, turizam te ostale poslovne djelatnosti, OIB 47059647554, Kijevo bb, 22300 Kijevo</derivirana_varijabla>
  </DomainObject.Predmet.ProtustrankaFormatedWithAdressOIB>
  <DomainObject.Predmet.ProtustrankaWithAdress>
    <izvorni_sadrzaj>PIŠLJAR društvo s ograničenom odgovornošću za trgovinu, građevinarstvo, turizam te ostale poslovne djelatnosti Kijevo bb, 22300 Kijevo</izvorni_sadrzaj>
    <derivirana_varijabla naziv="DomainObject.Predmet.ProtustrankaWithAdress_1">PIŠLJAR društvo s ograničenom odgovornošću za trgovinu, građevinarstvo, turizam te ostale poslovne djelatnosti Kijevo bb, 22300 Kijevo</derivirana_varijabla>
  </DomainObject.Predmet.ProtustrankaWithAdress>
  <DomainObject.Predmet.ProtustrankaWithAdressOIB>
    <izvorni_sadrzaj>PIŠLJAR društvo s ograničenom odgovornošću za trgovinu, građevinarstvo, turizam te ostale poslovne djelatnosti, OIB 47059647554, Kijevo bb, 22300 Kijevo</izvorni_sadrzaj>
    <derivirana_varijabla naziv="DomainObject.Predmet.ProtustrankaWithAdressOIB_1">PIŠLJAR društvo s ograničenom odgovornošću za trgovinu, građevinarstvo, turizam te ostale poslovne djelatnosti, OIB 47059647554, Kijevo bb, 22300 Kijevo</derivirana_varijabla>
  </DomainObject.Predmet.ProtustrankaWithAdressOIB>
  <DomainObject.Predmet.ProtustrankaNazivFormated>
    <izvorni_sadrzaj>PIŠLJAR društvo s ograničenom odgovornošću za trgovinu, građevinarstvo, turizam te ostale poslovne djelatnosti</izvorni_sadrzaj>
    <derivirana_varijabla naziv="DomainObject.Predmet.ProtustrankaNazivFormated_1">PIŠLJAR društvo s ograničenom odgovornošću za trgovinu, građevinarstvo, turizam te ostale poslovne djelatnosti</derivirana_varijabla>
  </DomainObject.Predmet.ProtustrankaNazivFormated>
  <DomainObject.Predmet.ProtustrankaNazivFormatedOIB>
    <izvorni_sadrzaj>PIŠLJAR društvo s ograničenom odgovornošću za trgovinu, građevinarstvo, turizam te ostale poslovne djelatnosti, OIB 47059647554</izvorni_sadrzaj>
    <derivirana_varijabla naziv="DomainObject.Predmet.ProtustrankaNazivFormatedOIB_1">PIŠLJAR društvo s ograničenom odgovornošću za trgovinu, građevinarstvo, turizam te ostale poslovne djelatnosti, OIB 47059647554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PIŠLJAR društvo s ograničenom odgovornošću za trgovinu, građevinarstvo, turizam te ostale poslovne djelatnosti</item>
    </izvorni_sadrzaj>
    <derivirana_varijabla naziv="DomainObject.Predmet.ProtuStrankaListFormated_1">
      <item>PIŠLJAR društvo s ograničenom odgovornošću za trgovinu, građevinarstvo, turizam te ostale poslovne djelatnosti</item>
    </derivirana_varijabla>
  </DomainObject.Predmet.ProtuStrankaListFormated>
  <DomainObject.Predmet.ProtuStrankaList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FormatedOIB_1">
      <item>PIŠLJAR društvo s ograničenom odgovornošću za trgovinu, građevinarstvo, turizam te ostale poslovne djelatnosti, OIB 47059647554</item>
    </derivirana_varijabla>
  </DomainObject.Predmet.ProtuStrankaListFormatedOIB>
  <DomainObject.Predmet.ProtuStrankaListFormatedWithAdress>
    <izvorni_sadrzaj>
      <item>PIŠLJAR društvo s ograničenom odgovornošću za trgovinu, građevinarstvo, turizam te ostale poslovne djelatnosti, Kijevo bb, 22300 Kijevo</item>
    </izvorni_sadrzaj>
    <derivirana_varijabla naziv="DomainObject.Predmet.ProtuStrankaListFormatedWithAdress_1">
      <item>PIŠLJAR društvo s ograničenom odgovornošću za trgovinu, građevinarstvo, turizam te ostale poslovne djelatnosti, Kijevo bb, 22300 Kijevo</item>
    </derivirana_varijabla>
  </DomainObject.Predmet.ProtuStrankaListFormatedWithAdress>
  <DomainObject.Predmet.ProtuStrankaListFormatedWithAdressOIB>
    <izvorni_sadrzaj>
      <item>PIŠLJAR društvo s ograničenom odgovornošću za trgovinu, građevinarstvo, turizam te ostale poslovne djelatnosti, OIB 47059647554, Kijevo bb, 22300 Kijevo</item>
    </izvorni_sadrzaj>
    <derivirana_varijabla naziv="DomainObject.Predmet.ProtuStrankaListFormatedWithAdressOIB_1">
      <item>PIŠLJAR društvo s ograničenom odgovornošću za trgovinu, građevinarstvo, turizam te ostale poslovne djelatnosti, OIB 47059647554, Kijevo bb, 22300 Kijevo</item>
    </derivirana_varijabla>
  </DomainObject.Predmet.ProtuStrankaListFormatedWithAdressOIB>
  <DomainObject.Predmet.ProtuStrankaListNazivFormated>
    <izvorni_sadrzaj>
      <item>PIŠLJAR društvo s ograničenom odgovornošću za trgovinu, građevinarstvo, turizam te ostale poslovne djelatnosti</item>
    </izvorni_sadrzaj>
    <derivirana_varijabla naziv="DomainObject.Predmet.ProtuStrankaListNazivFormated_1">
      <item>PIŠLJAR društvo s ograničenom odgovornošću za trgovinu, građevinarstvo, turizam te ostale poslovne djelatnosti</item>
    </derivirana_varijabla>
  </DomainObject.Predmet.ProtuStrankaListNazivFormated>
  <DomainObject.Predmet.ProtuStrankaListNaziv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NazivFormatedOIB_1">
      <item>PIŠLJAR društvo s ograničenom odgovornošću za trgovinu, građevinarstvo, turizam te ostale poslovne djelatnosti, OIB 47059647554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PIŠLJAR društvo s ograničenom odgovornošću za trgovinu, građevinarstvo, turizam te ostale poslovne djelatnosti</izvorni_sadrzaj>
    <derivirana_varijabla naziv="DomainObject.Predmet.ProtustrankaIDrugi_1">PIŠLJAR društvo s ograničenom odgovornošću za trgovinu, građevinarstvo, turizam te ostale poslovne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PIŠLJAR društvo s ograničenom odgovornošću za trgovinu, građevinarstvo, turizam te ostale poslovne djelatnosti, OIB 47059647554, Kijevo bb, 22300 Kijevo</izvorni_sadrzaj>
    <derivirana_varijabla naziv="DomainObject.Predmet.ProtustrankaIDrugiAdressOIB_1">PIŠLJAR društvo s ograničenom odgovornošću za trgovinu, građevinarstvo, turizam te ostale poslovne djelatnosti, OIB 47059647554, Kijevo bb,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PIŠLJAR društvo s ograničenom odgovornošću za trgovinu, građevinarstvo, turizam te ostale poslovne djelatnosti</item>
      <item>FINA - Podružnica Šibenik</item>
    </izvorni_sadrzaj>
    <derivirana_varijabla naziv="DomainObject.Predmet.SudioniciListNaziv_1">
      <item>PIŠLJAR društvo s ograničenom odgovornošću za trgovinu, građevinarstvo, turizam te ostale poslovne djelatnosti</item>
      <item>FINA - Podružnica Šibenik</item>
    </derivirana_varijabla>
  </DomainObject.Predmet.SudioniciListNaziv>
  <DomainObject.Predmet.SudioniciListAdressOIB>
    <izvorni_sadrzaj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</izvorni_sadrzaj>
    <derivirana_varijabla naziv="DomainObject.Predmet.SudioniciListAdressOIB_1"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47059647554</item>
      <item>, OIB 85821130368</item>
    </izvorni_sadrzaj>
    <derivirana_varijabla naziv="DomainObject.Predmet.SudioniciListNazivOIB_1">
      <item>, OIB 47059647554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78966-D22C-4111-A8E8-9BD2FACBD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832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2017-04-12T06:57:00Z</dcterms:created>
  <dc:creator>Ardena Bajlo</dc:creator>
  <cp:lastModifiedBy>Marijana Žuža</cp:lastModifiedBy>
  <cp:lastPrinted>2017-04-12T06:58:00Z</cp:lastPrinted>
  <dcterms:modified xmlns:xsi="http://www.w3.org/2001/XMLSchema-instance" xsi:type="dcterms:W3CDTF">2017-04-12T09:56:00Z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