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1b834" w14:paraId="5b1b834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BB2EA9">
        <w:t>1578/16-3</w:t>
      </w:r>
    </w:p>
    <w:p w:rsidRDefault="0094369F" w:rsidP="0031730F" w:rsidR="0094369F"/>
    <w:p w:rsidRDefault="0094369F" w:rsidP="008848AD" w:rsidR="0031730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31730F">
        <w:t xml:space="preserve"> </w:t>
      </w:r>
      <w:r w:rsidR="00BB2EA9" w:rsidRPr="00BB2EA9">
        <w:t>UDRUGA ROMA HRVATSKE ZLATNA KOBRA</w:t>
      </w:r>
      <w:r w:rsidR="00BB2EA9">
        <w:t xml:space="preserve"> </w:t>
      </w:r>
      <w:r w:rsidR="00EA7030">
        <w:t>Zagreb</w:t>
      </w:r>
      <w:r w:rsidR="009B13A5">
        <w:t xml:space="preserve">, </w:t>
      </w:r>
      <w:r w:rsidR="00BB2EA9">
        <w:t>II Resnik 15c</w:t>
      </w:r>
      <w:r w:rsidR="009B13A5">
        <w:t xml:space="preserve"> </w:t>
      </w:r>
      <w:r w:rsidR="007D572D">
        <w:t xml:space="preserve">OIB: </w:t>
      </w:r>
      <w:r w:rsidR="00BB2EA9" w:rsidRPr="00BB2EA9">
        <w:t>78634949193</w:t>
      </w:r>
      <w:r w:rsidR="00A668B9">
        <w:t xml:space="preserve"> </w:t>
      </w:r>
      <w:r w:rsidR="00B232AC">
        <w:t xml:space="preserve">dana </w:t>
      </w:r>
      <w:r w:rsidR="00BB2EA9">
        <w:t>10</w:t>
      </w:r>
      <w:r w:rsidR="000F035C">
        <w:t>. ožujka</w:t>
      </w:r>
      <w:r w:rsidR="007D572D">
        <w:t xml:space="preserve"> </w:t>
      </w:r>
      <w:r w:rsidR="0052661E">
        <w:t xml:space="preserve"> 2016. </w:t>
      </w:r>
      <w:r w:rsidR="009F793C">
        <w:t xml:space="preserve"> godine </w:t>
      </w:r>
      <w:r w:rsidR="000878C4">
        <w:t xml:space="preserve"> </w:t>
      </w:r>
      <w:r>
        <w:t xml:space="preserve">objavljuje slijedeći 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</w:t>
      </w:r>
      <w:r w:rsidR="00C51EA5">
        <w:t>osoba ovlaštena</w:t>
      </w:r>
      <w:r>
        <w:t xml:space="preserve"> za zastupanje dužnika</w:t>
      </w:r>
      <w:r w:rsidR="00863BF8" w:rsidRPr="00863BF8">
        <w:t xml:space="preserve"> </w:t>
      </w:r>
      <w:r w:rsidR="00BB2EA9">
        <w:t xml:space="preserve">– predsjednik udruge Nazif Memedi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AA4FC2" w:rsidRPr="00AA4FC2">
        <w:t xml:space="preserve"> </w:t>
      </w:r>
      <w:r w:rsidR="00BB2EA9" w:rsidRPr="00BB2EA9">
        <w:t>UDRUGA ROMA HRVATSKE ZLATNA KOBRA</w:t>
      </w:r>
      <w:r w:rsidR="00BB2EA9">
        <w:t xml:space="preserve"> Zagreb, II Resnik 15c OIB: </w:t>
      </w:r>
      <w:r w:rsidR="00BB2EA9" w:rsidRPr="00BB2EA9">
        <w:t>78634949193</w:t>
      </w:r>
      <w:r w:rsidR="00BB2EA9">
        <w:t xml:space="preserve">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BB2EA9">
        <w:t>4.721,01</w:t>
      </w:r>
      <w:r w:rsidR="0052661E">
        <w:t xml:space="preserve"> </w:t>
      </w:r>
      <w:r w:rsidR="00DA5164">
        <w:t xml:space="preserve"> k</w:t>
      </w:r>
      <w:r w:rsidR="00BB2EA9">
        <w:t>unu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BB2EA9">
        <w:t>10</w:t>
      </w:r>
      <w:r w:rsidR="000F035C">
        <w:t xml:space="preserve">. ožujka </w:t>
      </w:r>
      <w:r w:rsidR="0052661E">
        <w:t xml:space="preserve">2016.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3D2219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Kraljić,v.r.</w:t>
      </w:r>
    </w:p>
    <w:p w:rsidRDefault="003D2219" w:rsidR="003D22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3D2219" w:rsidP="003D2219" w:rsidR="003D2219">
      <w:pPr>
        <w:ind w:firstLine="708" w:left="5664"/>
      </w:pPr>
      <w:r>
        <w:t>Vinka Mihalinčić</w:t>
      </w:r>
    </w:p>
    <w:p w:rsidRDefault="003D2219" w:rsidP="0094369F" w:rsidR="003D2219"/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751FE"/>
    <w:rsid w:val="000878C4"/>
    <w:rsid w:val="000F035C"/>
    <w:rsid w:val="0015645C"/>
    <w:rsid w:val="00180C32"/>
    <w:rsid w:val="001811FC"/>
    <w:rsid w:val="001C6B43"/>
    <w:rsid w:val="001E7767"/>
    <w:rsid w:val="00283809"/>
    <w:rsid w:val="002A6164"/>
    <w:rsid w:val="002D4752"/>
    <w:rsid w:val="002D7583"/>
    <w:rsid w:val="002F454B"/>
    <w:rsid w:val="0030413A"/>
    <w:rsid w:val="0030571D"/>
    <w:rsid w:val="0031730F"/>
    <w:rsid w:val="00341B62"/>
    <w:rsid w:val="003D2219"/>
    <w:rsid w:val="003F5D58"/>
    <w:rsid w:val="00462590"/>
    <w:rsid w:val="00496F5A"/>
    <w:rsid w:val="004A0E50"/>
    <w:rsid w:val="004B72A9"/>
    <w:rsid w:val="004D61B5"/>
    <w:rsid w:val="005151FF"/>
    <w:rsid w:val="0052661E"/>
    <w:rsid w:val="005315D9"/>
    <w:rsid w:val="006630E6"/>
    <w:rsid w:val="006D37EF"/>
    <w:rsid w:val="006D7209"/>
    <w:rsid w:val="007A5DAF"/>
    <w:rsid w:val="007C5E77"/>
    <w:rsid w:val="007D572D"/>
    <w:rsid w:val="00842B89"/>
    <w:rsid w:val="00852BC6"/>
    <w:rsid w:val="00863BF8"/>
    <w:rsid w:val="00881B6D"/>
    <w:rsid w:val="008848AD"/>
    <w:rsid w:val="00887EA1"/>
    <w:rsid w:val="008D12F2"/>
    <w:rsid w:val="009357C1"/>
    <w:rsid w:val="0094369F"/>
    <w:rsid w:val="00960E27"/>
    <w:rsid w:val="009B13A5"/>
    <w:rsid w:val="009D3C99"/>
    <w:rsid w:val="009F793C"/>
    <w:rsid w:val="00A44FE9"/>
    <w:rsid w:val="00A668B9"/>
    <w:rsid w:val="00A81191"/>
    <w:rsid w:val="00A97E67"/>
    <w:rsid w:val="00AA4FC2"/>
    <w:rsid w:val="00B232AC"/>
    <w:rsid w:val="00B607EF"/>
    <w:rsid w:val="00B67A9F"/>
    <w:rsid w:val="00B71151"/>
    <w:rsid w:val="00BB2EA9"/>
    <w:rsid w:val="00BD271E"/>
    <w:rsid w:val="00C51EA5"/>
    <w:rsid w:val="00CB121F"/>
    <w:rsid w:val="00CC4CC9"/>
    <w:rsid w:val="00D51262"/>
    <w:rsid w:val="00D92198"/>
    <w:rsid w:val="00DA5164"/>
    <w:rsid w:val="00DC15B7"/>
    <w:rsid w:val="00DD686D"/>
    <w:rsid w:val="00EA30C4"/>
    <w:rsid w:val="00EA3AF8"/>
    <w:rsid w:val="00EA7030"/>
    <w:rsid w:val="00EB07C2"/>
    <w:rsid w:val="00EC4021"/>
    <w:rsid w:val="00EE6B44"/>
    <w:rsid w:val="00F1271E"/>
    <w:rsid w:val="00F33CE5"/>
    <w:rsid w:val="00F377CA"/>
    <w:rsid w:val="00F45796"/>
    <w:rsid w:val="00F941E3"/>
    <w:rsid w:val="00FB0244"/>
    <w:rsid w:val="00FD2EE3"/>
    <w:rsid w:val="00FE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22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22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22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22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22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22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22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22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22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22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1578</izvorni_sadrzaj>
    <derivirana_varijabla naziv="DomainObject.Predmet.Broj_1">1578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St-1578/2016</izvorni_sadrzaj>
    <derivirana_varijabla naziv="DomainObject.Predmet.OznakaBroj_1">St-1578/2016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ROMA HRVATSKE ZLATNA KOBRA</izvorni_sadrzaj>
    <derivirana_varijabla naziv="DomainObject.Predmet.ProtustrankaFormated_1">  UDRUGA ROMA HRVATSKE ZLATNA KOBRA</derivirana_varijabla>
  </DomainObject.Predmet.ProtustrankaFormated>
  <DomainObject.Predmet.ProtustrankaFormatedOIB>
    <izvorni_sadrzaj>  UDRUGA ROMA HRVATSKE ZLATNA KOBRA, OIB 78634949193</izvorni_sadrzaj>
    <derivirana_varijabla naziv="DomainObject.Predmet.ProtustrankaFormatedOIB_1">  UDRUGA ROMA HRVATSKE ZLATNA KOBRA, OIB 78634949193</derivirana_varijabla>
  </DomainObject.Predmet.ProtustrankaFormatedOIB>
  <DomainObject.Predmet.ProtustrankaFormatedWithAdress>
    <izvorni_sadrzaj> UDRUGA ROMA HRVATSKE ZLATNA KOBRA, II Resnik 15 c, 10000 Zagreb</izvorni_sadrzaj>
    <derivirana_varijabla naziv="DomainObject.Predmet.ProtustrankaFormatedWithAdress_1"> UDRUGA ROMA HRVATSKE ZLATNA KOBRA, II Resnik 15 c, 10000 Zagreb</derivirana_varijabla>
  </DomainObject.Predmet.ProtustrankaFormatedWithAdress>
  <DomainObject.Predmet.ProtustrankaFormatedWithAdressOIB>
    <izvorni_sadrzaj> UDRUGA ROMA HRVATSKE ZLATNA KOBRA, OIB 78634949193, II Resnik 15 c, 10000 Zagreb</izvorni_sadrzaj>
    <derivirana_varijabla naziv="DomainObject.Predmet.ProtustrankaFormatedWithAdressOIB_1"> UDRUGA ROMA HRVATSKE ZLATNA KOBRA, OIB 78634949193, II Resnik 15 c, 10000 Zagreb</derivirana_varijabla>
  </DomainObject.Predmet.ProtustrankaFormatedWithAdressOIB>
  <DomainObject.Predmet.ProtustrankaWithAdress>
    <izvorni_sadrzaj>UDRUGA ROMA HRVATSKE ZLATNA KOBRA II Resnik 15 c, 10000 Zagreb</izvorni_sadrzaj>
    <derivirana_varijabla naziv="DomainObject.Predmet.ProtustrankaWithAdress_1">UDRUGA ROMA HRVATSKE ZLATNA KOBRA II Resnik 15 c, 10000 Zagreb</derivirana_varijabla>
  </DomainObject.Predmet.ProtustrankaWithAdress>
  <DomainObject.Predmet.ProtustrankaWithAdressOIB>
    <izvorni_sadrzaj>UDRUGA ROMA HRVATSKE ZLATNA KOBRA, OIB 78634949193, II Resnik 15 c, 10000 Zagreb</izvorni_sadrzaj>
    <derivirana_varijabla naziv="DomainObject.Predmet.ProtustrankaWithAdressOIB_1">UDRUGA ROMA HRVATSKE ZLATNA KOBRA, OIB 78634949193, II Resnik 15 c, 10000 Zagreb</derivirana_varijabla>
  </DomainObject.Predmet.ProtustrankaWithAdressOIB>
  <DomainObject.Predmet.ProtustrankaNazivFormated>
    <izvorni_sadrzaj>UDRUGA ROMA HRVATSKE ZLATNA KOBRA</izvorni_sadrzaj>
    <derivirana_varijabla naziv="DomainObject.Predmet.ProtustrankaNazivFormated_1">UDRUGA ROMA HRVATSKE ZLATNA KOBRA</derivirana_varijabla>
  </DomainObject.Predmet.ProtustrankaNazivFormated>
  <DomainObject.Predmet.ProtustrankaNazivFormatedOIB>
    <izvorni_sadrzaj>UDRUGA ROMA HRVATSKE ZLATNA KOBRA, OIB 78634949193</izvorni_sadrzaj>
    <derivirana_varijabla naziv="DomainObject.Predmet.ProtustrankaNazivFormatedOIB_1">UDRUGA ROMA HRVATSKE ZLATNA KOBRA, OIB 78634949193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ROMA HRVATSKE ZLATNA KOBRA</item>
    </izvorni_sadrzaj>
    <derivirana_varijabla naziv="DomainObject.Predmet.ProtuStrankaListFormated_1">
      <item>UDRUGA ROMA HRVATSKE ZLATNA KOBRA</item>
    </derivirana_varijabla>
  </DomainObject.Predmet.ProtuStrankaListFormated>
  <DomainObject.Predmet.ProtuStrankaListFormatedOIB>
    <izvorni_sadrzaj>
      <item>UDRUGA ROMA HRVATSKE ZLATNA KOBRA, OIB 78634949193</item>
    </izvorni_sadrzaj>
    <derivirana_varijabla naziv="DomainObject.Predmet.ProtuStrankaListFormatedOIB_1">
      <item>UDRUGA ROMA HRVATSKE ZLATNA KOBRA, OIB 78634949193</item>
    </derivirana_varijabla>
  </DomainObject.Predmet.ProtuStrankaListFormatedOIB>
  <DomainObject.Predmet.ProtuStrankaListFormatedWithAdress>
    <izvorni_sadrzaj>
      <item>UDRUGA ROMA HRVATSKE ZLATNA KOBRA, II Resnik 15 c, 10000 Zagreb</item>
    </izvorni_sadrzaj>
    <derivirana_varijabla naziv="DomainObject.Predmet.ProtuStrankaListFormatedWithAdress_1">
      <item>UDRUGA ROMA HRVATSKE ZLATNA KOBRA, II Resnik 15 c, 10000 Zagreb</item>
    </derivirana_varijabla>
  </DomainObject.Predmet.ProtuStrankaListFormatedWithAdress>
  <DomainObject.Predmet.ProtuStrankaListFormatedWithAdressOIB>
    <izvorni_sadrzaj>
      <item>UDRUGA ROMA HRVATSKE ZLATNA KOBRA, OIB 78634949193, II Resnik 15 c, 10000 Zagreb</item>
    </izvorni_sadrzaj>
    <derivirana_varijabla naziv="DomainObject.Predmet.ProtuStrankaListFormatedWithAdressOIB_1">
      <item>UDRUGA ROMA HRVATSKE ZLATNA KOBRA, OIB 78634949193, II Resnik 15 c, 10000 Zagreb</item>
    </derivirana_varijabla>
  </DomainObject.Predmet.ProtuStrankaListFormatedWithAdressOIB>
  <DomainObject.Predmet.ProtuStrankaListNazivFormated>
    <izvorni_sadrzaj>
      <item>UDRUGA ROMA HRVATSKE ZLATNA KOBRA</item>
    </izvorni_sadrzaj>
    <derivirana_varijabla naziv="DomainObject.Predmet.ProtuStrankaListNazivFormated_1">
      <item>UDRUGA ROMA HRVATSKE ZLATNA KOBRA</item>
    </derivirana_varijabla>
  </DomainObject.Predmet.ProtuStrankaListNazivFormated>
  <DomainObject.Predmet.ProtuStrankaListNazivFormatedOIB>
    <izvorni_sadrzaj>
      <item>UDRUGA ROMA HRVATSKE ZLATNA KOBRA, OIB 78634949193</item>
    </izvorni_sadrzaj>
    <derivirana_varijabla naziv="DomainObject.Predmet.ProtuStrankaListNazivFormatedOIB_1">
      <item>UDRUGA ROMA HRVATSKE ZLATNA KOBRA, OIB 78634949193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ROMA HRVATSKE ZLATNA KOBRA</izvorni_sadrzaj>
    <derivirana_varijabla naziv="DomainObject.Predmet.ProtustrankaIDrugi_1">UDRUGA ROMA HRVATSKE ZLATNA KOBRA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ROMA HRVATSKE ZLATNA KOBRA, OIB 78634949193, II Resnik 15 c, 10000 Zagreb</izvorni_sadrzaj>
    <derivirana_varijabla naziv="DomainObject.Predmet.ProtustrankaIDrugiAdressOIB_1">UDRUGA ROMA HRVATSKE ZLATNA KOBRA, OIB 78634949193, II Resnik 15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ROMA HRVATSKE ZLATNA KOBRA</item>
    </izvorni_sadrzaj>
    <derivirana_varijabla naziv="DomainObject.Predmet.SudioniciListNaziv_1">
      <item>FINA Regionalni centar Zagreb</item>
      <item>UDRUGA ROMA HRVATSKE ZLATNA KOBRA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ROMA HRVATSKE ZLATNA KOBRA, OIB 78634949193, II Resnik 15 c,10000 Zagreb</item>
    </izvorni_sadrzaj>
    <derivirana_varijabla naziv="DomainObject.Predmet.SudioniciListAdressOIB_1">
      <item>FINA Regionalni centar Zagreb, OIB 85821130368, Trg svibanjskih žrtava 1995. 1,10000 Zagreb</item>
      <item>UDRUGA ROMA HRVATSKE ZLATNA KOBRA, OIB 78634949193, II Resnik 15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78634949193</item>
    </izvorni_sadrzaj>
    <derivirana_varijabla naziv="DomainObject.Predmet.SudioniciListNazivOIB_1">
      <item>, OIB 85821130368</item>
      <item>, OIB 78634949193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335</properties:Words>
  <properties:Characters>1865</properties:Characters>
  <properties:Lines>41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2016-03-10T09:58:00Z</dcterms:created>
  <dc:creator>Vinka Mihalinčić</dc:creator>
  <cp:lastModifiedBy>Vinka Mihalinčić</cp:lastModifiedBy>
  <cp:lastPrinted>2016-03-07T13:53:00Z</cp:lastPrinted>
  <dcterms:modified xmlns:xsi="http://www.w3.org/2001/XMLSchema-instance" xsi:type="dcterms:W3CDTF">2016-03-10T09:59:00Z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