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983aef" w14:paraId="3983aef" w:rsidRDefault="00FD2E5D" w:rsidP="00B06363" w:rsidR="00B06363" w:rsidRPr="002E3D11">
      <w:pPr>
        <w:jc w:val="right"/>
        <w15:collapsed w:val="false"/>
      </w:pPr>
      <w:r>
        <w:t>Poslovni br. 18</w:t>
      </w:r>
      <w:r w:rsidR="0090307A">
        <w:t xml:space="preserve"> St-1129</w:t>
      </w:r>
      <w:r w:rsidR="005703F3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467AFE">
        <w:t>JEGER DARIO jednostavno društvo s ograničenom odgovornošću za ugostiteljstvo i trgovinu, Darda, Svetog Ivana Krstitelja 101, MBS: 030188289, OIB: 78334241862</w:t>
      </w:r>
      <w:r w:rsidR="00CA0175">
        <w:t xml:space="preserve">,  dana </w:t>
      </w:r>
      <w:r w:rsidR="005703F3">
        <w:t>21. siječnja 2019</w:t>
      </w:r>
      <w:r>
        <w:t>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467AFE">
        <w:t>JEGER DARIO jednostavno društvo s ograničenom odgovornošću za ugostiteljstvo i trgovinu, Darda, Svetog Ivana Krstitelja 101, MBS: 030188289, OIB: 78334241862</w:t>
      </w:r>
      <w:r w:rsidR="0067352A">
        <w:t>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467AFE">
        <w:t>11</w:t>
      </w:r>
      <w:r w:rsidR="005703F3">
        <w:t>. rujna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467AFE">
        <w:t>4028</w:t>
      </w:r>
      <w:r w:rsidR="009A3B8A">
        <w:t xml:space="preserve"> </w:t>
      </w:r>
      <w:r>
        <w:t xml:space="preserve">od </w:t>
      </w:r>
      <w:r w:rsidR="00467AFE">
        <w:t>10</w:t>
      </w:r>
      <w:r w:rsidR="005703F3">
        <w:t xml:space="preserve">. rujna </w:t>
      </w:r>
      <w:r w:rsidR="00884379">
        <w:t xml:space="preserve"> 2018</w:t>
      </w:r>
      <w:r>
        <w:t xml:space="preserve">. nad stečajnim dužnikom </w:t>
      </w:r>
      <w:r w:rsidR="00467AFE">
        <w:t>JEGER DARIO jednostavno društvo s ograničenom odgovornošću za ugostiteljstvo i trgovinu, Darda, Svetog Ivana Krstitelja 101, MBS: 030188289, OIB: 78334241862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5703F3">
        <w:t>12. prosinca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467AFE">
        <w:t>1129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467AFE">
        <w:t>24</w:t>
      </w:r>
      <w:r w:rsidR="005703F3">
        <w:t>. prosinca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 xml:space="preserve">tništva u </w:t>
      </w:r>
      <w:r w:rsidR="00467AFE">
        <w:t>Osijeku</w:t>
      </w:r>
      <w:r>
        <w:t>, broj: S-DO-</w:t>
      </w:r>
      <w:r w:rsidR="00467AFE">
        <w:t>252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467AFE">
        <w:t>19</w:t>
      </w:r>
      <w:r w:rsidR="005703F3">
        <w:t>. prosinca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757D2F">
        <w:t xml:space="preserve"> </w:t>
      </w:r>
      <w:r w:rsidR="00467AFE">
        <w:t>19.595,17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</w:t>
      </w:r>
      <w:r w:rsidR="00467AFE">
        <w:t>1</w:t>
      </w:r>
      <w:r w:rsidR="005703F3">
        <w:t>4. prosinca</w:t>
      </w:r>
      <w:r w:rsidR="00757D2F">
        <w:t xml:space="preserve">  2018. prema podacima iz Potvrde o bl</w:t>
      </w:r>
      <w:r w:rsidR="00210D7C">
        <w:t xml:space="preserve">okadi, u neprekidnoj blokadi </w:t>
      </w:r>
      <w:r w:rsidR="00467AFE">
        <w:t>269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467AFE">
        <w:t>52.112,83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5703F3">
        <w:rPr>
          <w:bCs/>
        </w:rPr>
        <w:t>21. siječnja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>ŽDO</w:t>
      </w:r>
      <w:r w:rsidR="005703F3">
        <w:t xml:space="preserve"> </w:t>
      </w:r>
      <w:r w:rsidR="00467AFE">
        <w:t>Osijek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</w:t>
      </w:r>
      <w:r w:rsidR="005703F3">
        <w:t>20/02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F93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467AFE"/>
    <w:rsid w:val="005260B0"/>
    <w:rsid w:val="005334A7"/>
    <w:rsid w:val="0054722D"/>
    <w:rsid w:val="005703F3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15F93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307A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4E75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5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15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St-1129/2018</izvorni_sadrzaj>
    <derivirana_varijabla naziv="DomainObject.Predmet.OznakaBroj_1">St-1129/2018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JEGER DARIO jednostavno društvo s ograničenom odgovornošću za ugostiteljstvo i trgovinu</izvorni_sadrzaj>
    <derivirana_varijabla naziv="DomainObject.Predmet.ProtustrankaFormated_1">  JEGER DARIO jednostavno društvo s ograničenom odgovornošću za ugostiteljstvo i trgovinu</derivirana_varijabla>
  </DomainObject.Predmet.ProtustrankaFormated>
  <DomainObject.Predmet.ProtustrankaFormatedOIB>
    <izvorni_sadrzaj>  JEGER DARIO jednostavno društvo s ograničenom odgovornošću za ugostiteljstvo i trgovinu, OIB 78334241862</izvorni_sadrzaj>
    <derivirana_varijabla naziv="DomainObject.Predmet.ProtustrankaFormatedOIB_1">  JEGER DARIO jednostavno društvo s ograničenom odgovornošću za ugostiteljstvo i trgovinu, OIB 78334241862</derivirana_varijabla>
  </DomainObject.Predmet.ProtustrankaFormatedOIB>
  <DomainObject.Predmet.ProtustrankaFormatedWithAdress>
    <izvorni_sadrzaj> JEGER DARIO jednostavno društvo s ograničenom odgovornošću za ugostiteljstvo i trgovinu, Svetog Ivana Krstitelja 101, 31326 Darda</izvorni_sadrzaj>
    <derivirana_varijabla naziv="DomainObject.Predmet.ProtustrankaFormatedWithAdress_1"> JEGER DARIO jednostavno društvo s ograničenom odgovornošću za ugostiteljstvo i trgovinu, Svetog Ivana Krstitelja 101, 31326 Darda</derivirana_varijabla>
  </DomainObject.Predmet.ProtustrankaFormatedWithAdress>
  <DomainObject.Predmet.ProtustrankaFormatedWithAdressOIB>
    <izvorni_sadrzaj> JEGER DARIO jednostavno društvo s ograničenom odgovornošću za ugostiteljstvo i trgovinu, OIB 78334241862, Svetog Ivana Krstitelja 101, 31326 Darda</izvorni_sadrzaj>
    <derivirana_varijabla naziv="DomainObject.Predmet.ProtustrankaFormatedWithAdressOIB_1"> JEGER DARIO jednostavno društvo s ograničenom odgovornošću za ugostiteljstvo i trgovinu, OIB 78334241862, Svetog Ivana Krstitelja 101, 31326 Darda</derivirana_varijabla>
  </DomainObject.Predmet.ProtustrankaFormatedWithAdressOIB>
  <DomainObject.Predmet.ProtustrankaWithAdress>
    <izvorni_sadrzaj>JEGER DARIO jednostavno društvo s ograničenom odgovornošću za ugostiteljstvo i trgovinu Svetog Ivana Krstitelja 101, 31326 Darda</izvorni_sadrzaj>
    <derivirana_varijabla naziv="DomainObject.Predmet.ProtustrankaWithAdress_1">JEGER DARIO jednostavno društvo s ograničenom odgovornošću za ugostiteljstvo i trgovinu Svetog Ivana Krstitelja 101, 31326 Darda</derivirana_varijabla>
  </DomainObject.Predmet.ProtustrankaWithAdress>
  <DomainObject.Predmet.ProtustrankaWithAdressOIB>
    <izvorni_sadrzaj>JEGER DARIO jednostavno društvo s ograničenom odgovornošću za ugostiteljstvo i trgovinu, OIB 78334241862, Svetog Ivana Krstitelja 101, 31326 Darda</izvorni_sadrzaj>
    <derivirana_varijabla naziv="DomainObject.Predmet.ProtustrankaWithAdressOIB_1">JEGER DARIO jednostavno društvo s ograničenom odgovornošću za ugostiteljstvo i trgovinu, OIB 78334241862, Svetog Ivana Krstitelja 101, 31326 Darda</derivirana_varijabla>
  </DomainObject.Predmet.ProtustrankaWithAdressOIB>
  <DomainObject.Predmet.ProtustrankaNazivFormated>
    <izvorni_sadrzaj>JEGER DARIO jednostavno društvo s ograničenom odgovornošću za ugostiteljstvo i trgovinu</izvorni_sadrzaj>
    <derivirana_varijabla naziv="DomainObject.Predmet.ProtustrankaNazivFormated_1">JEGER DARIO jednostavno društvo s ograničenom odgovornošću za ugostiteljstvo i trgovinu</derivirana_varijabla>
  </DomainObject.Predmet.ProtustrankaNazivFormated>
  <DomainObject.Predmet.ProtustrankaNazivFormatedOIB>
    <izvorni_sadrzaj>JEGER DARIO jednostavno društvo s ograničenom odgovornošću za ugostiteljstvo i trgovinu, OIB 78334241862</izvorni_sadrzaj>
    <derivirana_varijabla naziv="DomainObject.Predmet.ProtustrankaNazivFormatedOIB_1">JEGER DARIO jednostavno društvo s ograničenom odgovornošću za ugostiteljstvo i trgovinu, OIB 78334241862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DARIO jednostavno društvo s ograničenom odgovornošću za ugostiteljstvo i trgovinu</item>
    </izvorni_sadrzaj>
    <derivirana_varijabla naziv="DomainObject.Predmet.ProtuStrankaListFormated_1">
      <item>JEGER DARIO jednostavno društvo s ograničenom odgovornošću za ugostiteljstvo i trgovinu</item>
    </derivirana_varijabla>
  </DomainObject.Predmet.ProtuStrankaListFormated>
  <DomainObject.Predmet.ProtuStrankaListFormatedOIB>
    <izvorni_sadrzaj>
      <item>JEGER DARIO jednostavno društvo s ograničenom odgovornošću za ugostiteljstvo i trgovinu, OIB 78334241862</item>
    </izvorni_sadrzaj>
    <derivirana_varijabla naziv="DomainObject.Predmet.ProtuStrankaListFormatedOIB_1">
      <item>JEGER DARIO jednostavno društvo s ograničenom odgovornošću za ugostiteljstvo i trgovinu, OIB 78334241862</item>
    </derivirana_varijabla>
  </DomainObject.Predmet.ProtuStrankaListFormatedOIB>
  <DomainObject.Predmet.ProtuStrankaListFormatedWithAdress>
    <izvorni_sadrzaj>
      <item>JEGER DARIO jednostavno društvo s ograničenom odgovornošću za ugostiteljstvo i trgovinu, Svetog Ivana Krstitelja 101, 31326 Darda</item>
    </izvorni_sadrzaj>
    <derivirana_varijabla naziv="DomainObject.Predmet.ProtuStrankaListFormatedWithAdress_1">
      <item>JEGER DARIO jednostavno društvo s ograničenom odgovornošću za ugostiteljstvo i trgovinu, Svetog Ivana Krstitelja 101, 31326 Darda</item>
    </derivirana_varijabla>
  </DomainObject.Predmet.ProtuStrankaListFormatedWithAdress>
  <DomainObject.Predmet.ProtuStrankaListFormatedWithAdressOIB>
    <izvorni_sadrzaj>
      <item>JEGER DARIO jednostavno društvo s ograničenom odgovornošću za ugostiteljstvo i trgovinu, OIB 78334241862, Svetog Ivana Krstitelja 101, 31326 Darda</item>
    </izvorni_sadrzaj>
    <derivirana_varijabla naziv="DomainObject.Predmet.ProtuStrankaListFormatedWithAdressOIB_1">
      <item>JEGER DARIO jednostavno društvo s ograničenom odgovornošću za ugostiteljstvo i trgovinu, OIB 78334241862, Svetog Ivana Krstitelja 101, 31326 Darda</item>
    </derivirana_varijabla>
  </DomainObject.Predmet.ProtuStrankaListFormatedWithAdressOIB>
  <DomainObject.Predmet.ProtuStrankaListNazivFormated>
    <izvorni_sadrzaj>
      <item>JEGER DARIO jednostavno društvo s ograničenom odgovornošću za ugostiteljstvo i trgovinu</item>
    </izvorni_sadrzaj>
    <derivirana_varijabla naziv="DomainObject.Predmet.ProtuStrankaListNazivFormated_1">
      <item>JEGER DARIO jednostavno društvo s ograničenom odgovornošću za ugostiteljstvo i trgovinu</item>
    </derivirana_varijabla>
  </DomainObject.Predmet.ProtuStrankaListNazivFormated>
  <DomainObject.Predmet.ProtuStrankaListNazivFormatedOIB>
    <izvorni_sadrzaj>
      <item>JEGER DARIO jednostavno društvo s ograničenom odgovornošću za ugostiteljstvo i trgovinu, OIB 78334241862</item>
    </izvorni_sadrzaj>
    <derivirana_varijabla naziv="DomainObject.Predmet.ProtuStrankaListNazivFormatedOIB_1">
      <item>JEGER DARIO jednostavno društvo s ograničenom odgovornošću za ugostiteljstvo i trgovinu, OIB 78334241862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DARIO jednostavno društvo s ograničenom odgovornošću za ugostiteljstvo i trgovinu</izvorni_sadrzaj>
    <derivirana_varijabla naziv="DomainObject.Predmet.ProtustrankaIDrugi_1">JEGER DARIO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DARIO jednostavno društvo s ograničenom odgovornošću za ugostiteljstvo i trgovinu, OIB 78334241862, Svetog Ivana Krstitelja 101, 31326 Darda</izvorni_sadrzaj>
    <derivirana_varijabla naziv="DomainObject.Predmet.ProtustrankaIDrugiAdressOIB_1">JEGER DARIO jednostavno društvo s ograničenom odgovornošću za ugostiteljstvo i trgovinu, OIB 78334241862, Svetog Ivana Krstitelja 101,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DARIO jednostavno društvo s ograničenom odgovornošću za ugostiteljstvo i trgovinu</item>
    </izvorni_sadrzaj>
    <derivirana_varijabla naziv="DomainObject.Predmet.SudioniciListNaziv_1">
      <item>FINA RC OSIJEK</item>
      <item>JEGER DARIO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JEGER DARIO jednostavno društvo s ograničenom odgovornošću za ugostiteljstvo i trgovinu, OIB 78334241862, Svetog Ivana Krstitelja 101,31326 Darda</item>
    </izvorni_sadrzaj>
    <derivirana_varijabla naziv="DomainObject.Predmet.SudioniciListAdressOIB_1">
      <item>FINA RC OSIJEK, OIB 85821130368</item>
      <item>JEGER DARIO jednostavno društvo s ograničenom odgovornošću za ugostiteljstvo i trgovinu, OIB 78334241862, Svetog Ivana Krstitelja 101,31326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78334241862</item>
    </izvorni_sadrzaj>
    <derivirana_varijabla naziv="DomainObject.Predmet.SudioniciListNazivOIB_1">
      <item>, OIB 85821130368</item>
      <item>, OIB 78334241862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3097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2019-01-21T13:07:00Z</dcterms:created>
  <dc:creator>Snježana Andrijanić</dc:creator>
  <cp:lastModifiedBy>Gordana Harc</cp:lastModifiedBy>
  <cp:lastPrinted>2019-01-21T13:06:00Z</cp:lastPrinted>
  <dcterms:modified xmlns:xsi="http://www.w3.org/2001/XMLSchema-instance" xsi:type="dcterms:W3CDTF">2019-01-21T13:11:00Z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St-1129-18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