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61c18" w14:paraId="d861c18"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BC548C" w:rsidP="00BC548C" w:rsidR="00BC548C" w:rsidRPr="00047B69">
      <w:pPr>
        <w:jc w:val="both"/>
      </w:pPr>
    </w:p>
    <w:p w:rsidRDefault="00BC548C" w:rsidP="00BC548C" w:rsidR="00BC548C" w:rsidRPr="00B37760">
      <w:pPr>
        <w:jc w:val="both"/>
      </w:pPr>
    </w:p>
    <w:p w:rsidRDefault="00684625" w:rsidP="008809B5" w:rsidR="00BC548C"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Pr>
          <w:color w:val="000000"/>
        </w:rPr>
        <w:t xml:space="preserve">REPUBLIKA HRVATSKA, </w:t>
      </w:r>
      <w:r>
        <w:t xml:space="preserve">Ministarstvo financija, Porezna uprava, Područni ured Vukovar, Vukovar, Trg Republike Hrvatske 5, OIB: 18683136487, koju zastupa Županijsko državno odvjetništvo u Vukovaru, za otvaranje stečajnog postupka nad dužnikom </w:t>
      </w:r>
      <w:r w:rsidRPr="00A301C2">
        <w:t>NAFTNE CRPKE ULICE d.o.o.</w:t>
      </w:r>
      <w:r>
        <w:t xml:space="preserve">, </w:t>
      </w:r>
      <w:r w:rsidRPr="00A301C2">
        <w:t>Županja</w:t>
      </w:r>
      <w:r>
        <w:t xml:space="preserve">, </w:t>
      </w:r>
      <w:r w:rsidRPr="00A301C2">
        <w:t xml:space="preserve">Baruna </w:t>
      </w:r>
      <w:proofErr w:type="spellStart"/>
      <w:r w:rsidRPr="00A301C2">
        <w:t>Trenka</w:t>
      </w:r>
      <w:proofErr w:type="spellEnd"/>
      <w:r w:rsidRPr="00A301C2">
        <w:t xml:space="preserve"> 84</w:t>
      </w:r>
      <w:r>
        <w:t xml:space="preserve">, MBS: </w:t>
      </w:r>
      <w:r w:rsidRPr="00A301C2">
        <w:t>030131112</w:t>
      </w:r>
      <w:r>
        <w:t xml:space="preserve">, OIB: </w:t>
      </w:r>
      <w:r w:rsidRPr="00A301C2">
        <w:t>15220695205</w:t>
      </w:r>
      <w:r w:rsidRPr="00B37760">
        <w:rPr>
          <w:color w:val="000000"/>
        </w:rPr>
        <w:t xml:space="preserve">, dana </w:t>
      </w:r>
      <w:r>
        <w:rPr>
          <w:color w:val="000000"/>
        </w:rPr>
        <w:t>1. veljače 2018</w:t>
      </w:r>
      <w:r w:rsidRPr="00B37760">
        <w:rPr>
          <w:color w:val="000000"/>
        </w:rPr>
        <w:t>. godine</w:t>
      </w:r>
      <w:r>
        <w:rPr>
          <w:color w:val="000000"/>
        </w:rPr>
        <w:t xml:space="preserve"> </w:t>
      </w:r>
      <w:r w:rsidR="00BC548C">
        <w:rPr>
          <w:color w:val="000000"/>
        </w:rPr>
        <w:t xml:space="preserve"> </w:t>
      </w:r>
    </w:p>
    <w:p w:rsidRDefault="00BC548C" w:rsidP="00BC548C" w:rsidR="00BC548C" w:rsidRPr="00047B69">
      <w:pPr>
        <w:jc w:val="both"/>
      </w:pPr>
      <w:r>
        <w:rPr>
          <w:color w:val="000000"/>
        </w:rPr>
        <w:t xml:space="preserve"> </w:t>
      </w: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 xml:space="preserve">1. Poziva se osoba ovlaštena za zastupanje dužnika </w:t>
      </w:r>
      <w:r w:rsidR="008809B5" w:rsidRPr="008809B5">
        <w:t>Petar Antunović, OIB: 65838279364</w:t>
      </w:r>
      <w:r w:rsidRPr="00047B69">
        <w:t xml:space="preserve">, </w:t>
      </w:r>
      <w:r w:rsidR="008809B5" w:rsidRPr="008809B5">
        <w:t>Županja, Osječka 51</w:t>
      </w:r>
      <w:r w:rsidRPr="00047B69">
        <w:t>, da u roku 8 (osam) dana uplati:</w:t>
      </w:r>
    </w:p>
    <w:p w:rsidRDefault="00BC548C" w:rsidP="00BC548C" w:rsidR="00BC548C" w:rsidRPr="00047B69">
      <w:pPr>
        <w:ind w:hanging="284" w:left="284"/>
        <w:jc w:val="both"/>
      </w:pPr>
    </w:p>
    <w:p w:rsidRDefault="00BC548C" w:rsidP="00BC548C" w:rsidR="00BC548C"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BC548C" w:rsidP="00BC548C" w:rsidR="00BC548C"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rsidR="008809B5">
        <w:t>1543</w:t>
      </w:r>
      <w:r>
        <w:t>-17</w:t>
      </w:r>
    </w:p>
    <w:p w:rsidRDefault="00BC548C" w:rsidP="00BC548C" w:rsidR="00BC548C" w:rsidRPr="00047B69">
      <w:pPr>
        <w:ind w:hanging="284" w:left="284"/>
        <w:jc w:val="both"/>
      </w:pPr>
    </w:p>
    <w:p w:rsidRDefault="00BC548C" w:rsidP="00BC548C" w:rsidR="00BC548C" w:rsidRPr="00047B69">
      <w:pPr>
        <w:ind w:left="284"/>
        <w:jc w:val="both"/>
      </w:pPr>
      <w:r w:rsidRPr="00047B69">
        <w:t>te</w:t>
      </w:r>
      <w:r>
        <w:t xml:space="preserve"> po izvršenim uplatama dostavi</w:t>
      </w:r>
      <w:r w:rsidRPr="00047B69">
        <w:t xml:space="preserve"> dokaze u spis.</w:t>
      </w:r>
    </w:p>
    <w:p w:rsidRDefault="00BC548C" w:rsidP="00BC548C" w:rsidR="00BC548C" w:rsidRPr="00047B69">
      <w:pPr>
        <w:ind w:hanging="284" w:left="284"/>
        <w:jc w:val="both"/>
      </w:pPr>
    </w:p>
    <w:p w:rsidRDefault="00BC548C" w:rsidP="00BC548C" w:rsidR="00BC548C" w:rsidRPr="00047B69">
      <w:pPr>
        <w:jc w:val="both"/>
      </w:pPr>
      <w:r w:rsidRPr="00047B69">
        <w:t>2. Ako osoba iz t. 1. izreke ovoga rješenja ne plati predujam u propisanom roku isti će se naplatiti primjenom pravila o prisilnoj naplati novčane kazne u parničnom postupku.</w:t>
      </w:r>
    </w:p>
    <w:p w:rsidRDefault="00BC548C" w:rsidP="00BC548C" w:rsidR="00BC548C" w:rsidRPr="00047B69">
      <w:pPr>
        <w:ind w:hanging="284" w:left="284"/>
        <w:jc w:val="both"/>
      </w:pPr>
    </w:p>
    <w:p w:rsidRDefault="00BC548C" w:rsidP="00BC548C" w:rsidR="00BC548C" w:rsidRPr="00047B69">
      <w:pPr>
        <w:jc w:val="both"/>
      </w:pPr>
      <w:r w:rsidRPr="00047B69">
        <w:t xml:space="preserve">3. Naređuje se zakonskom zastupniku dužnika </w:t>
      </w:r>
      <w:r w:rsidR="00A80698">
        <w:t>Petru Antunović, OIB: 65838279364, Županja, Osječka 51</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BC548C" w:rsidP="00BC548C" w:rsidR="00BC548C"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BC548C" w:rsidR="00BC548C">
      <w:pPr>
        <w:ind w:right="-2"/>
        <w:jc w:val="both"/>
      </w:pPr>
      <w:r w:rsidRPr="00047B69">
        <w:lastRenderedPageBreak/>
        <w:t xml:space="preserve">Popis imovine i obveze dužnika </w:t>
      </w:r>
      <w:r w:rsidR="00566AD9">
        <w:t xml:space="preserve">NAFTNE CRPKE ULICE d.o.o., Županja, Baruna </w:t>
      </w:r>
      <w:proofErr w:type="spellStart"/>
      <w:r w:rsidR="00566AD9">
        <w:t>Trenka</w:t>
      </w:r>
      <w:proofErr w:type="spellEnd"/>
      <w:r w:rsidR="00566AD9">
        <w:t xml:space="preserve"> 84, MBS: 030131112, OIB: 15220695205</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C548C" w:rsidP="00BC548C" w:rsidR="00BC548C"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5B7F5E" w:rsidP="00BC548C" w:rsidR="00BC548C">
      <w:pPr>
        <w:ind w:firstLine="708"/>
        <w:jc w:val="both"/>
      </w:pPr>
      <w:r>
        <w:t xml:space="preserve">Podneskom zaprimljenim, kod ovog suda dana 6. listopada  2017. godine, vjerovnik </w:t>
      </w:r>
      <w:r>
        <w:rPr>
          <w:color w:val="000000"/>
        </w:rPr>
        <w:t xml:space="preserve">REPUBLIKA HRVATSKA, </w:t>
      </w:r>
      <w:r>
        <w:t xml:space="preserve">Ministarstvo financija, Porezna uprava, Područni ured Vukovar, Vukovar, Trg Republike Hrvatske 5, OIB: 18683136487, koju zastupa Županijsko državno odvjetništvo u Vukovaru, podnijela je prijedlog za otvaranjem stečajnog postupka nad  dužnikom NAFTNE CRPKE ULICE d.o.o., Županja, Baruna </w:t>
      </w:r>
      <w:proofErr w:type="spellStart"/>
      <w:r>
        <w:t>Trenka</w:t>
      </w:r>
      <w:proofErr w:type="spellEnd"/>
      <w:r>
        <w:t xml:space="preserve"> 84, MBS: 030131112, OIB: 15220695205, uz koji prijedlog je dostavila dokaz o postojanju svoje tražbine i postojanju stečajnog razloga iz članka 6. stav 2. Stečajnog zakona: nesposobnosti za plaćanje. </w:t>
      </w:r>
      <w:r w:rsidR="00BC548C">
        <w:t xml:space="preserve">     </w:t>
      </w:r>
    </w:p>
    <w:p w:rsidRDefault="00BC548C" w:rsidP="00BC548C" w:rsidR="00BC548C">
      <w:pPr>
        <w:ind w:firstLine="708"/>
        <w:jc w:val="both"/>
      </w:pPr>
      <w:r>
        <w:lastRenderedPageBreak/>
        <w:t xml:space="preserve">Sud je utvrdio da je predlagatelj ovlašten za podnošenje predmetnoga prijedloga temeljem odredbe čl. 109. st. 1. </w:t>
      </w:r>
      <w:r>
        <w:rPr>
          <w:color w:val="000000"/>
        </w:rPr>
        <w:t>Stečajnog zakona (Narodne novine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BC548C" w:rsidP="00BC548C" w:rsidR="00BC548C">
      <w:pPr>
        <w:jc w:val="both"/>
      </w:pPr>
    </w:p>
    <w:p w:rsidRDefault="00BC548C" w:rsidP="00BC548C" w:rsidR="00BC548C" w:rsidRPr="00047B69">
      <w:pPr>
        <w:jc w:val="both"/>
      </w:pPr>
    </w:p>
    <w:p w:rsidRDefault="00BC548C" w:rsidP="00BC548C" w:rsidR="00BC548C">
      <w:pPr>
        <w:jc w:val="center"/>
      </w:pPr>
      <w:r w:rsidRPr="00047B69">
        <w:t xml:space="preserve">U Osijeku </w:t>
      </w:r>
      <w:r w:rsidR="00946187">
        <w:t>1. veljače</w:t>
      </w:r>
      <w:r>
        <w:t xml:space="preserve"> 2018.</w:t>
      </w:r>
    </w:p>
    <w:p w:rsidRDefault="00BC548C" w:rsidP="00BC548C" w:rsidR="00BC548C"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BC548C" w:rsidR="00BC548C">
      <w:pPr>
        <w:ind w:left="4956"/>
        <w:jc w:val="center"/>
      </w:pPr>
      <w:r w:rsidRPr="00047B69">
        <w:t xml:space="preserve">       mr. sc. Boris Vuković</w:t>
      </w:r>
      <w:bookmarkStart w:name="_GoBack" w:id="0"/>
      <w:bookmarkEnd w:id="0"/>
    </w:p>
    <w:p w:rsidRDefault="00BC548C" w:rsidP="00BC548C" w:rsidR="00BC548C" w:rsidRPr="00047B69">
      <w:pPr>
        <w:ind w:left="4956"/>
        <w:jc w:val="center"/>
      </w:pPr>
    </w:p>
    <w:p w:rsidRDefault="00BC548C" w:rsidP="00BC548C" w:rsidR="00BC548C">
      <w:pPr>
        <w:ind w:left="4956"/>
        <w:jc w:val="center"/>
      </w:pPr>
    </w:p>
    <w:p w:rsidRDefault="00BC548C" w:rsidP="00BC548C" w:rsidR="00BC548C">
      <w:pPr>
        <w:ind w:left="4956"/>
        <w:jc w:val="center"/>
      </w:pPr>
    </w:p>
    <w:p w:rsidRDefault="00BC548C" w:rsidP="00BC548C" w:rsidR="00BC548C" w:rsidRPr="00047B69">
      <w:pPr>
        <w:ind w:left="4956"/>
        <w:jc w:val="center"/>
      </w:pPr>
    </w:p>
    <w:p w:rsidRDefault="00BC548C" w:rsidP="00BC548C" w:rsidR="00BC548C"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BC548C" w:rsidR="00BC548C">
      <w:pPr>
        <w:jc w:val="both"/>
        <w:rPr>
          <w:color w:val="000000"/>
        </w:rPr>
      </w:pPr>
      <w:r w:rsidRPr="00047B69">
        <w:t xml:space="preserve">1. </w:t>
      </w:r>
      <w:proofErr w:type="spellStart"/>
      <w:r w:rsidRPr="00397061">
        <w:t>zz</w:t>
      </w:r>
      <w:proofErr w:type="spellEnd"/>
      <w:r w:rsidRPr="00397061">
        <w:t xml:space="preserve"> dužnika </w:t>
      </w:r>
      <w:r w:rsidR="00CD68A4">
        <w:t>Petar Antunović, Županja, Osječka 51</w:t>
      </w:r>
    </w:p>
    <w:p w:rsidRDefault="00BC548C" w:rsidP="00BC548C" w:rsidR="00CD68A4">
      <w:pPr>
        <w:jc w:val="both"/>
      </w:pPr>
      <w:r w:rsidRPr="00047B69">
        <w:t xml:space="preserve">2. Dužnik </w:t>
      </w:r>
      <w:r w:rsidR="00CD68A4">
        <w:t xml:space="preserve">NAFTNE CRPKE ULICE d.o.o., Županja, Baruna </w:t>
      </w:r>
      <w:proofErr w:type="spellStart"/>
      <w:r w:rsidR="00CD68A4">
        <w:t>Trenka</w:t>
      </w:r>
      <w:proofErr w:type="spellEnd"/>
      <w:r w:rsidR="00CD68A4">
        <w:t xml:space="preserve"> 84</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ED5404">
        <w:rPr>
          <w:color w:val="000000"/>
        </w:rPr>
        <w:t>27</w:t>
      </w:r>
      <w:r w:rsidRPr="00AB5E3B">
        <w:rPr>
          <w:color w:val="000000"/>
        </w:rPr>
        <w:t>.3.</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7B8D" w:rsidR="00B27B8D">
      <w:r>
        <w:separator/>
      </w:r>
    </w:p>
  </w:endnote>
  <w:endnote w:id="0" w:type="continuationSeparator">
    <w:p w:rsidRDefault="00B27B8D" w:rsidR="00B27B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7B8D" w:rsidR="00B27B8D">
      <w:r>
        <w:separator/>
      </w:r>
    </w:p>
  </w:footnote>
  <w:footnote w:id="0" w:type="continuationSeparator">
    <w:p w:rsidRDefault="00B27B8D" w:rsidR="00B27B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6760">
      <w:rPr>
        <w:rStyle w:val="Brojstranice"/>
        <w:noProof/>
      </w:rPr>
      <w:t>3</w:t>
    </w:r>
    <w:r>
      <w:rPr>
        <w:rStyle w:val="Brojstranice"/>
      </w:rPr>
      <w:fldChar w:fldCharType="end"/>
    </w:r>
  </w:p>
  <w:p w:rsidRDefault="00B239ED" w:rsidP="00B239ED" w:rsidR="00B239ED">
    <w:pPr>
      <w:jc w:val="right"/>
    </w:pPr>
    <w:r>
      <w:t>7 St-1543/17-12</w:t>
    </w:r>
  </w:p>
  <w:p w:rsidRDefault="00BF3E59" w:rsidP="0038135F" w:rsidR="00BF3E59">
    <w:pPr>
      <w:jc w:val="right"/>
    </w:pPr>
  </w:p>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39ED" w:rsidP="00B239ED" w:rsidR="00B239ED">
    <w:pPr>
      <w:jc w:val="right"/>
    </w:pPr>
    <w:r>
      <w:t>7 St-1543/17-12</w:t>
    </w:r>
  </w:p>
  <w:p w:rsidRDefault="00BF3E59" w:rsidP="00B239ED" w:rsidR="00BF3E59" w:rsidRPr="00B239E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4E9C"/>
    <w:rsid w:val="002E67D0"/>
    <w:rsid w:val="002E741D"/>
    <w:rsid w:val="002E7F5F"/>
    <w:rsid w:val="002F199D"/>
    <w:rsid w:val="002F2EA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20BC"/>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629B"/>
    <w:rsid w:val="005163D8"/>
    <w:rsid w:val="005174EE"/>
    <w:rsid w:val="0052024B"/>
    <w:rsid w:val="00523B38"/>
    <w:rsid w:val="00525A1C"/>
    <w:rsid w:val="005262FA"/>
    <w:rsid w:val="00531931"/>
    <w:rsid w:val="00532716"/>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7130"/>
    <w:rsid w:val="006874B5"/>
    <w:rsid w:val="006904CA"/>
    <w:rsid w:val="00692FCA"/>
    <w:rsid w:val="006957B4"/>
    <w:rsid w:val="00695E9A"/>
    <w:rsid w:val="00695F9F"/>
    <w:rsid w:val="006A05F0"/>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5615"/>
    <w:rsid w:val="007C7D53"/>
    <w:rsid w:val="007D0AF9"/>
    <w:rsid w:val="007D1059"/>
    <w:rsid w:val="007D6760"/>
    <w:rsid w:val="007E16E0"/>
    <w:rsid w:val="007E3875"/>
    <w:rsid w:val="007E3946"/>
    <w:rsid w:val="007E43C9"/>
    <w:rsid w:val="007E452F"/>
    <w:rsid w:val="007E47B5"/>
    <w:rsid w:val="007E5FF1"/>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2BB8"/>
    <w:rsid w:val="00A246FD"/>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39ED"/>
    <w:rsid w:val="00B2408D"/>
    <w:rsid w:val="00B24D8D"/>
    <w:rsid w:val="00B26F71"/>
    <w:rsid w:val="00B27B8D"/>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68A4"/>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0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239E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Tekstrezerviranogmjesta" w:type="character">
    <w:name w:val="Placeholder Text"/>
    <w:basedOn w:val="Zadanifontodlomka"/>
    <w:uiPriority w:val="99"/>
    <w:semiHidden/>
    <w:rsid w:val="007D6760"/>
    <w:rPr>
      <w:color w:val="808080"/>
      <w:bdr w:space="0" w:sz="0" w:color="auto" w:val="none"/>
      <w:shd w:fill="CCFFFF" w:color="auto" w:val="clear"/>
    </w:rPr>
  </w:style>
  <w:style w:customStyle="true" w:styleId="eSPISCCParagraphDefaultFont" w:type="character">
    <w:name w:val="eSPIS_CC_Paragraph Default Font"/>
    <w:basedOn w:val="Naglaeno"/>
    <w:rsid w:val="007D6760"/>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7D6760"/>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D6760"/>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D6760"/>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239E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Tekstrezerviranogmjesta" w:type="character">
    <w:name w:val="Placeholder Text"/>
    <w:basedOn w:val="Zadanifontodlomka"/>
    <w:uiPriority w:val="99"/>
    <w:semiHidden/>
    <w:rsid w:val="007D6760"/>
    <w:rPr>
      <w:color w:val="808080"/>
      <w:bdr w:color="auto" w:space="0" w:sz="0" w:val="none"/>
      <w:shd w:color="auto" w:fill="CCFFFF" w:val="clear"/>
    </w:rPr>
  </w:style>
  <w:style w:customStyle="1" w:styleId="eSPISCCParagraphDefaultFont" w:type="character">
    <w:name w:val="eSPIS_CC_Paragraph Default Font"/>
    <w:basedOn w:val="Naglaeno"/>
    <w:rsid w:val="007D6760"/>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7D6760"/>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D6760"/>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D6760"/>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1543</izvorni_sadrzaj>
    <derivirana_varijabla naziv="DomainObject.Predmet.Broj_1">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St-1543/2017</izvorni_sadrzaj>
    <derivirana_varijabla naziv="DomainObject.Predmet.OznakaBroj_1">St-1543/2017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NAFTNE CRPKE ULICE d.o.o. za trgovinu i usluge</izvorni_sadrzaj>
    <derivirana_varijabla naziv="DomainObject.Predmet.ProtustrankaFormated_1">  NAFTNE CRPKE ULICE d.o.o. za trgovinu i usluge</derivirana_varijabla>
  </DomainObject.Predmet.ProtustrankaFormated>
  <DomainObject.Predmet.ProtustrankaFormatedOIB>
    <izvorni_sadrzaj>  NAFTNE CRPKE ULICE d.o.o. za trgovinu i usluge, OIB 15220695205</izvorni_sadrzaj>
    <derivirana_varijabla naziv="DomainObject.Predmet.ProtustrankaFormatedOIB_1">  NAFTNE CRPKE ULICE d.o.o. za trgovinu i usluge, OIB 15220695205</derivirana_varijabla>
  </DomainObject.Predmet.ProtustrankaFormatedOIB>
  <DomainObject.Predmet.ProtustrankaFormatedWithAdress>
    <izvorni_sadrzaj> NAFTNE CRPKE ULICE d.o.o. za trgovinu i usluge, Baruna Trenka 84, 32270 Županja</izvorni_sadrzaj>
    <derivirana_varijabla naziv="DomainObject.Predmet.ProtustrankaFormatedWithAdress_1"> NAFTNE CRPKE ULICE d.o.o. za trgovinu i usluge, Baruna Trenka 84, 32270 Županja</derivirana_varijabla>
  </DomainObject.Predmet.ProtustrankaFormatedWithAdress>
  <DomainObject.Predmet.ProtustrankaFormatedWithAdressOIB>
    <izvorni_sadrzaj> NAFTNE CRPKE ULICE d.o.o. za trgovinu i usluge, OIB 15220695205, Baruna Trenka 84, 32270 Županja</izvorni_sadrzaj>
    <derivirana_varijabla naziv="DomainObject.Predmet.ProtustrankaFormatedWithAdressOIB_1"> NAFTNE CRPKE ULICE d.o.o. za trgovinu i usluge, OIB 15220695205, Baruna Trenka 84, 32270 Županja</derivirana_varijabla>
  </DomainObject.Predmet.ProtustrankaFormatedWithAdressOIB>
  <DomainObject.Predmet.ProtustrankaWithAdress>
    <izvorni_sadrzaj>NAFTNE CRPKE ULICE d.o.o. za trgovinu i usluge Baruna Trenka 84, 32270 Županja</izvorni_sadrzaj>
    <derivirana_varijabla naziv="DomainObject.Predmet.ProtustrankaWithAdress_1">NAFTNE CRPKE ULICE d.o.o. za trgovinu i usluge Baruna Trenka 84, 32270 Županja</derivirana_varijabla>
  </DomainObject.Predmet.ProtustrankaWithAdress>
  <DomainObject.Predmet.ProtustrankaWithAdressOIB>
    <izvorni_sadrzaj>NAFTNE CRPKE ULICE d.o.o. za trgovinu i usluge, OIB 15220695205, Baruna Trenka 84, 32270 Županja</izvorni_sadrzaj>
    <derivirana_varijabla naziv="DomainObject.Predmet.ProtustrankaWithAdressOIB_1">NAFTNE CRPKE ULICE d.o.o. za trgovinu i usluge, OIB 15220695205, Baruna Trenka 84, 32270 Županja</derivirana_varijabla>
  </DomainObject.Predmet.ProtustrankaWithAdressOIB>
  <DomainObject.Predmet.ProtustrankaNazivFormated>
    <izvorni_sadrzaj>NAFTNE CRPKE ULICE d.o.o. za trgovinu i usluge</izvorni_sadrzaj>
    <derivirana_varijabla naziv="DomainObject.Predmet.ProtustrankaNazivFormated_1">NAFTNE CRPKE ULICE d.o.o. za trgovinu i usluge</derivirana_varijabla>
  </DomainObject.Predmet.ProtustrankaNazivFormated>
  <DomainObject.Predmet.ProtustrankaNazivFormatedOIB>
    <izvorni_sadrzaj>NAFTNE CRPKE ULICE d.o.o. za trgovinu i usluge, OIB 15220695205</izvorni_sadrzaj>
    <derivirana_varijabla naziv="DomainObject.Predmet.ProtustrankaNazivFormatedOIB_1">NAFTNE CRPKE ULICE d.o.o. za trgovinu i usluge, OIB 15220695205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U PODRUČNI URED VUKOVAR zastupanog po punomoćniku Županijsko državno odvjetništvo u Vukovaru</izvorni_sadrzaj>
    <derivirana_varijabla naziv="DomainObject.Predmet.StrankaFormated_1">  RH MF U PODRUČNI URED VUKOVAR zastupanog po punomoćniku Županijsko državno odvjetništvo u Vukovaru</derivirana_varijabla>
  </DomainObject.Predmet.StrankaFormated>
  <DomainObject.Predmet.StrankaFormatedOIB>
    <izvorni_sadrzaj>  RH MF U PODRUČNI URED VUKOVAR, OIB 18683136487 zastupanog po punomoćniku Županijsko državno odvjetništvo u Vukovaru</izvorni_sadrzaj>
    <derivirana_varijabla naziv="DomainObject.Predmet.StrankaFormatedOIB_1">  RH MF U PODRUČNI URED VUKOVAR, OIB 18683136487 zastupanog po punomoćniku Županijsko državno odvjetništvo u Vukovaru</derivirana_varijabla>
  </DomainObject.Predmet.StrankaFormatedOIB>
  <DomainObject.Predmet.StrankaFormatedWithAdress>
    <izvorni_sadrzaj> RH MF U PODRUČNI URED VUKOVAR zastupanog po punomoćniku Županijsko državno odvjetništvo u Vukovaru</izvorni_sadrzaj>
    <derivirana_varijabla naziv="DomainObject.Predmet.StrankaFormatedWithAdress_1"> RH MF U PODRUČNI URED VUKOVAR zastupanog po punomoćniku Županijsko državno odvjetništvo u Vukovaru</derivirana_varijabla>
  </DomainObject.Predmet.StrankaFormatedWithAdress>
  <DomainObject.Predmet.StrankaFormatedWithAdressOIB>
    <izvorni_sadrzaj> RH MF U PODRUČNI URED VUKOVAR, OIB 18683136487 zastupanog po punomoćniku Županijsko državno odvjetništvo u Vukovaru</izvorni_sadrzaj>
    <derivirana_varijabla naziv="DomainObject.Predmet.StrankaFormatedWithAdressOIB_1"> RH MF U PODRUČNI URED VUKOVAR, OIB 18683136487 zastupanog po punomoćniku Županijsko državno odvjetništvo u Vukovaru</derivirana_varijabla>
  </DomainObject.Predmet.StrankaFormatedWithAdressOIB>
  <DomainObject.Predmet.StrankaWithAdress>
    <izvorni_sadrzaj>RH MF U PODRUČNI URED VUKOVAR </izvorni_sadrzaj>
    <derivirana_varijabla naziv="DomainObject.Predmet.StrankaWithAdress_1">RH MF U PODRUČNI URED VUKOVAR </derivirana_varijabla>
  </DomainObject.Predmet.StrankaWithAdress>
  <DomainObject.Predmet.StrankaWithAdressOIB>
    <izvorni_sadrzaj>RH MF U PODRUČNI URED VUKOVAR, OIB 18683136487</izvorni_sadrzaj>
    <derivirana_varijabla naziv="DomainObject.Predmet.StrankaWithAdressOIB_1">RH MF U PODRUČNI URED VUKOVAR, OIB 18683136487</derivirana_varijabla>
  </DomainObject.Predmet.StrankaWithAdressOIB>
  <DomainObject.Predmet.StrankaNazivFormated>
    <izvorni_sadrzaj>RH MF U PODRUČNI URED VUKOVAR</izvorni_sadrzaj>
    <derivirana_varijabla naziv="DomainObject.Predmet.StrankaNazivFormated_1">RH MF U PODRUČNI URED VUKOVAR</derivirana_varijabla>
  </DomainObject.Predmet.StrankaNazivFormated>
  <DomainObject.Predmet.StrankaNazivFormatedOIB>
    <izvorni_sadrzaj>RH MF U PODRUČNI URED VUKOVAR, OIB 18683136487</izvorni_sadrzaj>
    <derivirana_varijabla naziv="DomainObject.Predmet.StrankaNazivFormatedOIB_1">RH MF U PODRUČNI URED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U PODRUČNI URED VUKOVAR zastupanog po punomoćniku Županijsko državno odvjetništvo u Vukovaru</item>
    </izvorni_sadrzaj>
    <derivirana_varijabla naziv="DomainObject.Predmet.StrankaListFormated_1">
      <item>RH MF U PODRUČNI URED VUKOVAR zastupanog po punomoćniku Županijsko državno odvjetništvo u Vukovaru</item>
    </derivirana_varijabla>
  </DomainObject.Predmet.StrankaListFormated>
  <DomainObject.Predmet.StrankaListFormatedOIB>
    <izvorni_sadrzaj>
      <item>RH MF U PODRUČNI URED VUKOVAR, OIB 18683136487 zastupanog po punomoćniku Županijsko državno odvjetništvo u Vukovaru</item>
    </izvorni_sadrzaj>
    <derivirana_varijabla naziv="DomainObject.Predmet.StrankaListFormatedOIB_1">
      <item>RH MF U PODRUČNI URED VUKOVAR, OIB 18683136487 zastupanog po punomoćniku Županijsko državno odvjetništvo u Vukovaru</item>
    </derivirana_varijabla>
  </DomainObject.Predmet.StrankaListFormatedOIB>
  <DomainObject.Predmet.StrankaListFormatedWithAdress>
    <izvorni_sadrzaj>
      <item>RH MF U PODRUČNI URED VUKOVAR zastupanog po punomoćniku Županijsko državno odvjetništvo u Vukovaru</item>
    </izvorni_sadrzaj>
    <derivirana_varijabla naziv="DomainObject.Predmet.StrankaListFormatedWithAdress_1">
      <item>RH MF U PODRUČNI URED VUKOVAR zastupanog po punomoćniku Županijsko državno odvjetništvo u Vukovaru</item>
    </derivirana_varijabla>
  </DomainObject.Predmet.StrankaListFormatedWithAdress>
  <DomainObject.Predmet.StrankaListFormatedWithAdressOIB>
    <izvorni_sadrzaj>
      <item>RH MF U PODRUČNI URED VUKOVAR, OIB 18683136487 zastupanog po punomoćniku Županijsko državno odvjetništvo u Vukovaru</item>
    </izvorni_sadrzaj>
    <derivirana_varijabla naziv="DomainObject.Predmet.StrankaListFormatedWithAdressOIB_1">
      <item>RH MF U PODRUČNI URED VUKOVAR, OIB 18683136487 zastupanog po punomoćniku Županijsko državno odvjetništvo u Vukovaru</item>
    </derivirana_varijabla>
  </DomainObject.Predmet.StrankaListFormatedWithAdressOIB>
  <DomainObject.Predmet.StrankaListNazivFormated>
    <izvorni_sadrzaj>
      <item>RH MF U PODRUČNI URED VUKOVAR</item>
    </izvorni_sadrzaj>
    <derivirana_varijabla naziv="DomainObject.Predmet.StrankaListNazivFormated_1">
      <item>RH MF U PODRUČNI URED VUKOVAR</item>
    </derivirana_varijabla>
  </DomainObject.Predmet.StrankaListNazivFormated>
  <DomainObject.Predmet.StrankaListNazivFormatedOIB>
    <izvorni_sadrzaj>
      <item>RH MF U PODRUČNI URED VUKOVAR, OIB 18683136487</item>
    </izvorni_sadrzaj>
    <derivirana_varijabla naziv="DomainObject.Predmet.StrankaListNazivFormatedOIB_1">
      <item>RH MF U PODRUČNI URED VUKOVAR, OIB 18683136487</item>
    </derivirana_varijabla>
  </DomainObject.Predmet.StrankaListNazivFormatedOIB>
  <DomainObject.Predmet.ProtuStrankaListFormated>
    <izvorni_sadrzaj>
      <item>NAFTNE CRPKE ULICE d.o.o. za trgovinu i usluge</item>
    </izvorni_sadrzaj>
    <derivirana_varijabla naziv="DomainObject.Predmet.ProtuStrankaListFormated_1">
      <item>NAFTNE CRPKE ULICE d.o.o. za trgovinu i usluge</item>
    </derivirana_varijabla>
  </DomainObject.Predmet.ProtuStrankaListFormated>
  <DomainObject.Predmet.ProtuStrankaListFormatedOIB>
    <izvorni_sadrzaj>
      <item>NAFTNE CRPKE ULICE d.o.o. za trgovinu i usluge, OIB 15220695205</item>
    </izvorni_sadrzaj>
    <derivirana_varijabla naziv="DomainObject.Predmet.ProtuStrankaListFormatedOIB_1">
      <item>NAFTNE CRPKE ULICE d.o.o. za trgovinu i usluge, OIB 15220695205</item>
    </derivirana_varijabla>
  </DomainObject.Predmet.ProtuStrankaListFormatedOIB>
  <DomainObject.Predmet.ProtuStrankaListFormatedWithAdress>
    <izvorni_sadrzaj>
      <item>NAFTNE CRPKE ULICE d.o.o. za trgovinu i usluge, Baruna Trenka 84, 32270 Županja</item>
    </izvorni_sadrzaj>
    <derivirana_varijabla naziv="DomainObject.Predmet.ProtuStrankaListFormatedWithAdress_1">
      <item>NAFTNE CRPKE ULICE d.o.o. za trgovinu i usluge, Baruna Trenka 84, 32270 Županja</item>
    </derivirana_varijabla>
  </DomainObject.Predmet.ProtuStrankaListFormatedWithAdress>
  <DomainObject.Predmet.ProtuStrankaListFormatedWithAdressOIB>
    <izvorni_sadrzaj>
      <item>NAFTNE CRPKE ULICE d.o.o. za trgovinu i usluge, OIB 15220695205, Baruna Trenka 84, 32270 Županja</item>
    </izvorni_sadrzaj>
    <derivirana_varijabla naziv="DomainObject.Predmet.ProtuStrankaListFormatedWithAdressOIB_1">
      <item>NAFTNE CRPKE ULICE d.o.o. za trgovinu i usluge, OIB 15220695205, Baruna Trenka 84, 32270 Županja</item>
    </derivirana_varijabla>
  </DomainObject.Predmet.ProtuStrankaListFormatedWithAdressOIB>
  <DomainObject.Predmet.ProtuStrankaListNazivFormated>
    <izvorni_sadrzaj>
      <item>NAFTNE CRPKE ULICE d.o.o. za trgovinu i usluge</item>
    </izvorni_sadrzaj>
    <derivirana_varijabla naziv="DomainObject.Predmet.ProtuStrankaListNazivFormated_1">
      <item>NAFTNE CRPKE ULICE d.o.o. za trgovinu i usluge</item>
    </derivirana_varijabla>
  </DomainObject.Predmet.ProtuStrankaListNazivFormated>
  <DomainObject.Predmet.ProtuStrankaListNazivFormatedOIB>
    <izvorni_sadrzaj>
      <item>NAFTNE CRPKE ULICE d.o.o. za trgovinu i usluge, OIB 15220695205</item>
    </izvorni_sadrzaj>
    <derivirana_varijabla naziv="DomainObject.Predmet.ProtuStrankaListNazivFormatedOIB_1">
      <item>NAFTNE CRPKE ULICE d.o.o. za trgovinu i usluge, OIB 15220695205</item>
    </derivirana_varijabla>
  </DomainObject.Predmet.ProtuStrankaListNazivFormatedOIB>
  <DomainObject.Predmet.OstaliListFormated>
    <izvorni_sadrzaj>
      <item>Županijsko državno odvjetništvo u Vukovaru punomoćnik sudionika u postupku RH MF U PODRUČNI URED VUKOVAR</item>
    </izvorni_sadrzaj>
    <derivirana_varijabla naziv="DomainObject.Predmet.OstaliListFormated_1">
      <item>Županijsko državno odvjetništvo u Vukovaru punomoćnik sudionika u postupku RH MF U PODRUČNI URED VUKOVAR</item>
    </derivirana_varijabla>
  </DomainObject.Predmet.OstaliListFormated>
  <DomainObject.Predmet.OstaliListFormatedOIB>
    <izvorni_sadrzaj>
      <item>Županijsko državno odvjetništvo u Vukovaru, OIB 81618487055 punomoćnik sudionika u postupku RH MF U PODRUČNI URED VUKOVAR</item>
    </izvorni_sadrzaj>
    <derivirana_varijabla naziv="DomainObject.Predmet.OstaliListFormatedOIB_1">
      <item>Županijsko državno odvjetništvo u Vukovaru, OIB 81618487055 punomoćnik sudionika u postupku RH MF U PODRUČNI URED VUKOVAR</item>
    </derivirana_varijabla>
  </DomainObject.Predmet.OstaliListFormatedOIB>
  <DomainObject.Predmet.OstaliListFormatedWithAdress>
    <izvorni_sadrzaj>
      <item>Županijsko državno odvjetništvo u Vukovaru, Ulica Andrije Hebranga 2, 32000 Vukovar punomoćnik sudionika u postupku RH MF U PODRUČNI URED VUKOVAR</item>
    </izvorni_sadrzaj>
    <derivirana_varijabla naziv="DomainObject.Predmet.OstaliListFormatedWithAdress_1">
      <item>Županijsko državno odvjetništvo u Vukovaru, Ulica Andrije Hebranga 2, 32000 Vukovar punomoćnik sudionika u postupku RH MF U PODRUČNI URED VUKOVAR</item>
    </derivirana_varijabla>
  </DomainObject.Predmet.OstaliListFormatedWithAdress>
  <DomainObject.Predmet.OstaliListFormatedWithAdressOIB>
    <izvorni_sadrzaj>
      <item>Županijsko državno odvjetništvo u Vukovaru, OIB 81618487055, Ulica Andrije Hebranga 2, 32000 Vukovar punomoćnik sudionika u postupku RH MF U PODRUČNI URED VUKOVAR</item>
    </izvorni_sadrzaj>
    <derivirana_varijabla naziv="DomainObject.Predmet.OstaliListFormatedWithAdressOIB_1">
      <item>Županijsko državno odvjetništvo u Vukovaru, OIB 81618487055, Ulica Andrije Hebranga 2, 32000 Vukovar punomoćnik sudionika u postupku RH MF U PODRUČNI URED VUKOVAR</item>
    </derivirana_varijabla>
  </DomainObject.Predmet.OstaliListFormatedWithAdressOIB>
  <DomainObject.Predmet.OstaliListNazivFormated>
    <izvorni_sadrzaj>
      <item>Županijsko državno odvjetništvo u Vukovaru</item>
    </izvorni_sadrzaj>
    <derivirana_varijabla naziv="DomainObject.Predmet.OstaliListNazivFormated_1">
      <item>Županijsko državno odvjetništvo u Vukovaru</item>
    </derivirana_varijabla>
  </DomainObject.Predmet.OstaliListNazivFormated>
  <DomainObject.Predmet.OstaliListNazivFormatedOIB>
    <izvorni_sadrzaj>
      <item>Županijsko državno odvjetništvo u Vukovaru, OIB 81618487055</item>
    </izvorni_sadrzaj>
    <derivirana_varijabla naziv="DomainObject.Predmet.OstaliListNazivFormatedOIB_1">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RH MF U PODRUČNI URED VUKOVAR</izvorni_sadrzaj>
    <derivirana_varijabla naziv="DomainObject.Predmet.StrankaIDrugi_1">RH MF U PODRUČNI URED VUKOVAR</derivirana_varijabla>
  </DomainObject.Predmet.StrankaIDrugi>
  <DomainObject.Predmet.ProtustrankaIDrugi>
    <izvorni_sadrzaj>NAFTNE CRPKE ULICE d.o.o. za trgovinu i usluge</izvorni_sadrzaj>
    <derivirana_varijabla naziv="DomainObject.Predmet.ProtustrankaIDrugi_1">NAFTNE CRPKE ULICE d.o.o. za trgovinu i usluge</derivirana_varijabla>
  </DomainObject.Predmet.ProtustrankaIDrugi>
  <DomainObject.Predmet.StrankaIDrugiAdressOIB>
    <izvorni_sadrzaj>RH MF U PODRUČNI URED VUKOVAR, OIB 18683136487</izvorni_sadrzaj>
    <derivirana_varijabla naziv="DomainObject.Predmet.StrankaIDrugiAdressOIB_1">RH MF U PODRUČNI URED VUKOVAR, OIB 18683136487</derivirana_varijabla>
  </DomainObject.Predmet.StrankaIDrugiAdressOIB>
  <DomainObject.Predmet.ProtustrankaIDrugiAdressOIB>
    <izvorni_sadrzaj>NAFTNE CRPKE ULICE d.o.o. za trgovinu i usluge, OIB 15220695205, Baruna Trenka 84, 32270 Županja</izvorni_sadrzaj>
    <derivirana_varijabla naziv="DomainObject.Predmet.ProtustrankaIDrugiAdressOIB_1">NAFTNE CRPKE ULICE d.o.o. za trgovinu i usluge, OIB 15220695205, Baruna Trenka 84,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NAFTNE CRPKE ULICE d.o.o. za trgovinu i usluge</item>
      <item>RH MF U PODRUČNI URED VUKOVAR</item>
      <item>Županijsko državno odvjetništvo u Vukovaru</item>
    </izvorni_sadrzaj>
    <derivirana_varijabla naziv="DomainObject.Predmet.SudioniciListNaziv_1">
      <item>NAFTNE CRPKE ULICE d.o.o. za trgovinu i usluge</item>
      <item>RH MF U PODRUČNI URED VUKOVAR</item>
      <item>Županijsko državno odvjetništvo u Vukovaru</item>
    </derivirana_varijabla>
  </DomainObject.Predmet.SudioniciListNaziv>
  <DomainObject.Predmet.SudioniciListAdressOIB>
    <izvorni_sadrzaj>
      <item>NAFTNE CRPKE ULICE d.o.o. za trgovinu i usluge, OIB 15220695205, Baruna Trenka 84,32270 Županja</item>
      <item>RH MF U PODRUČNI URED VUKOVAR, OIB 18683136487</item>
      <item>Županijsko državno odvjetništvo u Vukovaru, OIB 81618487055, Ulica Andrije Hebranga 2,32000 Vukovar</item>
    </izvorni_sadrzaj>
    <derivirana_varijabla naziv="DomainObject.Predmet.SudioniciListAdressOIB_1">
      <item>NAFTNE CRPKE ULICE d.o.o. za trgovinu i usluge, OIB 15220695205, Baruna Trenka 84,32270 Županja</item>
      <item>RH MF U PODRUČNI URED VUKOVAR, OIB 18683136487</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15220695205</item>
      <item>, OIB 18683136487</item>
      <item>, OIB 81618487055</item>
    </izvorni_sadrzaj>
    <derivirana_varijabla naziv="DomainObject.Predmet.SudioniciListNazivOIB_1">
      <item>, OIB 15220695205</item>
      <item>, OIB 18683136487</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922ECC-BE61-45B5-83CD-028C9B26DF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866</properties:Words>
  <properties:Characters>4785</properties:Characters>
  <properties:Lines>140</properties:Lines>
  <properties:Paragraphs>44</properties:Paragraphs>
  <properties:TotalTime>486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2018-02-01T13:44:00Z</cp:lastPrinted>
  <dcterms:modified xmlns:xsi="http://www.w3.org/2001/XMLSchema-instance" xsi:type="dcterms:W3CDTF">2018-02-01T13:44:00Z</dcterms:modified>
  <cp:revision>569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