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08f8" w14:paraId="fec08f8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ED66D0">
        <w:t>2</w:t>
      </w:r>
      <w:r w:rsidR="001B667B">
        <w:t>3</w:t>
      </w:r>
      <w:r w:rsidR="00ED66D0">
        <w:t>. ožujka</w:t>
      </w:r>
      <w:r w:rsidR="00B357BB">
        <w:t xml:space="preserve"> 2017</w:t>
      </w:r>
      <w:r>
        <w:t xml:space="preserve">. za provedbu skraćenoga stečajnog postupka nad dužnikom </w:t>
      </w:r>
      <w:r w:rsidR="001B667B">
        <w:t>PEKARA MORENO j.d.o.o., Matije Gupca 22, Zadar, OIB: 84968820225</w:t>
      </w:r>
      <w:r>
        <w:t xml:space="preserve">, </w:t>
      </w:r>
      <w:r w:rsidR="000D5EFE">
        <w:t>15</w:t>
      </w:r>
      <w:r w:rsidR="009D5FB0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1B667B">
        <w:t>PEKARA MORENO j.d.o.o., Matije Gupca 22, Zadar, OIB: 84968820225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ED66D0">
        <w:t>2</w:t>
      </w:r>
      <w:r w:rsidR="001B667B">
        <w:t>3</w:t>
      </w:r>
      <w:r w:rsidR="00ED66D0">
        <w:t>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1B667B">
        <w:t>3</w:t>
      </w:r>
      <w:r w:rsidR="00B357BB">
        <w:t xml:space="preserve">. </w:t>
      </w:r>
      <w:r w:rsidR="00ED66D0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1B667B" w:rsidR="001B667B">
      <w:pPr>
        <w:ind w:firstLine="708"/>
        <w:jc w:val="both"/>
      </w:pPr>
      <w:r>
        <w:t xml:space="preserve">U propisanom roku vjerovnik </w:t>
      </w:r>
      <w:r w:rsidR="001B667B">
        <w:t>Republika Hrvatska, Ministarstvo financija, Područni ured Dalmacija, zastupan</w:t>
      </w:r>
      <w:r w:rsidR="009D5A43">
        <w:t>a</w:t>
      </w:r>
      <w:r w:rsidR="001B667B">
        <w:t xml:space="preserve"> po Županijskom državnom odvjetništvu u Zadru je 5. svibnja 2017. dostavila ovom sudu prijedlog za otvaranje stečajnoga postupka nad dužnikom navodeći da prema istom ima dospjelu novčanu tražbinu u iznosu od 21.282,55 kn koja se temelji na stanju računa dužnika na dan 28. travnja 2017. iz informacijskog sustava Porezne uprave i obračuna kamata.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9D5A43" w:rsidP="00811D39" w:rsidR="009D5A43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E34916">
        <w:t xml:space="preserve"> </w:t>
      </w:r>
      <w:r w:rsidR="000D5EFE">
        <w:t>15</w:t>
      </w:r>
      <w:r w:rsidR="009D5FB0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D64006" w:rsidP="00D64006" w:rsidR="00D64006">
      <w:r>
        <w:t>Za točnost otpravka – ovlaštena službenica                                                 Sudac</w:t>
      </w:r>
    </w:p>
    <w:p w:rsidRDefault="00D64006" w:rsidP="00D64006" w:rsidR="00D6400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64006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1B667B">
          <w:t>126</w:t>
        </w:r>
        <w:r w:rsidR="00ED66D0">
          <w:t>/2017-9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407499">
      <w:t>12</w:t>
    </w:r>
    <w:r w:rsidR="001B667B">
      <w:t>6</w:t>
    </w:r>
    <w:r>
      <w:t>/</w:t>
    </w:r>
    <w:r w:rsidR="00B357BB">
      <w:t>2017</w:t>
    </w:r>
    <w:r>
      <w:t>-</w:t>
    </w:r>
    <w:r w:rsidR="00ED66D0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D5EFE"/>
    <w:rsid w:val="000F2CDA"/>
    <w:rsid w:val="001B667B"/>
    <w:rsid w:val="002B12FB"/>
    <w:rsid w:val="003500F1"/>
    <w:rsid w:val="00407499"/>
    <w:rsid w:val="00440C98"/>
    <w:rsid w:val="006C3686"/>
    <w:rsid w:val="00811D39"/>
    <w:rsid w:val="0087715B"/>
    <w:rsid w:val="009D5A43"/>
    <w:rsid w:val="009D5FB0"/>
    <w:rsid w:val="00A502C8"/>
    <w:rsid w:val="00B357BB"/>
    <w:rsid w:val="00BB1274"/>
    <w:rsid w:val="00BE4536"/>
    <w:rsid w:val="00D64006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5E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5EF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0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5E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5EF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915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MORENO j.d.o.o. za trgovinu, ugostiteljstvo, i pekarsku djelatnost</izvorni_sadrzaj>
    <derivirana_varijabla naziv="DomainObject.Predmet.ProtustrankaFormated_1">  PEKARA MORENO j.d.o.o. za trgovinu, ugostiteljstvo, i pekarsku djelatnost</derivirana_varijabla>
  </DomainObject.Predmet.ProtustrankaFormated>
  <DomainObject.Predmet.ProtustrankaFormatedOIB>
    <izvorni_sadrzaj>  PEKARA MORENO j.d.o.o. za trgovinu, ugostiteljstvo, i pekarsku djelatnost, OIB 84968820225</izvorni_sadrzaj>
    <derivirana_varijabla naziv="DomainObject.Predmet.ProtustrankaFormatedOIB_1">  PEKARA MORENO j.d.o.o. za trgovinu, ugostiteljstvo, i pekarsku djelatnost, OIB 84968820225</derivirana_varijabla>
  </DomainObject.Predmet.ProtustrankaFormatedOIB>
  <DomainObject.Predmet.ProtustrankaFormatedWithAdress>
    <izvorni_sadrzaj> PEKARA MORENO j.d.o.o. za trgovinu, ugostiteljstvo, i pekarsku djelatnost, Matije Gupca 22, 23000 Zadar</izvorni_sadrzaj>
    <derivirana_varijabla naziv="DomainObject.Predmet.ProtustrankaFormatedWithAdress_1"> PEKARA MORENO j.d.o.o. za trgovinu, ugostiteljstvo, i pekarsku djelatnost, Matije Gupca 22, 23000 Zadar</derivirana_varijabla>
  </DomainObject.Predmet.ProtustrankaFormatedWithAdress>
  <DomainObject.Predmet.ProtustrankaFormatedWithAdressOIB>
    <izvorni_sadrzaj> PEKARA MORENO j.d.o.o. za trgovinu, ugostiteljstvo, i pekarsku djelatnost, OIB 84968820225, Matije Gupca 22, 23000 Zadar</izvorni_sadrzaj>
    <derivirana_varijabla naziv="DomainObject.Predmet.ProtustrankaFormatedWithAdressOIB_1"> PEKARA MORENO j.d.o.o. za trgovinu, ugostiteljstvo, i pekarsku djelatnost, OIB 84968820225, Matije Gupca 22, 23000 Zadar</derivirana_varijabla>
  </DomainObject.Predmet.ProtustrankaFormatedWithAdressOIB>
  <DomainObject.Predmet.ProtustrankaWithAdress>
    <izvorni_sadrzaj>PEKARA MORENO j.d.o.o. za trgovinu, ugostiteljstvo, i pekarsku djelatnost Matije Gupca 22, 23000 Zadar</izvorni_sadrzaj>
    <derivirana_varijabla naziv="DomainObject.Predmet.ProtustrankaWithAdress_1">PEKARA MORENO j.d.o.o. za trgovinu, ugostiteljstvo, i pekarsku djelatnost Matije Gupca 22, 23000 Zadar</derivirana_varijabla>
  </DomainObject.Predmet.ProtustrankaWithAdress>
  <DomainObject.Predmet.ProtustrankaWithAdressOIB>
    <izvorni_sadrzaj>PEKARA MORENO j.d.o.o. za trgovinu, ugostiteljstvo, i pekarsku djelatnost, OIB 84968820225, Matije Gupca 22, 23000 Zadar</izvorni_sadrzaj>
    <derivirana_varijabla naziv="DomainObject.Predmet.ProtustrankaWithAdressOIB_1">PEKARA MORENO j.d.o.o. za trgovinu, ugostiteljstvo, i pekarsku djelatnost, OIB 84968820225, Matije Gupca 22, 23000 Zadar</derivirana_varijabla>
  </DomainObject.Predmet.ProtustrankaWithAdressOIB>
  <DomainObject.Predmet.ProtustrankaNazivFormated>
    <izvorni_sadrzaj>PEKARA MORENO j.d.o.o. za trgovinu, ugostiteljstvo, i pekarsku djelatnost</izvorni_sadrzaj>
    <derivirana_varijabla naziv="DomainObject.Predmet.ProtustrankaNazivFormated_1">PEKARA MORENO j.d.o.o. za trgovinu, ugostiteljstvo, i pekarsku djelatnost</derivirana_varijabla>
  </DomainObject.Predmet.ProtustrankaNazivFormated>
  <DomainObject.Predmet.ProtustrankaNazivFormatedOIB>
    <izvorni_sadrzaj>PEKARA MORENO j.d.o.o. za trgovinu, ugostiteljstvo, i pekarsku djelatnost, OIB 84968820225</izvorni_sadrzaj>
    <derivirana_varijabla naziv="DomainObject.Predmet.ProtustrankaNazivFormatedOIB_1">PEKARA MORENO j.d.o.o. za trgovinu, ugostiteljstvo, i pekarsku djelatnost, OIB 84968820225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MORENO j.d.o.o. za trgovinu, ugostiteljstvo, i pekarsku djelatnost</item>
    </izvorni_sadrzaj>
    <derivirana_varijabla naziv="DomainObject.Predmet.ProtuStrankaListFormated_1">
      <item>PEKARA MORENO j.d.o.o. za trgovinu, ugostiteljstvo, i pekarsku djelatnost</item>
    </derivirana_varijabla>
  </DomainObject.Predmet.ProtuStrankaListFormated>
  <DomainObject.Predmet.ProtuStrankaListFormatedOIB>
    <izvorni_sadrzaj>
      <item>PEKARA MORENO j.d.o.o. za trgovinu, ugostiteljstvo, i pekarsku djelatnost, OIB 84968820225</item>
    </izvorni_sadrzaj>
    <derivirana_varijabla naziv="DomainObject.Predmet.ProtuStrankaListFormatedOIB_1">
      <item>PEKARA MORENO j.d.o.o. za trgovinu, ugostiteljstvo, i pekarsku djelatnost, OIB 84968820225</item>
    </derivirana_varijabla>
  </DomainObject.Predmet.ProtuStrankaListFormatedOIB>
  <DomainObject.Predmet.ProtuStrankaListFormatedWithAdress>
    <izvorni_sadrzaj>
      <item>PEKARA MORENO j.d.o.o. za trgovinu, ugostiteljstvo, i pekarsku djelatnost, Matije Gupca 22, 23000 Zadar</item>
    </izvorni_sadrzaj>
    <derivirana_varijabla naziv="DomainObject.Predmet.ProtuStrankaListFormatedWithAdress_1">
      <item>PEKARA MORENO j.d.o.o. za trgovinu, ugostiteljstvo, i pekarsku djelatnost, Matije Gupca 22, 23000 Zadar</item>
    </derivirana_varijabla>
  </DomainObject.Predmet.ProtuStrankaListFormatedWithAdress>
  <DomainObject.Predmet.ProtuStrankaListFormatedWithAdressOIB>
    <izvorni_sadrzaj>
      <item>PEKARA MORENO j.d.o.o. za trgovinu, ugostiteljstvo, i pekarsku djelatnost, OIB 84968820225, Matije Gupca 22, 23000 Zadar</item>
    </izvorni_sadrzaj>
    <derivirana_varijabla naziv="DomainObject.Predmet.ProtuStrankaListFormatedWithAdressOIB_1">
      <item>PEKARA MORENO j.d.o.o. za trgovinu, ugostiteljstvo, i pekarsku djelatnost, OIB 84968820225, Matije Gupca 22, 23000 Zadar</item>
    </derivirana_varijabla>
  </DomainObject.Predmet.ProtuStrankaListFormatedWithAdressOIB>
  <DomainObject.Predmet.ProtuStrankaListNazivFormated>
    <izvorni_sadrzaj>
      <item>PEKARA MORENO j.d.o.o. za trgovinu, ugostiteljstvo, i pekarsku djelatnost</item>
    </izvorni_sadrzaj>
    <derivirana_varijabla naziv="DomainObject.Predmet.ProtuStrankaListNazivFormated_1">
      <item>PEKARA MORENO j.d.o.o. za trgovinu, ugostiteljstvo, i pekarsku djelatnost</item>
    </derivirana_varijabla>
  </DomainObject.Predmet.ProtuStrankaListNazivFormated>
  <DomainObject.Predmet.ProtuStrankaListNazivFormatedOIB>
    <izvorni_sadrzaj>
      <item>PEKARA MORENO j.d.o.o. za trgovinu, ugostiteljstvo, i pekarsku djelatnost, OIB 84968820225</item>
    </izvorni_sadrzaj>
    <derivirana_varijabla naziv="DomainObject.Predmet.ProtuStrankaListNazivFormatedOIB_1">
      <item>PEKARA MORENO j.d.o.o. za trgovinu, ugostiteljstvo, i pekarsku djelatnost, OIB 84968820225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MORENO j.d.o.o. za trgovinu, ugostiteljstvo, i pekarsku djelatnost</izvorni_sadrzaj>
    <derivirana_varijabla naziv="DomainObject.Predmet.ProtustrankaIDrugi_1">PEKARA MORENO j.d.o.o. za trgovinu, ugostiteljstvo, i pekarsku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MORENO j.d.o.o. za trgovinu, ugostiteljstvo, i pekarsku djelatnost, OIB 84968820225, Matije Gupca 22, 23000 Zadar</izvorni_sadrzaj>
    <derivirana_varijabla naziv="DomainObject.Predmet.ProtustrankaIDrugiAdressOIB_1">PEKARA MORENO j.d.o.o. za trgovinu, ugostiteljstvo, i pekarsku djelatnost, OIB 84968820225,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MORENO j.d.o.o. za trgovinu, ugostiteljstvo, i pekarsku djelatnost</item>
    </izvorni_sadrzaj>
    <derivirana_varijabla naziv="DomainObject.Predmet.SudioniciListNaziv_1">
      <item>FINA</item>
      <item>PEKARA MORENO j.d.o.o. za trgovinu, ugostiteljstvo, i pekarsku djelatnost</item>
    </derivirana_varijabla>
  </DomainObject.Predmet.SudioniciListNaziv>
  <DomainObject.Predmet.SudioniciListAdressOIB>
    <izvorni_sadrzaj>
      <item>FINA, OIB 85821130368</item>
      <item>PEKARA MORENO j.d.o.o. za trgovinu, ugostiteljstvo, i pekarsku djelatnost, OIB 84968820225, Matije Gupca 22,23000 Zadar</item>
    </izvorni_sadrzaj>
    <derivirana_varijabla naziv="DomainObject.Predmet.SudioniciListAdressOIB_1">
      <item>FINA, OIB 85821130368</item>
      <item>PEKARA MORENO j.d.o.o. za trgovinu, ugostiteljstvo, i pekarsku djelatnost, OIB 84968820225, Matije Gupca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84968820225</item>
    </izvorni_sadrzaj>
    <derivirana_varijabla naziv="DomainObject.Predmet.SudioniciListNazivOIB_1">
      <item>, OIB 85821130368</item>
      <item>, OIB 84968820225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2694</properties:Characters>
  <properties:Lines>79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2017-11-13T07:24:00Z</dcterms:created>
  <dc:creator>Anamarija Kovačić Milković</dc:creator>
  <cp:lastModifiedBy>Martina Kalmeta</cp:lastModifiedBy>
  <cp:lastPrinted>2017-11-15T10:39:00Z</cp:lastPrinted>
  <dcterms:modified xmlns:xsi="http://www.w3.org/2001/XMLSchema-instance" xsi:type="dcterms:W3CDTF">2017-11-15T10:39:00Z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