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bb7e" w14:paraId="15cbb7e" w:rsidRDefault="00150131" w:rsidP="00150131" w:rsidR="00150131">
      <w:pPr>
        <w15:collapsed w:val="false"/>
      </w:pPr>
      <w:bookmarkStart w:name="_GoBack" w:id="0"/>
      <w:bookmarkEnd w:id="0"/>
      <w:r>
        <w:t> </w:t>
      </w:r>
    </w:p>
    <w:p w:rsidRDefault="00150131" w:rsidP="00150131" w:rsidR="00150131"/>
    <w:p w:rsidRDefault="00150131" w:rsidP="00150131" w:rsidR="00150131"/>
    <w:p w:rsidRDefault="00150131" w:rsidP="00150131" w:rsidR="00150131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131" w:rsidP="00150131" w:rsidR="00150131">
      <w:r>
        <w:rPr>
          <w:b/>
          <w:bCs/>
        </w:rPr>
        <w:t xml:space="preserve">                                   </w:t>
      </w:r>
    </w:p>
    <w:p w:rsidRDefault="00150131" w:rsidP="00150131" w:rsidR="00150131">
      <w:r>
        <w:t>REPUBLIKA HRVATSKA</w:t>
      </w:r>
    </w:p>
    <w:p w:rsidRDefault="00150131" w:rsidP="00150131" w:rsidR="00150131">
      <w:r>
        <w:t xml:space="preserve">TRGOVAČKI SUD U OSIJEKU </w:t>
      </w:r>
    </w:p>
    <w:p w:rsidRDefault="00150131" w:rsidP="00150131" w:rsidR="00150131">
      <w:r>
        <w:t>STALNA SLUŽBA U SLAVONSKOM BRODU                                         3 St-1741/2016-54</w:t>
      </w:r>
    </w:p>
    <w:p w:rsidRDefault="00150131" w:rsidP="00150131" w:rsidR="00150131">
      <w:r>
        <w:t>Trg pobjede 13</w:t>
      </w:r>
    </w:p>
    <w:p w:rsidRDefault="00150131" w:rsidP="00150131" w:rsidR="00150131">
      <w:r>
        <w:t>35000 Slavonski Brod</w:t>
      </w:r>
    </w:p>
    <w:p w:rsidRDefault="00150131" w:rsidP="00150131" w:rsidR="00150131"/>
    <w:p w:rsidRDefault="00423F4E" w:rsidP="00150131" w:rsidR="0015013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150131" w:rsidP="00150131" w:rsidR="00150131">
      <w:pPr>
        <w:rPr>
          <w:color w:val="222222"/>
        </w:rPr>
      </w:pPr>
    </w:p>
    <w:p w:rsidRDefault="00150131" w:rsidP="00150131" w:rsidR="00150131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BIROTEHNA d.o.o., Slavonski Brod, Ferde Filipovića 50D, OIB: 59009735630</w:t>
      </w:r>
      <w:r>
        <w:t xml:space="preserve">, koga zastupa stečajni upravitelj Jozo Pavičić iz Osijeka, 5. lipnja 2017. </w:t>
      </w:r>
    </w:p>
    <w:p w:rsidRDefault="00BC0D53" w:rsidP="00150131" w:rsidR="00BC0D53">
      <w:pPr>
        <w:jc w:val="both"/>
      </w:pPr>
    </w:p>
    <w:p w:rsidRDefault="00150131" w:rsidP="00150131" w:rsidR="00150131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423F4E" w:rsidP="00150131" w:rsidR="00150131">
      <w:pPr>
        <w:jc w:val="center"/>
        <w:rPr>
          <w:color w:val="222222"/>
        </w:rPr>
      </w:pPr>
      <w:r>
        <w:rPr>
          <w:color w:val="222222"/>
        </w:rPr>
        <w:t xml:space="preserve">z a k l j u č i o </w:t>
      </w:r>
      <w:r w:rsidR="00150131">
        <w:rPr>
          <w:color w:val="222222"/>
        </w:rPr>
        <w:t>   j e</w:t>
      </w:r>
    </w:p>
    <w:p w:rsidRDefault="00423F4E" w:rsidP="00423F4E" w:rsidR="00423F4E">
      <w:pPr>
        <w:ind w:firstLine="708" w:left="2832"/>
      </w:pPr>
    </w:p>
    <w:p w:rsidRDefault="00423F4E" w:rsidP="00423F4E" w:rsidR="00423F4E">
      <w:pPr>
        <w:pStyle w:val="Odlomakpopisa"/>
        <w:numPr>
          <w:ilvl w:val="0"/>
          <w:numId w:val="3"/>
        </w:numPr>
      </w:pPr>
      <w:r>
        <w:t xml:space="preserve">Zakazuje se ročište radi utvrđenja vrijednosti nekretnina za dan  </w:t>
      </w:r>
      <w:r>
        <w:rPr>
          <w:b/>
          <w:u w:val="single"/>
        </w:rPr>
        <w:t>25. srpnja</w:t>
      </w:r>
      <w:r w:rsidRPr="00EF77D6">
        <w:rPr>
          <w:b/>
          <w:u w:val="single"/>
        </w:rPr>
        <w:t xml:space="preserve"> 2017. u 9,</w:t>
      </w:r>
      <w:r>
        <w:rPr>
          <w:b/>
          <w:u w:val="single"/>
        </w:rPr>
        <w:t>30</w:t>
      </w:r>
      <w:r w:rsidRPr="00EF77D6">
        <w:rPr>
          <w:b/>
          <w:u w:val="single"/>
        </w:rPr>
        <w:t xml:space="preserve"> u ovoj Stalnoj službi, Trg pobjede 13, Slavonski Brod, soba 73, III kat, </w:t>
      </w:r>
      <w:r>
        <w:t xml:space="preserve">za slijedeće nekretnine upisane </w:t>
      </w:r>
      <w:r w:rsidRPr="00423F4E">
        <w:rPr>
          <w:color w:val="222222"/>
        </w:rPr>
        <w:t xml:space="preserve">Zemljišno-knjižnom odjelu Općinskog suda u </w:t>
      </w:r>
      <w:r>
        <w:t xml:space="preserve">Slavonskom Brodu i to: </w:t>
      </w:r>
    </w:p>
    <w:p w:rsidRDefault="00423F4E" w:rsidP="00423F4E" w:rsidR="00423F4E">
      <w:pPr>
        <w:ind w:firstLine="708"/>
        <w:jc w:val="both"/>
      </w:pPr>
    </w:p>
    <w:p w:rsidRDefault="00423F4E" w:rsidP="00423F4E" w:rsidR="00423F4E" w:rsidRPr="00F07ED0">
      <w:pPr>
        <w:pStyle w:val="Odlomakpopisa"/>
        <w:numPr>
          <w:ilvl w:val="0"/>
          <w:numId w:val="1"/>
        </w:numPr>
        <w:jc w:val="both"/>
        <w:rPr>
          <w:b/>
        </w:rPr>
      </w:pPr>
      <w:proofErr w:type="spellStart"/>
      <w:r w:rsidRPr="00F07ED0">
        <w:rPr>
          <w:b/>
        </w:rPr>
        <w:t>zk</w:t>
      </w:r>
      <w:proofErr w:type="spellEnd"/>
      <w:r w:rsidRPr="00F07ED0">
        <w:rPr>
          <w:b/>
        </w:rPr>
        <w:t>. ulošku 4602 k.o. Slavonski Brod, k.č.br. 6118/1 EKONOMSKO DVORIŠTE BJELIŠ, površine 9770 m2, k.č.br. 6618/2 POSLOVNA ZGRADA BJELIŠ, površine od 151 m2,</w:t>
      </w:r>
    </w:p>
    <w:p w:rsidRDefault="00423F4E" w:rsidP="00423F4E" w:rsidR="00423F4E" w:rsidRPr="00F07ED0">
      <w:pPr>
        <w:pStyle w:val="Odlomakpopisa"/>
        <w:numPr>
          <w:ilvl w:val="0"/>
          <w:numId w:val="1"/>
        </w:numPr>
        <w:jc w:val="both"/>
        <w:rPr>
          <w:b/>
        </w:rPr>
      </w:pPr>
      <w:proofErr w:type="spellStart"/>
      <w:r w:rsidRPr="00F07ED0">
        <w:rPr>
          <w:b/>
        </w:rPr>
        <w:t>zk.ulošku</w:t>
      </w:r>
      <w:proofErr w:type="spellEnd"/>
      <w:r w:rsidRPr="00F07ED0">
        <w:rPr>
          <w:b/>
        </w:rPr>
        <w:t xml:space="preserve"> 5324 k.o. Slavonski Brod, k.č.br. 6618/3 POSLOVNA ZGRADA BJELIŠ, površine 2738 m2.</w:t>
      </w:r>
    </w:p>
    <w:p w:rsidRDefault="00423F4E" w:rsidP="00423F4E" w:rsidR="00423F4E" w:rsidRPr="00EF77D6">
      <w:pPr>
        <w:pStyle w:val="Odlomakpopisa"/>
        <w:jc w:val="both"/>
        <w:rPr>
          <w:b/>
        </w:rPr>
      </w:pPr>
    </w:p>
    <w:p w:rsidRDefault="00423F4E" w:rsidP="00423F4E" w:rsidR="00423F4E">
      <w:pPr>
        <w:pStyle w:val="Odlomakpopisa"/>
        <w:numPr>
          <w:ilvl w:val="0"/>
          <w:numId w:val="3"/>
        </w:numPr>
        <w:spacing w:beforeAutospacing="true" w:before="100"/>
        <w:jc w:val="both"/>
      </w:pPr>
      <w:r w:rsidRPr="00EF77D6">
        <w:rPr>
          <w:bCs/>
        </w:rPr>
        <w:t xml:space="preserve">Na ročište se pozivaju </w:t>
      </w:r>
      <w:r>
        <w:rPr>
          <w:bCs/>
        </w:rPr>
        <w:t xml:space="preserve">stečajni upravitelj, stečajni vjerovnici 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</w:t>
      </w:r>
      <w:r w:rsidR="00E67C97">
        <w:rPr>
          <w:bCs/>
        </w:rPr>
        <w:t xml:space="preserve"> (PBZ d.d. i Zagrebačka banka d.d.)</w:t>
      </w:r>
      <w:r w:rsidRPr="00EF77D6">
        <w:rPr>
          <w:bCs/>
        </w:rPr>
        <w:t xml:space="preserve"> koji se pozivaju da do istog ročišta staviti primjedbe na procjenu </w:t>
      </w:r>
      <w:r>
        <w:t xml:space="preserve">  nekretnina sačinjenu na prijedlog </w:t>
      </w:r>
      <w:proofErr w:type="spellStart"/>
      <w:r w:rsidR="00E67C97">
        <w:t>steč.upravitelja</w:t>
      </w:r>
      <w:proofErr w:type="spellEnd"/>
      <w:r>
        <w:t xml:space="preserve"> od strane stalnog sudskog vještaka Zvonimira Rogač (stranice 296-324 spisa) i u koju se može izvršiti uvid u pisarnici ovog Suda, odnosno </w:t>
      </w:r>
      <w:r w:rsidR="00E90F49">
        <w:t>zatražiti od vještaka Zvonimira Rogač e-</w:t>
      </w:r>
      <w:proofErr w:type="spellStart"/>
      <w:r w:rsidR="00E90F49">
        <w:t>mailom</w:t>
      </w:r>
      <w:proofErr w:type="spellEnd"/>
      <w:r w:rsidR="00E90F49">
        <w:t xml:space="preserve"> na </w:t>
      </w:r>
      <w:hyperlink r:id="rId9" w:history="true">
        <w:r w:rsidR="00E90F49" w:rsidRPr="00F95431">
          <w:rPr>
            <w:rStyle w:val="Hiperveza"/>
          </w:rPr>
          <w:t>vještak.er2@gmail.com</w:t>
        </w:r>
      </w:hyperlink>
      <w:r w:rsidR="00E90F49">
        <w:t xml:space="preserve"> (mobitel: 098/909-9094) te </w:t>
      </w:r>
      <w:r>
        <w:t xml:space="preserve">staviti prijedloge radi utvrđenja vrijednosti nekretnina. </w:t>
      </w:r>
    </w:p>
    <w:p w:rsidRDefault="00BC0D53" w:rsidP="00BC0D53" w:rsidR="00BC0D53">
      <w:pPr>
        <w:pStyle w:val="Odlomakpopisa"/>
        <w:spacing w:beforeAutospacing="true" w:before="100"/>
        <w:jc w:val="both"/>
      </w:pPr>
    </w:p>
    <w:p w:rsidRDefault="00BC0D53" w:rsidP="00BC0D53" w:rsidR="00BC0D53">
      <w:pPr>
        <w:pStyle w:val="Odlomakpopisa"/>
        <w:numPr>
          <w:ilvl w:val="0"/>
          <w:numId w:val="3"/>
        </w:numPr>
        <w:jc w:val="both"/>
      </w:pPr>
      <w:r>
        <w:t>Određuje se Skupština radi odlučivanja o načinu prodaje slobodne imovine koja je stečajna masa i to:</w:t>
      </w:r>
    </w:p>
    <w:p w:rsidRDefault="00BC0D53" w:rsidP="00BC0D53" w:rsidR="00BC0D53">
      <w:pPr>
        <w:pStyle w:val="Odlomakpopisa"/>
      </w:pPr>
    </w:p>
    <w:p w:rsidRDefault="00BC0D53" w:rsidP="00BC0D53" w:rsidR="00BC0D53">
      <w:pPr>
        <w:pStyle w:val="Odlomakpopisa"/>
        <w:jc w:val="both"/>
      </w:pPr>
    </w:p>
    <w:p w:rsidRDefault="00BC0D53" w:rsidP="00BC0D53" w:rsidR="00BC0D53">
      <w:pPr>
        <w:pStyle w:val="Odlomakpopisa"/>
        <w:numPr>
          <w:ilvl w:val="0"/>
          <w:numId w:val="1"/>
        </w:numPr>
        <w:jc w:val="both"/>
      </w:pPr>
      <w:proofErr w:type="spellStart"/>
      <w:r w:rsidRPr="00F07ED0">
        <w:rPr>
          <w:b/>
        </w:rPr>
        <w:t>zk</w:t>
      </w:r>
      <w:proofErr w:type="spellEnd"/>
      <w:r w:rsidRPr="00F07ED0">
        <w:rPr>
          <w:b/>
        </w:rPr>
        <w:t xml:space="preserve">. ulošku 1280 k.o. Stari </w:t>
      </w:r>
      <w:proofErr w:type="spellStart"/>
      <w:r w:rsidRPr="00F07ED0">
        <w:rPr>
          <w:b/>
        </w:rPr>
        <w:t>Slatinik</w:t>
      </w:r>
      <w:proofErr w:type="spellEnd"/>
      <w:r w:rsidRPr="00F07ED0">
        <w:rPr>
          <w:b/>
        </w:rPr>
        <w:t xml:space="preserve">, pravo građenja na k.č.br. 1915/4, 1915/5, 1915/6, 1915/7, koje su upisane u </w:t>
      </w:r>
      <w:proofErr w:type="spellStart"/>
      <w:r w:rsidRPr="00F07ED0">
        <w:rPr>
          <w:b/>
        </w:rPr>
        <w:t>zk</w:t>
      </w:r>
      <w:proofErr w:type="spellEnd"/>
      <w:r w:rsidRPr="00F07ED0">
        <w:rPr>
          <w:b/>
        </w:rPr>
        <w:t xml:space="preserve">. ulošku 1279 k.o. Stari </w:t>
      </w:r>
      <w:proofErr w:type="spellStart"/>
      <w:r w:rsidRPr="00F07ED0">
        <w:rPr>
          <w:b/>
        </w:rPr>
        <w:t>Slatinik</w:t>
      </w:r>
      <w:proofErr w:type="spellEnd"/>
      <w:r w:rsidRPr="00F07ED0">
        <w:rPr>
          <w:b/>
        </w:rPr>
        <w:t>,</w:t>
      </w:r>
      <w:r>
        <w:rPr>
          <w:b/>
        </w:rPr>
        <w:t xml:space="preserve"> </w:t>
      </w:r>
      <w:r w:rsidRPr="00BC0D53">
        <w:t xml:space="preserve">a na kojim </w:t>
      </w:r>
      <w:r w:rsidRPr="00BC0D53">
        <w:lastRenderedPageBreak/>
        <w:t xml:space="preserve">nekretninama je u </w:t>
      </w:r>
      <w:proofErr w:type="spellStart"/>
      <w:r w:rsidRPr="00BC0D53">
        <w:t>zk</w:t>
      </w:r>
      <w:proofErr w:type="spellEnd"/>
      <w:r w:rsidRPr="00BC0D53">
        <w:t xml:space="preserve"> ulošku 1279 k.o. Stari </w:t>
      </w:r>
      <w:proofErr w:type="spellStart"/>
      <w:r w:rsidRPr="00BC0D53">
        <w:t>Slatinik</w:t>
      </w:r>
      <w:proofErr w:type="spellEnd"/>
      <w:r w:rsidRPr="00BC0D53">
        <w:t xml:space="preserve"> upisano pravo vlasništva u korist Općine Brodski </w:t>
      </w:r>
      <w:proofErr w:type="spellStart"/>
      <w:r w:rsidRPr="00BC0D53">
        <w:t>Stupnik</w:t>
      </w:r>
      <w:proofErr w:type="spellEnd"/>
      <w:r w:rsidRPr="00BC0D53">
        <w:t>.</w:t>
      </w:r>
    </w:p>
    <w:p w:rsidRDefault="00BC0D53" w:rsidP="00BC0D53" w:rsidR="00BC0D53" w:rsidRPr="00BC0D53">
      <w:pPr>
        <w:pStyle w:val="Odlomakpopisa"/>
        <w:ind w:left="1068"/>
        <w:jc w:val="both"/>
      </w:pPr>
    </w:p>
    <w:p w:rsidRDefault="00BC0D53" w:rsidP="00BC0D53" w:rsidR="00BC0D53">
      <w:pPr>
        <w:pStyle w:val="Odlomakpopisa"/>
        <w:numPr>
          <w:ilvl w:val="0"/>
          <w:numId w:val="3"/>
        </w:numPr>
        <w:spacing w:beforeAutospacing="true" w:before="100"/>
        <w:jc w:val="both"/>
      </w:pPr>
      <w:r>
        <w:t xml:space="preserve">Poziva se </w:t>
      </w:r>
      <w:proofErr w:type="spellStart"/>
      <w:r>
        <w:t>steč.upravitelj</w:t>
      </w:r>
      <w:proofErr w:type="spellEnd"/>
      <w:r>
        <w:t xml:space="preserve"> dostaviti vještački nalaz na okolnost procjene vrijednosti navedenog prava građenja te izjašnjenje vlasnika Općine Brodski </w:t>
      </w:r>
      <w:proofErr w:type="spellStart"/>
      <w:r>
        <w:t>Stupnik</w:t>
      </w:r>
      <w:proofErr w:type="spellEnd"/>
      <w:r>
        <w:t xml:space="preserve"> ima li pravnog interesa za kupnju navedenog prava građenja.</w:t>
      </w:r>
    </w:p>
    <w:p w:rsidRDefault="00BC0D53" w:rsidP="00BC0D53" w:rsidR="00BC0D53">
      <w:pPr>
        <w:pStyle w:val="Odlomakpopisa"/>
        <w:spacing w:beforeAutospacing="true" w:before="100"/>
        <w:jc w:val="both"/>
      </w:pPr>
    </w:p>
    <w:p w:rsidRDefault="00BC0D53" w:rsidP="00BC0D53" w:rsidR="00BC0D53">
      <w:pPr>
        <w:pStyle w:val="Odlomakpopisa"/>
        <w:numPr>
          <w:ilvl w:val="0"/>
          <w:numId w:val="3"/>
        </w:numPr>
        <w:spacing w:beforeAutospacing="true" w:before="100"/>
        <w:jc w:val="both"/>
      </w:pPr>
      <w:r>
        <w:t xml:space="preserve">Skupština se određuje za dan </w:t>
      </w:r>
      <w:r>
        <w:rPr>
          <w:b/>
          <w:u w:val="single"/>
        </w:rPr>
        <w:t>25. srpnja</w:t>
      </w:r>
      <w:r w:rsidRPr="00EF77D6">
        <w:rPr>
          <w:b/>
          <w:u w:val="single"/>
        </w:rPr>
        <w:t xml:space="preserve"> 2017. u 9,</w:t>
      </w:r>
      <w:r>
        <w:rPr>
          <w:b/>
          <w:u w:val="single"/>
        </w:rPr>
        <w:t>45</w:t>
      </w:r>
      <w:r w:rsidRPr="00EF77D6">
        <w:rPr>
          <w:b/>
          <w:u w:val="single"/>
        </w:rPr>
        <w:t xml:space="preserve"> u ovoj Stalnoj službi, Trg pobjede 13, Slavonski Brod, soba 73, III kat</w:t>
      </w:r>
      <w:r>
        <w:rPr>
          <w:b/>
          <w:u w:val="single"/>
        </w:rPr>
        <w:t>.</w:t>
      </w:r>
    </w:p>
    <w:p w:rsidRDefault="00423F4E" w:rsidP="00423F4E" w:rsidR="00423F4E">
      <w:pPr>
        <w:ind w:left="708"/>
      </w:pPr>
    </w:p>
    <w:p w:rsidRDefault="00423F4E" w:rsidP="00423F4E" w:rsidR="00423F4E">
      <w:r>
        <w:t> </w:t>
      </w:r>
      <w:r>
        <w:tab/>
        <w:t xml:space="preserve"> U Slavonskom Brodu  5. lipnja 2017.</w:t>
      </w:r>
    </w:p>
    <w:p w:rsidRDefault="00423F4E" w:rsidP="00423F4E" w:rsidR="00423F4E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S u d a c:</w:t>
      </w:r>
    </w:p>
    <w:p w:rsidRDefault="00423F4E" w:rsidP="00423F4E" w:rsidR="00423F4E">
      <w:pPr>
        <w:jc w:val="right"/>
      </w:pPr>
      <w:r>
        <w:t xml:space="preserve">Daniela Martini Maoduš </w:t>
      </w:r>
    </w:p>
    <w:p w:rsidRDefault="00423F4E" w:rsidP="00423F4E" w:rsidR="00423F4E"/>
    <w:p w:rsidRDefault="00423F4E" w:rsidP="00423F4E" w:rsidR="00423F4E" w:rsidRPr="005A2733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Pr="005A2733">
        <w:rPr>
          <w:sz w:val="18"/>
          <w:szCs w:val="18"/>
        </w:rPr>
        <w:t xml:space="preserve">Objaviti na </w:t>
      </w:r>
      <w:proofErr w:type="spellStart"/>
      <w:r w:rsidRPr="005A2733">
        <w:rPr>
          <w:sz w:val="18"/>
          <w:szCs w:val="18"/>
        </w:rPr>
        <w:t>eOglasnoj</w:t>
      </w:r>
      <w:proofErr w:type="spellEnd"/>
      <w:r w:rsidRPr="005A2733">
        <w:rPr>
          <w:sz w:val="18"/>
          <w:szCs w:val="18"/>
        </w:rPr>
        <w:t xml:space="preserve"> ploči</w:t>
      </w:r>
      <w:r>
        <w:rPr>
          <w:sz w:val="18"/>
          <w:szCs w:val="18"/>
        </w:rPr>
        <w:t xml:space="preserve"> suda</w:t>
      </w:r>
    </w:p>
    <w:p w:rsidRDefault="00423F4E" w:rsidP="00423F4E" w:rsidR="00423F4E" w:rsidRPr="005A2733">
      <w:pPr>
        <w:rPr>
          <w:sz w:val="18"/>
          <w:szCs w:val="18"/>
        </w:rPr>
      </w:pPr>
    </w:p>
    <w:p w:rsidRDefault="00423F4E" w:rsidP="00423F4E" w:rsidR="00423F4E" w:rsidRPr="00EF77D6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Pr="00EF77D6">
        <w:rPr>
          <w:sz w:val="18"/>
          <w:szCs w:val="18"/>
        </w:rPr>
        <w:t>Kalendar do ročišta</w:t>
      </w:r>
    </w:p>
    <w:p w:rsidRDefault="00150131" w:rsidP="00150131" w:rsidR="00150131">
      <w:pPr>
        <w:rPr>
          <w:color w:val="222222"/>
        </w:rPr>
      </w:pPr>
    </w:p>
    <w:sectPr w:rsidR="001501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50E58"/>
    <w:multiLevelType w:val="hybridMultilevel"/>
    <w:tmpl w:val="86C0D73C"/>
    <w:lvl w:tplc="0B00833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0131"/>
    <w:rsid w:val="00150131"/>
    <w:rsid w:val="00423F4E"/>
    <w:rsid w:val="005A5336"/>
    <w:rsid w:val="00A74ACC"/>
    <w:rsid w:val="00BA7D6C"/>
    <w:rsid w:val="00BC0D53"/>
    <w:rsid w:val="00E67C97"/>
    <w:rsid w:val="00E9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013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01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0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31"/>
    <w:rPr>
      <w:rFonts w:cs="Tahoma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E90F4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5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3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3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3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3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013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01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0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31"/>
    <w:rPr>
      <w:rFonts w:ascii="Tahoma" w:cs="Tahoma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unhideWhenUsed/>
    <w:rsid w:val="00E90F4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A5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3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3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3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3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vje&#353;tak.er2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367</properties:Words>
  <properties:Characters>1984</properties:Characters>
  <properties:Lines>63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2017-06-05T12:13:00Z</dcterms:created>
  <dc:creator>wsadmin</dc:creator>
  <cp:lastModifiedBy>wsadmin</cp:lastModifiedBy>
  <dcterms:modified xmlns:xsi="http://www.w3.org/2001/XMLSchema-instance" xsi:type="dcterms:W3CDTF">2017-06-05T12:30:00Z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