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4deb" w14:paraId="55b4de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C6437">
        <w:rPr>
          <w:rFonts w:cs="Times New Roman" w:eastAsia="Times New Roman"/>
          <w:szCs w:val="20"/>
          <w:lang w:eastAsia="hr-HR"/>
        </w:rPr>
        <w:t>196</w:t>
      </w:r>
      <w:r w:rsidR="00BF3555">
        <w:rPr>
          <w:rFonts w:cs="Times New Roman" w:eastAsia="Times New Roman"/>
          <w:szCs w:val="20"/>
          <w:lang w:eastAsia="hr-HR"/>
        </w:rPr>
        <w:t>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 w:rsidRPr="009B6322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7057A">
        <w:rPr>
          <w:rFonts w:cs="Times New Roman" w:eastAsia="Times New Roman"/>
          <w:szCs w:val="24"/>
          <w:lang w:eastAsia="hr-HR"/>
        </w:rPr>
        <w:t>AGRO NATUR, poljoprivredna zadruga, Dvor, Trgovi 14</w:t>
      </w:r>
      <w:r w:rsidR="00AF01D5">
        <w:rPr>
          <w:rFonts w:cs="Times New Roman" w:eastAsia="Times New Roman"/>
          <w:szCs w:val="24"/>
          <w:lang w:eastAsia="hr-HR"/>
        </w:rPr>
        <w:t>,</w:t>
      </w:r>
      <w:r w:rsidR="00D7057A">
        <w:rPr>
          <w:rFonts w:cs="Times New Roman" w:eastAsia="Times New Roman"/>
          <w:szCs w:val="24"/>
          <w:lang w:eastAsia="hr-HR"/>
        </w:rPr>
        <w:t xml:space="preserve"> MBS:080392646, OIB:91506791062,</w:t>
      </w:r>
      <w:r w:rsidR="00AF01D5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7057A" w:rsidRPr="00D7057A">
        <w:t>AGRO NATUR, poljoprivredna zadruga, Dvor, Trgovi 14, MBS:080392646, OIB:91506791062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F857B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7057A" w:rsidRPr="00D7057A">
        <w:rPr>
          <w:rFonts w:cs="Times New Roman" w:eastAsia="Times New Roman"/>
          <w:szCs w:val="24"/>
          <w:lang w:eastAsia="hr-HR" w:val="en-GB"/>
        </w:rPr>
        <w:t>AGRO NATUR, poljoprivredna zadruga, Dvor, Trgovi 14, MBS:080392646, OIB:91506791062</w:t>
      </w:r>
      <w:r w:rsidR="00F857BD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F6477"/>
    <w:rsid w:val="00235F9A"/>
    <w:rsid w:val="00365F43"/>
    <w:rsid w:val="004046C1"/>
    <w:rsid w:val="0042350A"/>
    <w:rsid w:val="00555972"/>
    <w:rsid w:val="005F3B1D"/>
    <w:rsid w:val="005F794C"/>
    <w:rsid w:val="0065143B"/>
    <w:rsid w:val="0073085E"/>
    <w:rsid w:val="007F71FE"/>
    <w:rsid w:val="008C6437"/>
    <w:rsid w:val="00AF01D5"/>
    <w:rsid w:val="00B94E71"/>
    <w:rsid w:val="00BF3555"/>
    <w:rsid w:val="00D7057A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43B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143B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143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143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43B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143B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143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143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St-1960/2015</izvorni_sadrzaj>
    <derivirana_varijabla naziv="DomainObject.Predmet.OznakaBroj_1">St-1960/2015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NATUR poljoprivredna zadruga</izvorni_sadrzaj>
    <derivirana_varijabla naziv="DomainObject.Predmet.ProtustrankaFormated_1">  AGRO NATUR poljoprivredna zadruga</derivirana_varijabla>
  </DomainObject.Predmet.ProtustrankaFormated>
  <DomainObject.Predmet.ProtustrankaFormatedOIB>
    <izvorni_sadrzaj>  AGRO NATUR poljoprivredna zadruga, OIB 91506791062</izvorni_sadrzaj>
    <derivirana_varijabla naziv="DomainObject.Predmet.ProtustrankaFormatedOIB_1">  AGRO NATUR poljoprivredna zadruga, OIB 91506791062</derivirana_varijabla>
  </DomainObject.Predmet.ProtustrankaFormatedOIB>
  <DomainObject.Predmet.ProtustrankaFormatedWithAdress>
    <izvorni_sadrzaj> AGRO NATUR poljoprivredna zadruga, Trgovi 14, 44440 Dvor</izvorni_sadrzaj>
    <derivirana_varijabla naziv="DomainObject.Predmet.ProtustrankaFormatedWithAdress_1"> AGRO NATUR poljoprivredna zadruga, Trgovi 14, 44440 Dvor</derivirana_varijabla>
  </DomainObject.Predmet.ProtustrankaFormatedWithAdress>
  <DomainObject.Predmet.ProtustrankaFormatedWithAdressOIB>
    <izvorni_sadrzaj> AGRO NATUR poljoprivredna zadruga, OIB 91506791062, Trgovi 14, 44440 Dvor</izvorni_sadrzaj>
    <derivirana_varijabla naziv="DomainObject.Predmet.ProtustrankaFormatedWithAdressOIB_1"> AGRO NATUR poljoprivredna zadruga, OIB 91506791062, Trgovi 14, 44440 Dvor</derivirana_varijabla>
  </DomainObject.Predmet.ProtustrankaFormatedWithAdressOIB>
  <DomainObject.Predmet.ProtustrankaWithAdress>
    <izvorni_sadrzaj>AGRO NATUR poljoprivredna zadruga Trgovi 14, 44440 Dvor</izvorni_sadrzaj>
    <derivirana_varijabla naziv="DomainObject.Predmet.ProtustrankaWithAdress_1">AGRO NATUR poljoprivredna zadruga Trgovi 14, 44440 Dvor</derivirana_varijabla>
  </DomainObject.Predmet.ProtustrankaWithAdress>
  <DomainObject.Predmet.ProtustrankaWithAdressOIB>
    <izvorni_sadrzaj>AGRO NATUR poljoprivredna zadruga, OIB 91506791062, Trgovi 14, 44440 Dvor</izvorni_sadrzaj>
    <derivirana_varijabla naziv="DomainObject.Predmet.ProtustrankaWithAdressOIB_1">AGRO NATUR poljoprivredna zadruga, OIB 91506791062, Trgovi 14, 44440 Dvor</derivirana_varijabla>
  </DomainObject.Predmet.ProtustrankaWithAdressOIB>
  <DomainObject.Predmet.ProtustrankaNazivFormated>
    <izvorni_sadrzaj>AGRO NATUR poljoprivredna zadruga</izvorni_sadrzaj>
    <derivirana_varijabla naziv="DomainObject.Predmet.ProtustrankaNazivFormated_1">AGRO NATUR poljoprivredna zadruga</derivirana_varijabla>
  </DomainObject.Predmet.ProtustrankaNazivFormated>
  <DomainObject.Predmet.ProtustrankaNazivFormatedOIB>
    <izvorni_sadrzaj>AGRO NATUR poljoprivredna zadruga, OIB 91506791062</izvorni_sadrzaj>
    <derivirana_varijabla naziv="DomainObject.Predmet.ProtustrankaNazivFormatedOIB_1">AGRO NATUR poljoprivredna zadruga, OIB 91506791062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NATUR poljoprivredna zadruga</item>
    </izvorni_sadrzaj>
    <derivirana_varijabla naziv="DomainObject.Predmet.ProtuStrankaListFormated_1">
      <item>AGRO NATUR poljoprivredna zadruga</item>
    </derivirana_varijabla>
  </DomainObject.Predmet.ProtuStrankaListFormated>
  <DomainObject.Predmet.ProtuStrankaListFormatedOIB>
    <izvorni_sadrzaj>
      <item>AGRO NATUR poljoprivredna zadruga, OIB 91506791062</item>
    </izvorni_sadrzaj>
    <derivirana_varijabla naziv="DomainObject.Predmet.ProtuStrankaListFormatedOIB_1">
      <item>AGRO NATUR poljoprivredna zadruga, OIB 91506791062</item>
    </derivirana_varijabla>
  </DomainObject.Predmet.ProtuStrankaListFormatedOIB>
  <DomainObject.Predmet.ProtuStrankaListFormatedWithAdress>
    <izvorni_sadrzaj>
      <item>AGRO NATUR poljoprivredna zadruga, Trgovi 14, 44440 Dvor</item>
    </izvorni_sadrzaj>
    <derivirana_varijabla naziv="DomainObject.Predmet.ProtuStrankaListFormatedWithAdress_1">
      <item>AGRO NATUR poljoprivredna zadruga, Trgovi 14, 44440 Dvor</item>
    </derivirana_varijabla>
  </DomainObject.Predmet.ProtuStrankaListFormatedWithAdress>
  <DomainObject.Predmet.ProtuStrankaListFormatedWithAdressOIB>
    <izvorni_sadrzaj>
      <item>AGRO NATUR poljoprivredna zadruga, OIB 91506791062, Trgovi 14, 44440 Dvor</item>
    </izvorni_sadrzaj>
    <derivirana_varijabla naziv="DomainObject.Predmet.ProtuStrankaListFormatedWithAdressOIB_1">
      <item>AGRO NATUR poljoprivredna zadruga, OIB 91506791062, Trgovi 14, 44440 Dvor</item>
    </derivirana_varijabla>
  </DomainObject.Predmet.ProtuStrankaListFormatedWithAdressOIB>
  <DomainObject.Predmet.ProtuStrankaListNazivFormated>
    <izvorni_sadrzaj>
      <item>AGRO NATUR poljoprivredna zadruga</item>
    </izvorni_sadrzaj>
    <derivirana_varijabla naziv="DomainObject.Predmet.ProtuStrankaListNazivFormated_1">
      <item>AGRO NATUR poljoprivredna zadruga</item>
    </derivirana_varijabla>
  </DomainObject.Predmet.ProtuStrankaListNazivFormated>
  <DomainObject.Predmet.ProtuStrankaListNazivFormatedOIB>
    <izvorni_sadrzaj>
      <item>AGRO NATUR poljoprivredna zadruga, OIB 91506791062</item>
    </izvorni_sadrzaj>
    <derivirana_varijabla naziv="DomainObject.Predmet.ProtuStrankaListNazivFormatedOIB_1">
      <item>AGRO NATUR poljoprivredna zadruga, OIB 91506791062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NATUR poljoprivredna zadruga</izvorni_sadrzaj>
    <derivirana_varijabla naziv="DomainObject.Predmet.ProtustrankaIDrugi_1">AGRO NATUR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NATUR poljoprivredna zadruga, OIB 91506791062, Trgovi 14, 44440 Dvor</izvorni_sadrzaj>
    <derivirana_varijabla naziv="DomainObject.Predmet.ProtustrankaIDrugiAdressOIB_1">AGRO NATUR poljoprivredna zadruga, OIB 91506791062, Trgovi 14,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NATUR poljoprivredna zadruga</item>
    </izvorni_sadrzaj>
    <derivirana_varijabla naziv="DomainObject.Predmet.SudioniciListNaziv_1">
      <item>FINA Regionalni centar Zagreb</item>
      <item>AGRO NATUR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NATUR poljoprivredna zadruga, OIB 91506791062, Trgovi 14,44440 Dvor</item>
    </izvorni_sadrzaj>
    <derivirana_varijabla naziv="DomainObject.Predmet.SudioniciListAdressOIB_1">
      <item>FINA Regionalni centar Zagreb, OIB 85821130368, Trg svibanjskih žrtava 1995. 1,10000 Zagreb</item>
      <item>AGRO NATUR poljoprivredna zadruga, OIB 91506791062, Trgovi 14,44440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91506791062</item>
    </izvorni_sadrzaj>
    <derivirana_varijabla naziv="DomainObject.Predmet.SudioniciListNazivOIB_1">
      <item>, OIB 85821130368</item>
      <item>, OIB 91506791062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1824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2015-11-17T09:17:00Z</dcterms:created>
  <dc:creator>Mario Žišković</dc:creator>
  <cp:lastModifiedBy>Marijan Marković</cp:lastModifiedBy>
  <cp:lastPrinted>2015-11-17T09:17:00Z</cp:lastPrinted>
  <dcterms:modified xmlns:xsi="http://www.w3.org/2001/XMLSchema-instance" xsi:type="dcterms:W3CDTF">2015-11-17T09:19:00Z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