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cb9e" w14:paraId="d52cb9e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2278B">
        <w:t>53</w:t>
      </w:r>
      <w:r w:rsidR="002D2757">
        <w:t>3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D2757">
        <w:t>DELTA-VILICUS d.o.o., Zadar, Ulica Eugena Kumičića 7, OIB: 84474963150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A92">
        <w:t>1</w:t>
      </w:r>
      <w:r w:rsidR="00A2278B">
        <w:t>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2D2757">
        <w:t>DELTA-VILICUS d.o.o., Zadar, Ulica Eugena Kumičića 7, OIB: 84474963150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A2278B">
        <w:t>10</w:t>
      </w:r>
      <w:r w:rsidR="00A70A5D">
        <w:t>,</w:t>
      </w:r>
      <w:r w:rsidR="00B45E06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2278B">
        <w:t>10</w:t>
      </w:r>
      <w:r w:rsidR="00F92198">
        <w:t>,</w:t>
      </w:r>
      <w:r w:rsidR="00B45E06">
        <w:t>55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E6ACC">
        <w:t>DELTA-VILICUS d.o.o., Zadar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4E6ACC">
        <w:t>1973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4E6ACC">
        <w:t>57.835,69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25A92">
        <w:t>1</w:t>
      </w:r>
      <w:r w:rsidR="00A2278B">
        <w:t>5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E6ACC">
        <w:t>DELTA-VILICUS d.o.o., Zadar</w:t>
      </w:r>
      <w:r w:rsidR="00A2278B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2D2757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MARJAN MILETIĆ iz Zadra, Ulica Eugena Kumičića 7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B1B9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2278B">
      <w:t>5</w:t>
    </w:r>
    <w:r w:rsidR="002D2757">
      <w:t>33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757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6ACC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1B97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5E0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1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B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1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B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DELTA-VILICUS d.o.o. za građenje, projektiranje i inženjering</izvorni_sadrzaj>
    <derivirana_varijabla naziv="DomainObject.Predmet.ProtustrankaFormated_1">  DELTA-VILICUS d.o.o. za građenje, projektiranje i inženjering</derivirana_varijabla>
  </DomainObject.Predmet.ProtustrankaFormated>
  <DomainObject.Predmet.ProtustrankaFormatedOIB>
    <izvorni_sadrzaj>  DELTA-VILICUS d.o.o. za građenje, projektiranje i inženjering, OIB 84474963150</izvorni_sadrzaj>
    <derivirana_varijabla naziv="DomainObject.Predmet.ProtustrankaFormatedOIB_1">  DELTA-VILICUS d.o.o. za građenje, projektiranje i inženjering, OIB 84474963150</derivirana_varijabla>
  </DomainObject.Predmet.ProtustrankaFormatedOIB>
  <DomainObject.Predmet.ProtustrankaFormatedWithAdress>
    <izvorni_sadrzaj> DELTA-VILICUS d.o.o. za građenje, projektiranje i inženjering, Ulica Eugena Kumičića 7, 23000 Zadar</izvorni_sadrzaj>
    <derivirana_varijabla naziv="DomainObject.Predmet.ProtustrankaFormatedWithAdress_1"> DELTA-VILICUS d.o.o. za građenje, projektiranje i inženjering, Ulica Eugena Kumičića 7, 23000 Zadar</derivirana_varijabla>
  </DomainObject.Predmet.ProtustrankaFormatedWithAdress>
  <DomainObject.Predmet.ProtustrankaFormatedWithAdressOIB>
    <izvorni_sadrzaj> DELTA-VILICUS d.o.o. za građenje, projektiranje i inženjering, OIB 84474963150, Ulica Eugena Kumičića 7, 23000 Zadar</izvorni_sadrzaj>
    <derivirana_varijabla naziv="DomainObject.Predmet.ProtustrankaFormatedWithAdressOIB_1"> DELTA-VILICUS d.o.o. za građenje, projektiranje i inženjering, OIB 84474963150, Ulica Eugena Kumičića 7, 23000 Zadar</derivirana_varijabla>
  </DomainObject.Predmet.ProtustrankaFormatedWithAdressOIB>
  <DomainObject.Predmet.ProtustrankaWithAdress>
    <izvorni_sadrzaj>DELTA-VILICUS d.o.o. za građenje, projektiranje i inženjering Ulica Eugena Kumičića 7, 23000 Zadar</izvorni_sadrzaj>
    <derivirana_varijabla naziv="DomainObject.Predmet.ProtustrankaWithAdress_1">DELTA-VILICUS d.o.o. za građenje, projektiranje i inženjering Ulica Eugena Kumičića 7, 23000 Zadar</derivirana_varijabla>
  </DomainObject.Predmet.ProtustrankaWithAdress>
  <DomainObject.Predmet.ProtustrankaWithAdressOIB>
    <izvorni_sadrzaj>DELTA-VILICUS d.o.o. za građenje, projektiranje i inženjering, OIB 84474963150, Ulica Eugena Kumičića 7, 23000 Zadar</izvorni_sadrzaj>
    <derivirana_varijabla naziv="DomainObject.Predmet.ProtustrankaWithAdressOIB_1">DELTA-VILICUS d.o.o. za građenje, projektiranje i inženjering, OIB 84474963150, Ulica Eugena Kumičića 7, 23000 Zadar</derivirana_varijabla>
  </DomainObject.Predmet.ProtustrankaWithAdressOIB>
  <DomainObject.Predmet.ProtustrankaNazivFormated>
    <izvorni_sadrzaj>DELTA-VILICUS d.o.o. za građenje, projektiranje i inženjering</izvorni_sadrzaj>
    <derivirana_varijabla naziv="DomainObject.Predmet.ProtustrankaNazivFormated_1">DELTA-VILICUS d.o.o. za građenje, projektiranje i inženjering</derivirana_varijabla>
  </DomainObject.Predmet.ProtustrankaNazivFormated>
  <DomainObject.Predmet.ProtustrankaNazivFormatedOIB>
    <izvorni_sadrzaj>DELTA-VILICUS d.o.o. za građenje, projektiranje i inženjering, OIB 84474963150</izvorni_sadrzaj>
    <derivirana_varijabla naziv="DomainObject.Predmet.ProtustrankaNazivFormatedOIB_1">DELTA-VILICUS d.o.o. za građenje, projektiranje i inženjering, OIB 84474963150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57835.69</izvorni_sadrzaj>
    <derivirana_varijabla naziv="DomainObject.Predmet.TrenutnaVrijednost_1">57835.69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DELTA-VILICUS d.o.o. za građenje, projektiranje i inženjering</item>
    </izvorni_sadrzaj>
    <derivirana_varijabla naziv="DomainObject.Predmet.ProtuStrankaListFormated_1">
      <item>DELTA-VILICUS d.o.o. za građenje, projektiranje i inženjering</item>
    </derivirana_varijabla>
  </DomainObject.Predmet.ProtuStrankaListFormated>
  <DomainObject.Predmet.ProtuStrankaListFormatedOIB>
    <izvorni_sadrzaj>
      <item>DELTA-VILICUS d.o.o. za građenje, projektiranje i inženjering, OIB 84474963150</item>
    </izvorni_sadrzaj>
    <derivirana_varijabla naziv="DomainObject.Predmet.ProtuStrankaListFormatedOIB_1">
      <item>DELTA-VILICUS d.o.o. za građenje, projektiranje i inženjering, OIB 84474963150</item>
    </derivirana_varijabla>
  </DomainObject.Predmet.ProtuStrankaListFormatedOIB>
  <DomainObject.Predmet.ProtuStrankaListFormatedWithAdress>
    <izvorni_sadrzaj>
      <item>DELTA-VILICUS d.o.o. za građenje, projektiranje i inženjering, Ulica Eugena Kumičića 7, 23000 Zadar</item>
    </izvorni_sadrzaj>
    <derivirana_varijabla naziv="DomainObject.Predmet.ProtuStrankaListFormatedWithAdress_1">
      <item>DELTA-VILICUS d.o.o. za građenje, projektiranje i inženjering, Ulica Eugena Kumičića 7, 23000 Zadar</item>
    </derivirana_varijabla>
  </DomainObject.Predmet.ProtuStrankaListFormatedWithAdress>
  <DomainObject.Predmet.ProtuStrankaListFormatedWithAdressOIB>
    <izvorni_sadrzaj>
      <item>DELTA-VILICUS d.o.o. za građenje, projektiranje i inženjering, OIB 84474963150, Ulica Eugena Kumičića 7, 23000 Zadar</item>
    </izvorni_sadrzaj>
    <derivirana_varijabla naziv="DomainObject.Predmet.ProtuStrankaListFormatedWithAdressOIB_1">
      <item>DELTA-VILICUS d.o.o. za građenje, projektiranje i inženjering, OIB 84474963150, Ulica Eugena Kumičića 7, 23000 Zadar</item>
    </derivirana_varijabla>
  </DomainObject.Predmet.ProtuStrankaListFormatedWithAdressOIB>
  <DomainObject.Predmet.ProtuStrankaListNazivFormated>
    <izvorni_sadrzaj>
      <item>DELTA-VILICUS d.o.o. za građenje, projektiranje i inženjering</item>
    </izvorni_sadrzaj>
    <derivirana_varijabla naziv="DomainObject.Predmet.ProtuStrankaListNazivFormated_1">
      <item>DELTA-VILICUS d.o.o. za građenje, projektiranje i inženjering</item>
    </derivirana_varijabla>
  </DomainObject.Predmet.ProtuStrankaListNazivFormated>
  <DomainObject.Predmet.ProtuStrankaListNazivFormatedOIB>
    <izvorni_sadrzaj>
      <item>DELTA-VILICUS d.o.o. za građenje, projektiranje i inženjering, OIB 84474963150</item>
    </izvorni_sadrzaj>
    <derivirana_varijabla naziv="DomainObject.Predmet.ProtuStrankaListNazivFormatedOIB_1">
      <item>DELTA-VILICUS d.o.o. za građenje, projektiranje i inženjering, OIB 84474963150</item>
    </derivirana_varijabla>
  </DomainObject.Predmet.ProtuStrankaListNazivFormatedOIB>
  <DomainObject.Predmet.OstaliListFormated>
    <izvorni_sadrzaj>
      <item>Marjan Miletić</item>
    </izvorni_sadrzaj>
    <derivirana_varijabla naziv="DomainObject.Predmet.OstaliListFormated_1">
      <item>Marjan Miletić</item>
    </derivirana_varijabla>
  </DomainObject.Predmet.OstaliListFormated>
  <DomainObject.Predmet.OstaliListFormatedOIB>
    <izvorni_sadrzaj>
      <item>Marjan Miletić, OIB 06193807286</item>
    </izvorni_sadrzaj>
    <derivirana_varijabla naziv="DomainObject.Predmet.OstaliListFormatedOIB_1">
      <item>Marjan Miletić, OIB 06193807286</item>
    </derivirana_varijabla>
  </DomainObject.Predmet.OstaliListFormatedOIB>
  <DomainObject.Predmet.OstaliListFormatedWithAdress>
    <izvorni_sadrzaj>
      <item>Marjan Miletić, Ulica Eugena Kumičića 7, 23000 Zadar</item>
    </izvorni_sadrzaj>
    <derivirana_varijabla naziv="DomainObject.Predmet.OstaliListFormatedWithAdress_1">
      <item>Marjan Miletić, Ulica Eugena Kumičića 7, 23000 Zadar</item>
    </derivirana_varijabla>
  </DomainObject.Predmet.OstaliListFormatedWithAdress>
  <DomainObject.Predmet.OstaliListFormatedWithAdressOIB>
    <izvorni_sadrzaj>
      <item>Marjan Miletić, OIB 06193807286, Ulica Eugena Kumičića 7, 23000 Zadar</item>
    </izvorni_sadrzaj>
    <derivirana_varijabla naziv="DomainObject.Predmet.OstaliListFormatedWithAdressOIB_1">
      <item>Marjan Miletić, OIB 06193807286, Ulica Eugena Kumičića 7, 23000 Zadar</item>
    </derivirana_varijabla>
  </DomainObject.Predmet.OstaliListFormatedWithAdressOIB>
  <DomainObject.Predmet.OstaliListNazivFormated>
    <izvorni_sadrzaj>
      <item>Marjan Miletić</item>
    </izvorni_sadrzaj>
    <derivirana_varijabla naziv="DomainObject.Predmet.OstaliListNazivFormated_1">
      <item>Marjan Miletić</item>
    </derivirana_varijabla>
  </DomainObject.Predmet.OstaliListNazivFormated>
  <DomainObject.Predmet.OstaliListNazivFormatedOIB>
    <izvorni_sadrzaj>
      <item>Marjan Miletić, OIB 06193807286</item>
    </izvorni_sadrzaj>
    <derivirana_varijabla naziv="DomainObject.Predmet.OstaliListNazivFormatedOIB_1">
      <item>Marjan Miletić, OIB 06193807286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DELTA-VILICUS d.o.o. za građenje, projektiranje i inženjering</izvorni_sadrzaj>
    <derivirana_varijabla naziv="DomainObject.Predmet.ProtustrankaIDrugi_1">DELTA-VILICUS d.o.o. za građenje, projektiranje i inženjering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DELTA-VILICUS d.o.o. za građenje, projektiranje i inženjering, OIB 84474963150, Ulica Eugena Kumičića 7, 23000 Zadar</izvorni_sadrzaj>
    <derivirana_varijabla naziv="DomainObject.Predmet.ProtustrankaIDrugiAdressOIB_1">DELTA-VILICUS d.o.o. za građenje, projektiranje i inženjering, OIB 84474963150, Ulica Eugena Kumičića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DELTA-VILICUS d.o.o. za građenje, projektiranje i inženjering</item>
      <item>Marjan Miletić</item>
    </izvorni_sadrzaj>
    <derivirana_varijabla naziv="DomainObject.Predmet.SudioniciListNaziv_1">
      <item>Financijska agencija</item>
      <item>DELTA-VILICUS d.o.o. za građenje, projektiranje i inženjering</item>
      <item>Marjan Miletić</item>
    </derivirana_varijabla>
  </DomainObject.Predmet.SudioniciListNaziv>
  <DomainObject.Predmet.SudioniciListAdressOIB>
    <izvorni_sadrzaj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izvorni_sadrzaj>
    <derivirana_varijabla naziv="DomainObject.Predmet.SudioniciListAdressOIB_1"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84474963150</item>
      <item>, OIB 06193807286</item>
    </izvorni_sadrzaj>
    <derivirana_varijabla naziv="DomainObject.Predmet.SudioniciListNazivOIB_1">
      <item>, OIB 85821130368</item>
      <item>, OIB 84474963150</item>
      <item>, OIB 06193807286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5117E-91B9-43A3-9883-D0630F33FE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1882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2016-04-15T06:06:00Z</dcterms:created>
  <dc:creator>Administrator</dc:creator>
  <cp:lastModifiedBy>wsadmin</cp:lastModifiedBy>
  <cp:lastPrinted>2016-03-18T09:50:00Z</cp:lastPrinted>
  <dcterms:modified xmlns:xsi="http://www.w3.org/2001/XMLSchema-instance" xsi:type="dcterms:W3CDTF">2016-04-15T08:27:00Z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