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76a2" w14:paraId="9dc76a2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A37B55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A37B55" w:rsidP="00D72CFA" w:rsidR="00BC0394">
      <w:pPr>
        <w:ind w:firstLine="720"/>
        <w:jc w:val="center"/>
        <w:rPr>
          <w:sz w:val="24"/>
        </w:rPr>
      </w:pPr>
      <w:r>
        <w:rPr>
          <w:sz w:val="24"/>
        </w:rPr>
        <w:t>DENISA FUČKO</w:t>
      </w:r>
    </w:p>
    <w:p w:rsidRDefault="00A37B55" w:rsidP="00D72CFA" w:rsidR="00A37B55">
      <w:pPr>
        <w:ind w:firstLine="720"/>
        <w:jc w:val="center"/>
        <w:rPr>
          <w:sz w:val="24"/>
        </w:rPr>
      </w:pPr>
      <w:r>
        <w:rPr>
          <w:sz w:val="24"/>
        </w:rPr>
        <w:t xml:space="preserve">P. </w:t>
      </w:r>
      <w:proofErr w:type="spellStart"/>
      <w:r>
        <w:rPr>
          <w:sz w:val="24"/>
        </w:rPr>
        <w:t>Miškine</w:t>
      </w:r>
      <w:proofErr w:type="spellEnd"/>
      <w:r>
        <w:rPr>
          <w:sz w:val="24"/>
        </w:rPr>
        <w:t xml:space="preserve"> 5</w:t>
      </w:r>
    </w:p>
    <w:p w:rsidRDefault="00A37B55" w:rsidP="00D72CFA" w:rsidR="00A37B55" w:rsidRPr="00D72CFA">
      <w:pPr>
        <w:ind w:firstLine="720"/>
        <w:jc w:val="center"/>
        <w:rPr>
          <w:sz w:val="24"/>
          <w:u w:val="single"/>
        </w:rPr>
      </w:pPr>
      <w:proofErr w:type="spellStart"/>
      <w:r>
        <w:rPr>
          <w:sz w:val="24"/>
        </w:rPr>
        <w:t>Strahoninec</w:t>
      </w:r>
      <w:proofErr w:type="spellEnd"/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A37B55" w:rsidP="009F0EBD" w:rsidR="00A37B55">
      <w:pPr>
        <w:ind w:firstLine="720"/>
        <w:jc w:val="both"/>
        <w:rPr>
          <w:sz w:val="24"/>
          <w:szCs w:val="24"/>
        </w:rPr>
      </w:pPr>
    </w:p>
    <w:p w:rsidRDefault="00A37B55" w:rsidP="009F0EBD" w:rsidR="00A37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Pozivamo Vas da za potrebe ovog postupka izmijenite i dopunite Plan ispunje</w:t>
      </w:r>
      <w:r w:rsidR="003E3A04">
        <w:rPr>
          <w:sz w:val="24"/>
          <w:szCs w:val="24"/>
        </w:rPr>
        <w:t>nja obveza, a sve prema podnescima</w:t>
      </w:r>
      <w:r>
        <w:rPr>
          <w:sz w:val="24"/>
          <w:szCs w:val="24"/>
        </w:rPr>
        <w:t xml:space="preserve"> vjerovnika EOS </w:t>
      </w:r>
      <w:proofErr w:type="spellStart"/>
      <w:r>
        <w:rPr>
          <w:sz w:val="24"/>
          <w:szCs w:val="24"/>
        </w:rPr>
        <w:t>Matrix</w:t>
      </w:r>
      <w:proofErr w:type="spellEnd"/>
      <w:r>
        <w:rPr>
          <w:sz w:val="24"/>
          <w:szCs w:val="24"/>
        </w:rPr>
        <w:t xml:space="preserve"> d.o.o. zaprimlje</w:t>
      </w:r>
      <w:r w:rsidR="003E3A04">
        <w:rPr>
          <w:sz w:val="24"/>
          <w:szCs w:val="24"/>
        </w:rPr>
        <w:t>nih</w:t>
      </w:r>
      <w:r>
        <w:rPr>
          <w:sz w:val="24"/>
          <w:szCs w:val="24"/>
        </w:rPr>
        <w:t xml:space="preserve"> kod ovog suda 22.01.2018.</w:t>
      </w:r>
      <w:r w:rsidR="003E3A04">
        <w:rPr>
          <w:sz w:val="24"/>
          <w:szCs w:val="24"/>
        </w:rPr>
        <w:t xml:space="preserve"> i 24.01.2018.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311E0F">
        <w:rPr>
          <w:sz w:val="24"/>
        </w:rPr>
        <w:t>01. veljače</w:t>
      </w:r>
      <w:r w:rsidR="00A37B55">
        <w:rPr>
          <w:sz w:val="24"/>
        </w:rPr>
        <w:t xml:space="preserve"> 2018.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11E0F"/>
    <w:rsid w:val="00341A98"/>
    <w:rsid w:val="003A51A8"/>
    <w:rsid w:val="003C4FDC"/>
    <w:rsid w:val="003D5118"/>
    <w:rsid w:val="003E3A04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A6DC6"/>
    <w:rsid w:val="009E22B7"/>
    <w:rsid w:val="009F0EBD"/>
    <w:rsid w:val="00A37B55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BE4A2E"/>
    <w:rsid w:val="00C67DA6"/>
    <w:rsid w:val="00CB7939"/>
    <w:rsid w:val="00CC0C7D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1781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95</properties:Words>
  <properties:Characters>556</properties:Characters>
  <properties:Lines>38</properties:Lines>
  <properties:Paragraphs>15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2018-01-24T13:24:00Z</dcterms:created>
  <dc:creator>Ana Katanec</dc:creator>
  <cp:lastModifiedBy>Ana Katanec</cp:lastModifiedBy>
  <cp:lastPrinted>2018-02-01T11:15:00Z</cp:lastPrinted>
  <dcterms:modified xmlns:xsi="http://www.w3.org/2001/XMLSchema-instance" xsi:type="dcterms:W3CDTF">2018-02-01T11:17:00Z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