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9ecf" w14:paraId="cab9ecf" w:rsidRDefault="00313D94" w:rsidP="00313D94" w:rsidR="00313D9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3D94" w:rsidP="00313D94" w:rsidR="00313D9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13D94" w:rsidP="00313D94" w:rsidR="00313D9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13D94" w:rsidP="00313D94" w:rsidR="00313D9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13D94" w:rsidP="00313D94" w:rsidR="00313D9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13D94" w:rsidP="00313D94" w:rsidR="00313D9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13D94" w:rsidP="00313D94" w:rsidR="00313D94" w:rsidRPr="005D578C">
      <w:pPr>
        <w:jc w:val="center"/>
        <w:rPr>
          <w:rFonts w:cs="Times New Roman" w:eastAsia="Times New Roman"/>
          <w:szCs w:val="24"/>
        </w:rPr>
      </w:pPr>
    </w:p>
    <w:p w:rsidRDefault="00313D94" w:rsidP="00313D94" w:rsidR="00313D9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13D94" w:rsidP="00313D94" w:rsidR="00313D94" w:rsidRPr="005D578C">
      <w:pPr>
        <w:rPr>
          <w:rFonts w:cs="Times New Roman" w:eastAsia="Times New Roman"/>
          <w:szCs w:val="24"/>
        </w:rPr>
      </w:pPr>
    </w:p>
    <w:p w:rsidRDefault="00313D94" w:rsidP="00313D94" w:rsidR="00313D94" w:rsidRPr="00DB5EC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UDRUGA ZA PROMICANJE KULTURE ISTRIONIKA, Pula, Monte paradiso 23, OIB 66204279871, reg. br. 18000879, 20. travnja 2016.</w:t>
      </w:r>
    </w:p>
    <w:p w:rsidRDefault="00313D94" w:rsidP="00313D94" w:rsidR="00313D94" w:rsidRPr="005D578C">
      <w:pPr>
        <w:rPr>
          <w:rFonts w:cs="Times New Roman" w:eastAsia="Times New Roman"/>
          <w:szCs w:val="24"/>
        </w:rPr>
      </w:pPr>
    </w:p>
    <w:p w:rsidRDefault="00313D94" w:rsidP="00313D94" w:rsidR="00313D9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13D94" w:rsidP="00313D94" w:rsidR="00313D94" w:rsidRPr="005D578C">
      <w:pPr>
        <w:rPr>
          <w:rFonts w:cs="Times New Roman" w:eastAsia="Times New Roman"/>
          <w:szCs w:val="24"/>
        </w:rPr>
      </w:pPr>
    </w:p>
    <w:p w:rsidRDefault="00313D94" w:rsidP="00313D94" w:rsidR="00313D94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UDRUGA ZA PROMICANJE KULTURE ISTRIONIKA, Pula, Monte paradiso 23, OIB 66204279871, reg. br. 18000879.</w:t>
      </w:r>
    </w:p>
    <w:p w:rsidRDefault="00313D94" w:rsidP="00313D94" w:rsidR="00313D94" w:rsidRPr="005D578C">
      <w:pPr>
        <w:ind w:firstLine="709"/>
        <w:rPr>
          <w:rFonts w:cs="Times New Roman" w:eastAsia="Times New Roman"/>
          <w:szCs w:val="24"/>
        </w:rPr>
      </w:pPr>
    </w:p>
    <w:p w:rsidRDefault="00313D94" w:rsidP="00313D94" w:rsidR="00313D94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313D94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313D94" w:rsidP="00313D94" w:rsidR="00313D94">
      <w:pPr>
        <w:ind w:firstLine="708"/>
        <w:rPr>
          <w:rFonts w:cs="Times New Roman" w:eastAsia="Times New Roman"/>
          <w:szCs w:val="20"/>
        </w:rPr>
      </w:pPr>
    </w:p>
    <w:p w:rsidRDefault="00313D94" w:rsidP="00313D94" w:rsidR="00313D9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UDRUGA ZA PROMICANJE KULTURE ISTRIONIKA, Pula, Monte paradiso 23, OIB 66204279871, reg. br. 18000879.</w:t>
      </w:r>
    </w:p>
    <w:p w:rsidRDefault="00313D94" w:rsidP="00313D94" w:rsidR="00313D94">
      <w:pPr>
        <w:ind w:firstLine="709"/>
        <w:rPr>
          <w:rFonts w:cs="Times New Roman" w:eastAsia="Times New Roman"/>
          <w:szCs w:val="24"/>
        </w:rPr>
      </w:pPr>
    </w:p>
    <w:p w:rsidRDefault="00313D94" w:rsidP="00313D94" w:rsidR="00313D9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UDRUGA ZA PROMICANJE KULTURE ISTRIONIKA, Pula, Monte paradiso 23, OIB 66204279871, reg. br. 18000879, iz Registra udruga u Republici Hrvatskoj.</w:t>
      </w:r>
    </w:p>
    <w:p w:rsidRDefault="00313D94" w:rsidP="00313D94" w:rsidR="00313D94">
      <w:pPr>
        <w:rPr>
          <w:rFonts w:cs="Times New Roman" w:eastAsia="Times New Roman"/>
          <w:szCs w:val="24"/>
        </w:rPr>
      </w:pPr>
    </w:p>
    <w:p w:rsidRDefault="00313D94" w:rsidP="00313D94" w:rsidR="00313D94" w:rsidRPr="005D578C">
      <w:pPr>
        <w:rPr>
          <w:rFonts w:cs="Times New Roman" w:eastAsia="Times New Roman"/>
          <w:szCs w:val="24"/>
        </w:rPr>
      </w:pPr>
    </w:p>
    <w:p w:rsidRDefault="00313D94" w:rsidP="00313D94" w:rsidR="00313D9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13D94" w:rsidP="00313D94" w:rsidR="00313D94">
      <w:pPr>
        <w:ind w:firstLine="708"/>
        <w:rPr>
          <w:rFonts w:cs="Times New Roman" w:eastAsia="Times New Roman"/>
          <w:szCs w:val="24"/>
        </w:rPr>
      </w:pPr>
    </w:p>
    <w:p w:rsidRDefault="00313D94" w:rsidP="00313D94" w:rsidR="00313D94" w:rsidRPr="003571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UDRUGA ZA PROMICANJE KULTURE ISTRIONIKA, Pula.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 xml:space="preserve">, sud je rješenjem posl. br. 11 St-338/2015-3 od 24. studenog 2015. pokrenuo skraćeni stečajni postupak na dužnikom te je, sukladno </w:t>
      </w:r>
      <w:r w:rsidRPr="00F10AAD">
        <w:rPr>
          <w:rFonts w:cs="Times New Roman" w:eastAsia="Times New Roman"/>
          <w:szCs w:val="24"/>
        </w:rPr>
        <w:t>čl. 430. Stečajnog zak</w:t>
      </w:r>
      <w:r>
        <w:rPr>
          <w:rFonts w:cs="Times New Roman" w:eastAsia="Times New Roman"/>
          <w:szCs w:val="24"/>
        </w:rPr>
        <w:t xml:space="preserve">ona, na mrežnoj stranici e-Oglasna ploča </w:t>
      </w:r>
      <w:r>
        <w:rPr>
          <w:rFonts w:cs="Times New Roman" w:eastAsia="Times New Roman"/>
          <w:szCs w:val="24"/>
        </w:rPr>
        <w:lastRenderedPageBreak/>
        <w:t>sudova 7. prosinca 2015. objavio oglas posl. br. 11 St-338/2015-4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13D94" w:rsidP="00313D94" w:rsidR="00313D9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13D94" w:rsidP="00313D94" w:rsidR="00313D94" w:rsidRPr="005D578C">
      <w:pPr>
        <w:rPr>
          <w:rFonts w:cs="Times New Roman" w:eastAsia="Times New Roman"/>
          <w:szCs w:val="24"/>
        </w:rPr>
      </w:pPr>
    </w:p>
    <w:p w:rsidRDefault="00313D94" w:rsidP="00313D94" w:rsidR="00313D9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20.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13D94" w:rsidP="00313D94" w:rsidR="00313D94" w:rsidRPr="005D578C">
      <w:pPr>
        <w:jc w:val="center"/>
        <w:rPr>
          <w:rFonts w:cs="Times New Roman" w:eastAsia="Times New Roman"/>
          <w:szCs w:val="24"/>
        </w:rPr>
      </w:pPr>
    </w:p>
    <w:p w:rsidRDefault="00313D94" w:rsidP="00313D94" w:rsidR="00313D9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13D94" w:rsidP="00313D94" w:rsidR="00313D9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BC6C20">
        <w:rPr>
          <w:rFonts w:cs="Times New Roman" w:eastAsia="Times New Roman"/>
          <w:szCs w:val="24"/>
        </w:rPr>
        <w:t>, v. r.</w:t>
      </w:r>
    </w:p>
    <w:p w:rsidRDefault="00313D94" w:rsidP="00313D94" w:rsidR="00313D94">
      <w:pPr>
        <w:jc w:val="left"/>
        <w:rPr>
          <w:rFonts w:cs="Times New Roman" w:eastAsia="Times New Roman"/>
          <w:szCs w:val="24"/>
        </w:rPr>
      </w:pPr>
    </w:p>
    <w:p w:rsidRDefault="00313D94" w:rsidP="00313D94" w:rsidR="00313D94" w:rsidRPr="005D578C">
      <w:pPr>
        <w:jc w:val="left"/>
        <w:rPr>
          <w:rFonts w:cs="Times New Roman" w:eastAsia="Times New Roman"/>
          <w:szCs w:val="24"/>
        </w:rPr>
      </w:pPr>
    </w:p>
    <w:p w:rsidRDefault="00313D94" w:rsidP="00313D94" w:rsidR="00313D9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13D94" w:rsidP="00313D94" w:rsidR="00313D94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313D94" w:rsidP="00313D94" w:rsidR="00313D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13D94" w:rsidP="00313D94" w:rsidR="00313D94">
      <w:pPr>
        <w:rPr>
          <w:rFonts w:cs="Times New Roman" w:eastAsia="Times New Roman"/>
          <w:szCs w:val="24"/>
        </w:rPr>
      </w:pPr>
    </w:p>
    <w:p w:rsidRDefault="00313D94" w:rsidP="00313D94" w:rsidR="00313D94" w:rsidRPr="005D578C">
      <w:pPr>
        <w:rPr>
          <w:rFonts w:cs="Times New Roman" w:eastAsia="Times New Roman"/>
          <w:szCs w:val="24"/>
        </w:rPr>
      </w:pPr>
    </w:p>
    <w:p w:rsidRDefault="00313D94" w:rsidP="00313D94" w:rsidR="00313D9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13D94" w:rsidP="00313D94" w:rsidR="00313D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13D94" w:rsidP="00313D94" w:rsidR="00313D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UDRUGA ZA PROMICANJE KULTURE ISTRIONIKA, Pula, Monte paradiso 23,</w:t>
      </w:r>
    </w:p>
    <w:p w:rsidRDefault="00313D94" w:rsidP="00313D94" w:rsidR="00313D9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Carrrina 5, </w:t>
      </w:r>
    </w:p>
    <w:p w:rsidRDefault="00313D94" w:rsidP="00313D94" w:rsidR="00313D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13D94" w:rsidP="00313D94" w:rsidR="00313D9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 iz Zagreba, Petrinjska 28, </w:t>
      </w:r>
    </w:p>
    <w:p w:rsidRDefault="00313D94" w:rsidP="00313D94" w:rsidR="00313D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313D94" w:rsidP="00313D94" w:rsidR="00313D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313D94" w:rsidP="00313D94" w:rsidR="00313D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313D94" w:rsidP="00313D94" w:rsidR="00313D94"/>
    <w:p w:rsidRDefault="00313D94" w:rsidP="00313D94" w:rsidR="00313D94"/>
    <w:p w:rsidRDefault="00313D94" w:rsidP="00313D94" w:rsidR="00313D94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17C4" w:rsidP="00313D94" w:rsidR="002A17C4">
      <w:r>
        <w:separator/>
      </w:r>
    </w:p>
  </w:endnote>
  <w:endnote w:id="0" w:type="continuationSeparator">
    <w:p w:rsidRDefault="002A17C4" w:rsidP="00313D94" w:rsidR="002A1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17C4" w:rsidP="00313D94" w:rsidR="002A17C4">
      <w:r>
        <w:separator/>
      </w:r>
    </w:p>
  </w:footnote>
  <w:footnote w:id="0" w:type="continuationSeparator">
    <w:p w:rsidRDefault="002A17C4" w:rsidP="00313D94" w:rsidR="002A1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7C4" w:rsidP="00AE43C7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1457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</w:t>
    </w:r>
    <w:r w:rsidR="00313D94">
      <w:rPr>
        <w:szCs w:val="24"/>
      </w:rPr>
      <w:t>38</w:t>
    </w:r>
    <w:r>
      <w:rPr>
        <w:szCs w:val="24"/>
      </w:rPr>
      <w:t>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7C4" w:rsidP="00AE43C7" w:rsidR="00DB5EC4" w:rsidRPr="00A074C3">
    <w:pPr>
      <w:pStyle w:val="Zaglavlje"/>
      <w:jc w:val="right"/>
      <w:rPr>
        <w:szCs w:val="24"/>
      </w:rPr>
    </w:pPr>
    <w:r>
      <w:rPr>
        <w:szCs w:val="24"/>
      </w:rPr>
      <w:t>2 St-3</w:t>
    </w:r>
    <w:r w:rsidR="00313D94">
      <w:rPr>
        <w:szCs w:val="24"/>
      </w:rPr>
      <w:t>38</w:t>
    </w:r>
    <w:r>
      <w:rPr>
        <w:szCs w:val="24"/>
      </w:rPr>
      <w:t>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632"/>
    <w:rsid w:val="002A17C4"/>
    <w:rsid w:val="00313D94"/>
    <w:rsid w:val="004F5027"/>
    <w:rsid w:val="00914571"/>
    <w:rsid w:val="00BC6C20"/>
    <w:rsid w:val="00EC163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3D9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3D9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13D9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3D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3D9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3D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3D9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6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C2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C6C2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C6C2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C6C2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3D9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3D9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13D9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3D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3D9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3D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3D9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6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C2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C6C2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C6C2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C6C2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St-338/2015</izvorni_sadrzaj>
    <derivirana_varijabla naziv="DomainObject.Predmet.OznakaBroj_1">St-338/2015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KULTURE ISTRIONIKA, PULA</izvorni_sadrzaj>
    <derivirana_varijabla naziv="DomainObject.Predmet.ProtustrankaFormated_1">  UDRUGA ZA PROMICANJE KULTURE ISTRIONIKA, PULA</derivirana_varijabla>
  </DomainObject.Predmet.ProtustrankaFormated>
  <DomainObject.Predmet.ProtustrankaFormatedOIB>
    <izvorni_sadrzaj>  UDRUGA ZA PROMICANJE KULTURE ISTRIONIKA, PULA, OIB 66204279871</izvorni_sadrzaj>
    <derivirana_varijabla naziv="DomainObject.Predmet.ProtustrankaFormatedOIB_1">  UDRUGA ZA PROMICANJE KULTURE ISTRIONIKA, PULA, OIB 66204279871</derivirana_varijabla>
  </DomainObject.Predmet.ProtustrankaFormatedOIB>
  <DomainObject.Predmet.ProtustrankaFormatedWithAdress>
    <izvorni_sadrzaj> UDRUGA ZA PROMICANJE KULTURE ISTRIONIKA, PULA, Monte paradiso 23, 52100 Pula</izvorni_sadrzaj>
    <derivirana_varijabla naziv="DomainObject.Predmet.ProtustrankaFormatedWithAdress_1"> UDRUGA ZA PROMICANJE KULTURE ISTRIONIKA, PULA, Monte paradiso 23, 52100 Pula</derivirana_varijabla>
  </DomainObject.Predmet.ProtustrankaFormatedWithAdress>
  <DomainObject.Predmet.ProtustrankaFormatedWithAdressOIB>
    <izvorni_sadrzaj> UDRUGA ZA PROMICANJE KULTURE ISTRIONIKA, PULA, OIB 66204279871, Monte paradiso 23, 52100 Pula</izvorni_sadrzaj>
    <derivirana_varijabla naziv="DomainObject.Predmet.ProtustrankaFormatedWithAdressOIB_1"> UDRUGA ZA PROMICANJE KULTURE ISTRIONIKA, PULA, OIB 66204279871, Monte paradiso 23, 52100 Pula</derivirana_varijabla>
  </DomainObject.Predmet.ProtustrankaFormatedWithAdressOIB>
  <DomainObject.Predmet.ProtustrankaWithAdress>
    <izvorni_sadrzaj>UDRUGA ZA PROMICANJE KULTURE ISTRIONIKA, PULA Monte paradiso 23, 52100 Pula</izvorni_sadrzaj>
    <derivirana_varijabla naziv="DomainObject.Predmet.ProtustrankaWithAdress_1">UDRUGA ZA PROMICANJE KULTURE ISTRIONIKA, PULA Monte paradiso 23, 52100 Pula</derivirana_varijabla>
  </DomainObject.Predmet.ProtustrankaWithAdress>
  <DomainObject.Predmet.ProtustrankaWithAdressOIB>
    <izvorni_sadrzaj>UDRUGA ZA PROMICANJE KULTURE ISTRIONIKA, PULA, OIB 66204279871, Monte paradiso 23, 52100 Pula</izvorni_sadrzaj>
    <derivirana_varijabla naziv="DomainObject.Predmet.ProtustrankaWithAdressOIB_1">UDRUGA ZA PROMICANJE KULTURE ISTRIONIKA, PULA, OIB 66204279871, Monte paradiso 23, 52100 Pula</derivirana_varijabla>
  </DomainObject.Predmet.ProtustrankaWithAdressOIB>
  <DomainObject.Predmet.ProtustrankaNazivFormated>
    <izvorni_sadrzaj>UDRUGA ZA PROMICANJE KULTURE ISTRIONIKA, PULA</izvorni_sadrzaj>
    <derivirana_varijabla naziv="DomainObject.Predmet.ProtustrankaNazivFormated_1">UDRUGA ZA PROMICANJE KULTURE ISTRIONIKA, PULA</derivirana_varijabla>
  </DomainObject.Predmet.ProtustrankaNazivFormated>
  <DomainObject.Predmet.ProtustrankaNazivFormatedOIB>
    <izvorni_sadrzaj>UDRUGA ZA PROMICANJE KULTURE ISTRIONIKA, PULA, OIB 66204279871</izvorni_sadrzaj>
    <derivirana_varijabla naziv="DomainObject.Predmet.ProtustrankaNazivFormatedOIB_1">UDRUGA ZA PROMICANJE KULTURE ISTRIONIKA, PULA, OIB 66204279871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335306.67</izvorni_sadrzaj>
    <derivirana_varijabla naziv="DomainObject.Predmet.TrenutnaVrijednost_1">335306.67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PROMICANJE KULTURE ISTRIONIKA, PULA</item>
    </izvorni_sadrzaj>
    <derivirana_varijabla naziv="DomainObject.Predmet.ProtuStrankaListFormated_1">
      <item>UDRUGA ZA PROMICANJE KULTURE ISTRIONIKA, PULA</item>
    </derivirana_varijabla>
  </DomainObject.Predmet.ProtuStrankaListFormated>
  <DomainObject.Predmet.ProtuStrankaListFormatedOIB>
    <izvorni_sadrzaj>
      <item>UDRUGA ZA PROMICANJE KULTURE ISTRIONIKA, PULA, OIB 66204279871</item>
    </izvorni_sadrzaj>
    <derivirana_varijabla naziv="DomainObject.Predmet.ProtuStrankaListFormatedOIB_1">
      <item>UDRUGA ZA PROMICANJE KULTURE ISTRIONIKA, PULA, OIB 66204279871</item>
    </derivirana_varijabla>
  </DomainObject.Predmet.ProtuStrankaListFormatedOIB>
  <DomainObject.Predmet.ProtuStrankaListFormatedWithAdress>
    <izvorni_sadrzaj>
      <item>UDRUGA ZA PROMICANJE KULTURE ISTRIONIKA, PULA, Monte paradiso 23, 52100 Pula</item>
    </izvorni_sadrzaj>
    <derivirana_varijabla naziv="DomainObject.Predmet.ProtuStrankaListFormatedWithAdress_1">
      <item>UDRUGA ZA PROMICANJE KULTURE ISTRIONIKA, PULA, Monte paradiso 23, 52100 Pula</item>
    </derivirana_varijabla>
  </DomainObject.Predmet.ProtuStrankaListFormatedWithAdress>
  <DomainObject.Predmet.ProtuStrankaListFormatedWithAdressOIB>
    <izvorni_sadrzaj>
      <item>UDRUGA ZA PROMICANJE KULTURE ISTRIONIKA, PULA, OIB 66204279871, Monte paradiso 23, 52100 Pula</item>
    </izvorni_sadrzaj>
    <derivirana_varijabla naziv="DomainObject.Predmet.ProtuStrankaListFormatedWithAdressOIB_1">
      <item>UDRUGA ZA PROMICANJE KULTURE ISTRIONIKA, PULA, OIB 66204279871, Monte paradiso 23, 52100 Pula</item>
    </derivirana_varijabla>
  </DomainObject.Predmet.ProtuStrankaListFormatedWithAdressOIB>
  <DomainObject.Predmet.ProtuStrankaListNazivFormated>
    <izvorni_sadrzaj>
      <item>UDRUGA ZA PROMICANJE KULTURE ISTRIONIKA, PULA</item>
    </izvorni_sadrzaj>
    <derivirana_varijabla naziv="DomainObject.Predmet.ProtuStrankaListNazivFormated_1">
      <item>UDRUGA ZA PROMICANJE KULTURE ISTRIONIKA, PULA</item>
    </derivirana_varijabla>
  </DomainObject.Predmet.ProtuStrankaListNazivFormated>
  <DomainObject.Predmet.ProtuStrankaListNazivFormatedOIB>
    <izvorni_sadrzaj>
      <item>UDRUGA ZA PROMICANJE KULTURE ISTRIONIKA, PULA, OIB 66204279871</item>
    </izvorni_sadrzaj>
    <derivirana_varijabla naziv="DomainObject.Predmet.ProtuStrankaListNazivFormatedOIB_1">
      <item>UDRUGA ZA PROMICANJE KULTURE ISTRIONIKA, PULA, OIB 66204279871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PROMICANJE KULTURE ISTRIONIKA, PULA</izvorni_sadrzaj>
    <derivirana_varijabla naziv="DomainObject.Predmet.ProtustrankaIDrugi_1">UDRUGA ZA PROMICANJE KULTURE ISTRIONIKA,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ZA PROMICANJE KULTURE ISTRIONIKA, PULA, OIB 66204279871, Monte paradiso 23, 52100 Pula</izvorni_sadrzaj>
    <derivirana_varijabla naziv="DomainObject.Predmet.ProtustrankaIDrugiAdressOIB_1">UDRUGA ZA PROMICANJE KULTURE ISTRIONIKA, PULA, OIB 66204279871, Monte paradiso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PROMICANJE KULTURE ISTRIONIKA, PULA</item>
    </izvorni_sadrzaj>
    <derivirana_varijabla naziv="DomainObject.Predmet.SudioniciListNaziv_1">
      <item>FINANCIJSKA AGENCIJA, RC RIJEKA, PODRUŽNICA PULA, PULA</item>
      <item>UDRUGA ZA PROMICANJE KULTURE ISTRIONIKA,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ZA PROMICANJE KULTURE ISTRIONIKA, PULA, OIB 66204279871, Monte paradiso 23,52100 Pula</item>
    </izvorni_sadrzaj>
    <derivirana_varijabla naziv="DomainObject.Predmet.SudioniciListAdressOIB_1">
      <item>FINANCIJSKA AGENCIJA, RC RIJEKA, PODRUŽNICA PULA, PULA, OIB 85821130368, Giardini 5,52100 Pula</item>
      <item>UDRUGA ZA PROMICANJE KULTURE ISTRIONIKA, PULA, OIB 66204279871, Monte paradiso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66204279871</item>
    </izvorni_sadrzaj>
    <derivirana_varijabla naziv="DomainObject.Predmet.SudioniciListNazivOIB_1">
      <item>, OIB 85821130368</item>
      <item>, OIB 66204279871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3787</properties:Characters>
  <properties:Lines>89</properties:Lines>
  <properties:Paragraphs>29</properties:Paragraphs>
  <properties:TotalTime>3</properties:TotalTime>
  <properties:ScaleCrop>false</properties:ScaleCrop>
  <properties:LinksUpToDate>false</properties:LinksUpToDate>
  <properties:CharactersWithSpaces>4496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2016-04-18T11:28:00Z</dcterms:created>
  <dc:creator>Mihaela Kaligari</dc:creator>
  <dc:description/>
  <cp:keywords/>
  <cp:lastModifiedBy>Jasmina Matika</cp:lastModifiedBy>
  <dcterms:modified xmlns:xsi="http://www.w3.org/2001/XMLSchema-instance" xsi:type="dcterms:W3CDTF">2016-04-20T06:13:00Z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