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627a" w14:paraId="c08627a" w:rsidRDefault="007C75E5" w:rsidR="007C75E5">
      <w:pPr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Amruševa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1810D4">
        <w:rPr>
          <w:sz w:val="24"/>
          <w:szCs w:val="24"/>
        </w:rPr>
        <w:t>269</w:t>
      </w:r>
      <w:r w:rsidR="0085206A">
        <w:rPr>
          <w:sz w:val="24"/>
          <w:szCs w:val="24"/>
        </w:rPr>
        <w:t>/18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</w:t>
      </w:r>
      <w:r w:rsidR="0085206A">
        <w:rPr>
          <w:sz w:val="24"/>
          <w:szCs w:val="24"/>
        </w:rPr>
        <w:t xml:space="preserve">nad stečajnim dužnikom </w:t>
      </w:r>
      <w:r w:rsidR="001810D4" w:rsidRPr="001810D4">
        <w:rPr>
          <w:sz w:val="24"/>
          <w:szCs w:val="24"/>
        </w:rPr>
        <w:t>STAZA NEKRETNINE d.o.o. za proizvodnju, trgovinu, ugostiteljstvo, građenje i usluge putničke agencije u stečaju, Zagreb (Grad Zagreb), Savska 141, OIB 29995621986</w:t>
      </w:r>
      <w:r w:rsidR="0085206A">
        <w:rPr>
          <w:sz w:val="24"/>
          <w:szCs w:val="24"/>
        </w:rPr>
        <w:t>,</w:t>
      </w:r>
      <w:r w:rsidR="001810D4">
        <w:rPr>
          <w:sz w:val="24"/>
          <w:szCs w:val="24"/>
        </w:rPr>
        <w:t xml:space="preserve">  dana 13</w:t>
      </w:r>
      <w:r>
        <w:rPr>
          <w:sz w:val="24"/>
          <w:szCs w:val="24"/>
        </w:rPr>
        <w:t xml:space="preserve">. </w:t>
      </w:r>
      <w:r w:rsidR="001810D4">
        <w:rPr>
          <w:sz w:val="24"/>
          <w:szCs w:val="24"/>
        </w:rPr>
        <w:t>svibnja</w:t>
      </w:r>
      <w:r>
        <w:rPr>
          <w:sz w:val="24"/>
          <w:szCs w:val="24"/>
        </w:rPr>
        <w:t xml:space="preserve">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1810D4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13</w:t>
      </w:r>
      <w:r w:rsidR="007C75E5">
        <w:rPr>
          <w:sz w:val="24"/>
          <w:szCs w:val="24"/>
        </w:rPr>
        <w:t xml:space="preserve">. </w:t>
      </w:r>
      <w:r>
        <w:rPr>
          <w:sz w:val="24"/>
          <w:szCs w:val="24"/>
        </w:rPr>
        <w:t>svibnja</w:t>
      </w:r>
      <w:r w:rsidR="007C75E5">
        <w:rPr>
          <w:sz w:val="24"/>
          <w:szCs w:val="24"/>
        </w:rPr>
        <w:t xml:space="preserve">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7C75E5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620AFD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ind w:left="360"/>
        <w:jc w:val="both"/>
        <w:rPr>
          <w:sz w:val="24"/>
          <w:szCs w:val="24"/>
        </w:rPr>
      </w:pPr>
    </w:p>
    <w:p w:rsidRDefault="00620AFD" w:rsidP="006F7248" w:rsidR="00620AFD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620AFD" w:rsidP="006F7248" w:rsidR="00620AFD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696B29" w:rsidP="007C75E5" w:rsidR="00696B29" w:rsidRPr="007C75E5">
      <w:bookmarkStart w:name="_GoBack" w:id="0"/>
      <w:bookmarkEnd w:id="0"/>
    </w:p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66DED"/>
    <w:rsid w:val="001810D4"/>
    <w:rsid w:val="001E6E1D"/>
    <w:rsid w:val="002576CA"/>
    <w:rsid w:val="00335791"/>
    <w:rsid w:val="00336F8C"/>
    <w:rsid w:val="00357675"/>
    <w:rsid w:val="003D6FE7"/>
    <w:rsid w:val="004115F0"/>
    <w:rsid w:val="00481D49"/>
    <w:rsid w:val="00620AFD"/>
    <w:rsid w:val="006946BE"/>
    <w:rsid w:val="00696B29"/>
    <w:rsid w:val="00772EA7"/>
    <w:rsid w:val="007C75E5"/>
    <w:rsid w:val="007E7635"/>
    <w:rsid w:val="0085206A"/>
    <w:rsid w:val="00854D6E"/>
    <w:rsid w:val="008E20FF"/>
    <w:rsid w:val="009C7950"/>
    <w:rsid w:val="00AA44D8"/>
    <w:rsid w:val="00B06999"/>
    <w:rsid w:val="00B65025"/>
    <w:rsid w:val="00D005B5"/>
    <w:rsid w:val="00EA30A3"/>
    <w:rsid w:val="00F01F67"/>
    <w:rsid w:val="00F21D0C"/>
    <w:rsid w:val="00F5552E"/>
    <w:rsid w:val="00F7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0A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0A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A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A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A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0A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0A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A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A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A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St-269/2018</izvorni_sadrzaj>
    <derivirana_varijabla naziv="DomainObject.Predmet.OznakaBroj_1">St-269/2018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STAZA NEKRETNINE d.o.o. zastupanog po punomoćniku Miroslava Žunić</izvorni_sadrzaj>
    <derivirana_varijabla naziv="DomainObject.Predmet.ProtustrankaFormated_1">  STAZA NEKRETNINE d.o.o. zastupanog po punomoćniku Miroslava Žunić</derivirana_varijabla>
  </DomainObject.Predmet.ProtustrankaFormated>
  <DomainObject.Predmet.ProtustrankaFormatedOIB>
    <izvorni_sadrzaj>  STAZA NEKRETNINE d.o.o., OIB 29995621986 zastupanog po punomoćniku Miroslava Žunić</izvorni_sadrzaj>
    <derivirana_varijabla naziv="DomainObject.Predmet.ProtustrankaFormatedOIB_1">  STAZA NEKRETNINE d.o.o., OIB 29995621986 zastupanog po punomoćniku Miroslava Žunić</derivirana_varijabla>
  </DomainObject.Predmet.ProtustrankaFormatedOIB>
  <DomainObject.Predmet.ProtustrankaFormatedWithAdress>
    <izvorni_sadrzaj> STAZA NEKRETNINE d.o.o., Savska 141, 10000 Zagreb zastupanog po punomoćniku Miroslava Žunić</izvorni_sadrzaj>
    <derivirana_varijabla naziv="DomainObject.Predmet.ProtustrankaFormatedWithAdress_1"> STAZA NEKRETNINE d.o.o., Savska 141, 10000 Zagreb zastupanog po punomoćniku Miroslava Žunić</derivirana_varijabla>
  </DomainObject.Predmet.ProtustrankaFormatedWithAdress>
  <DomainObject.Predmet.ProtustrankaFormatedWithAdressOIB>
    <izvorni_sadrzaj> STAZA NEKRETNINE d.o.o., OIB 29995621986, Savska 141, 10000 Zagreb zastupanog po punomoćniku Miroslava Žunić</izvorni_sadrzaj>
    <derivirana_varijabla naziv="DomainObject.Predmet.ProtustrankaFormatedWithAdressOIB_1"> STAZA NEKRETNINE d.o.o., OIB 29995621986, Savska 141, 10000 Zagreb zastupanog po punomoćniku Miroslava Žunić</derivirana_varijabla>
  </DomainObject.Predmet.ProtustrankaFormatedWithAdressOIB>
  <DomainObject.Predmet.ProtustrankaWithAdress>
    <izvorni_sadrzaj>STAZA NEKRETNINE d.o.o. Savska 141, 10000 Zagreb</izvorni_sadrzaj>
    <derivirana_varijabla naziv="DomainObject.Predmet.ProtustrankaWithAdress_1">STAZA NEKRETNINE d.o.o. Savska 141, 10000 Zagreb</derivirana_varijabla>
  </DomainObject.Predmet.ProtustrankaWithAdress>
  <DomainObject.Predmet.ProtustrankaWithAdressOIB>
    <izvorni_sadrzaj>STAZA NEKRETNINE d.o.o., OIB 29995621986, Savska 141, 10000 Zagreb</izvorni_sadrzaj>
    <derivirana_varijabla naziv="DomainObject.Predmet.ProtustrankaWithAdressOIB_1">STAZA NEKRETNINE d.o.o., OIB 29995621986, Savska 141, 10000 Zagreb</derivirana_varijabla>
  </DomainObject.Predmet.ProtustrankaWithAdressOIB>
  <DomainObject.Predmet.ProtustrankaNazivFormated>
    <izvorni_sadrzaj>STAZA NEKRETNINE d.o.o.</izvorni_sadrzaj>
    <derivirana_varijabla naziv="DomainObject.Predmet.ProtustrankaNazivFormated_1">STAZA NEKRETNINE d.o.o.</derivirana_varijabla>
  </DomainObject.Predmet.ProtustrankaNazivFormated>
  <DomainObject.Predmet.ProtustrankaNazivFormatedOIB>
    <izvorni_sadrzaj>STAZA NEKRETNINE d.o.o., OIB 29995621986</izvorni_sadrzaj>
    <derivirana_varijabla naziv="DomainObject.Predmet.ProtustrankaNazivFormatedOIB_1">STAZA NEKRETNINE d.o.o., OIB 29995621986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Miroslava Žunić</izvorni_sadrzaj>
    <derivirana_varijabla naziv="DomainObject.Predmet.StrankaFormated_1">  FINA Regionalni centar Zagreb; RH MF Porezna uprava Zagreb zastupanog po punomoćniku ŽDO u Zagrebu; Miroslava Žunić</derivirana_varijabla>
  </DomainObject.Predmet.StrankaFormated>
  <DomainObject.Predmet.StrankaFormatedOIB>
    <izvorni_sadrzaj>  FINA Regionalni centar Zagreb, OIB 85821130368; RH MF Porezna uprava Zagreb, OIB 18683136487 zastupanog po punomoćniku ŽDO u Zagrebu; Miroslava Žunić, OIB 98151404119</izvorni_sadrzaj>
    <derivirana_varijabla naziv="DomainObject.Predmet.StrankaFormatedOIB_1">  FINA Regionalni centar Zagreb, OIB 85821130368; RH MF Porezna uprava Zagreb, OIB 18683136487 zastupanog po punomoćniku ŽDO u Zagrebu; Miroslava Žunić, OIB 98151404119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Zagrebu; Miroslava Žunić, Vincenta Iz Kastva 1, 10000 Zagreb</izvorni_sadrzaj>
    <derivirana_varijabla naziv="DomainObject.Predmet.StrankaFormatedWithAdress_1"> FINA Regionalni centar Zagreb, Trg svibanjskih žrtava 1995. br.1, 10000 Zagreb; RH MF Porezna uprava Zagreb zastupanog po punomoćniku ŽDO u Zagrebu; Miroslava Žunić, Vincenta Iz Kastva 1, 10000 Zagreb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Zagrebu; Miroslava Žunić, OIB 98151404119, Vincenta Iz Kastva 1, 10000 Zagreb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Zagrebu; Miroslava Žunić, OIB 98151404119, Vincenta Iz Kastva 1, 10000 Zagreb</derivirana_varijabla>
  </DomainObject.Predmet.StrankaFormatedWithAdressOIB>
  <DomainObject.Predmet.StrankaWithAdress>
    <izvorni_sadrzaj>FINA Regionalni centar Zagreb Trg svibanjskih žrtava 1995. br.1,10000 Zagreb,RH MF Porezna uprava Zagreb ,Miroslava Žunić Vincenta Iz Kastva 1,10000 Zagreb</izvorni_sadrzaj>
    <derivirana_varijabla naziv="DomainObject.Predmet.StrankaWithAdress_1">FINA Regionalni centar Zagreb Trg svibanjskih žrtava 1995. br.1,10000 Zagreb,RH MF Porezna uprava Zagreb ,Miroslava Žunić Vincenta Iz Kastva 1,10000 Zagreb</derivirana_varijabla>
  </DomainObject.Predmet.StrankaWithAdress>
  <DomainObject.Predmet.StrankaWithAdressOIB>
    <izvorni_sadrzaj>FINA Regionalni centar Zagreb, OIB 85821130368, Trg svibanjskih žrtava 1995. br.1,10000 Zagreb,RH MF Porezna uprava Zagreb, OIB 18683136487,Miroslava Žunić, OIB 98151404119, Vincenta Iz Kastva 1,10000 Zagreb</izvorni_sadrzaj>
    <derivirana_varijabla naziv="DomainObject.Predmet.StrankaWithAdressOIB_1">FINA Regionalni centar Zagreb, OIB 85821130368, Trg svibanjskih žrtava 1995. br.1,10000 Zagreb,RH MF Porezna uprava Zagreb, OIB 18683136487,Miroslava Žunić, OIB 98151404119, Vincenta Iz Kastva 1,10000 Zagreb</derivirana_varijabla>
  </DomainObject.Predmet.StrankaWithAdressOIB>
  <DomainObject.Predmet.StrankaNazivFormated>
    <izvorni_sadrzaj>FINA Regionalni centar Zagreb,RH MF Porezna uprava Zagreb,Miroslava Žunić</izvorni_sadrzaj>
    <derivirana_varijabla naziv="DomainObject.Predmet.StrankaNazivFormated_1">FINA Regionalni centar Zagreb,RH MF Porezna uprava Zagreb,Miroslava Žunić</derivirana_varijabla>
  </DomainObject.Predmet.StrankaNazivFormated>
  <DomainObject.Predmet.StrankaNazivFormatedOIB>
    <izvorni_sadrzaj>FINA Regionalni centar Zagreb, OIB 85821130368,RH MF Porezna uprava Zagreb, OIB 18683136487,Miroslava Žunić, OIB 98151404119</izvorni_sadrzaj>
    <derivirana_varijabla naziv="DomainObject.Predmet.StrankaNazivFormatedOIB_1">FINA Regionalni centar Zagreb, OIB 85821130368,RH MF Porezna uprava Zagreb, OIB 18683136487,Miroslava Žunić, OIB 98151404119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Zagrebu</item>
      <item>Miroslava Žunić</item>
    </izvorni_sadrzaj>
    <derivirana_varijabla naziv="DomainObject.Predmet.StrankaListFormated_1">
      <item>FINA Regionalni centar Zagreb</item>
      <item>RH MF Porezna uprava Zagreb zastupanog po punomoćniku ŽDO u Zagrebu</item>
      <item>Miroslava Žunić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Miroslava Žunić, OIB 98151404119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Miroslava Žunić, OIB 98151404119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  <item>Miroslava Žunić, Vincenta Iz Kastva 1, 10000 Zagreb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  <item>Miroslava Žunić, Vincenta Iz Kastva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  <item>Miroslava Žunić, OIB 98151404119, Vincenta Iz Kastva 1, 10000 Zagreb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  <item>Miroslava Žunić, OIB 98151404119, Vincenta Iz Kastva 1,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Miroslava Žunić</item>
    </izvorni_sadrzaj>
    <derivirana_varijabla naziv="DomainObject.Predmet.StrankaListNazivFormated_1">
      <item>FINA Regionalni centar Zagreb</item>
      <item>RH MF Porezna uprava Zagreb</item>
      <item>Miroslava Žunić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Miroslava Žunić, OIB 98151404119</item>
    </izvorni_sadrzaj>
    <derivirana_varijabla naziv="DomainObject.Predmet.StrankaListNazivFormatedOIB_1">
      <item>FINA Regionalni centar Zagreb, OIB 85821130368</item>
      <item>RH MF Porezna uprava Zagreb, OIB 18683136487</item>
      <item>Miroslava Žunić, OIB 98151404119</item>
    </derivirana_varijabla>
  </DomainObject.Predmet.StrankaListNazivFormatedOIB>
  <DomainObject.Predmet.ProtuStrankaListFormated>
    <izvorni_sadrzaj>
      <item>STAZA NEKRETNINE d.o.o. zastupanog po punomoćniku Miroslava Žunić</item>
    </izvorni_sadrzaj>
    <derivirana_varijabla naziv="DomainObject.Predmet.ProtuStrankaListFormated_1">
      <item>STAZA NEKRETNINE d.o.o. zastupanog po punomoćniku Miroslava Žunić</item>
    </derivirana_varijabla>
  </DomainObject.Predmet.ProtuStrankaListFormated>
  <DomainObject.Predmet.ProtuStrankaListFormatedOIB>
    <izvorni_sadrzaj>
      <item>STAZA NEKRETNINE d.o.o., OIB 29995621986 zastupanog po punomoćniku Miroslava Žunić</item>
    </izvorni_sadrzaj>
    <derivirana_varijabla naziv="DomainObject.Predmet.ProtuStrankaListFormatedOIB_1">
      <item>STAZA NEKRETNINE d.o.o., OIB 29995621986 zastupanog po punomoćniku Miroslava Žunić</item>
    </derivirana_varijabla>
  </DomainObject.Predmet.ProtuStrankaListFormatedOIB>
  <DomainObject.Predmet.ProtuStrankaListFormatedWithAdress>
    <izvorni_sadrzaj>
      <item>STAZA NEKRETNINE d.o.o., Savska 141, 10000 Zagreb zastupanog po punomoćniku Miroslava Žunić</item>
    </izvorni_sadrzaj>
    <derivirana_varijabla naziv="DomainObject.Predmet.ProtuStrankaListFormatedWithAdress_1">
      <item>STAZA NEKRETNINE d.o.o., Savska 141, 10000 Zagreb zastupanog po punomoćniku Miroslava Žunić</item>
    </derivirana_varijabla>
  </DomainObject.Predmet.ProtuStrankaListFormatedWithAdress>
  <DomainObject.Predmet.ProtuStrankaListFormatedWithAdressOIB>
    <izvorni_sadrzaj>
      <item>STAZA NEKRETNINE d.o.o., OIB 29995621986, Savska 141, 10000 Zagreb zastupanog po punomoćniku Miroslava Žunić</item>
    </izvorni_sadrzaj>
    <derivirana_varijabla naziv="DomainObject.Predmet.ProtuStrankaListFormatedWithAdressOIB_1">
      <item>STAZA NEKRETNINE d.o.o., OIB 29995621986, Savska 141, 10000 Zagreb zastupanog po punomoćniku Miroslava Žunić</item>
    </derivirana_varijabla>
  </DomainObject.Predmet.ProtuStrankaListFormatedWithAdressOIB>
  <DomainObject.Predmet.ProtuStrankaListNazivFormated>
    <izvorni_sadrzaj>
      <item>STAZA NEKRETNINE d.o.o.</item>
    </izvorni_sadrzaj>
    <derivirana_varijabla naziv="DomainObject.Predmet.ProtuStrankaListNazivFormated_1">
      <item>STAZA NEKRETNINE d.o.o.</item>
    </derivirana_varijabla>
  </DomainObject.Predmet.ProtuStrankaListNazivFormated>
  <DomainObject.Predmet.ProtuStrankaListNazivFormatedOIB>
    <izvorni_sadrzaj>
      <item>STAZA NEKRETNINE d.o.o., OIB 29995621986</item>
    </izvorni_sadrzaj>
    <derivirana_varijabla naziv="DomainObject.Predmet.ProtuStrankaListNazivFormatedOIB_1">
      <item>STAZA NEKRETNINE d.o.o., OIB 29995621986</item>
    </derivirana_varijabla>
  </DomainObject.Predmet.ProtuStrankaListNazivFormatedOIB>
  <DomainObject.Predmet.OstaliListFormated>
    <izvorni_sadrzaj>
      <item>Miroslava Žunić punomoćnica sudionika u postupku STAZA NEKRETNINE d.o.o.</item>
      <item>ŽDO u Zagrebu punomoćnik sudionika u postupku RH MF Porezna uprava Zagreb</item>
      <item>Općinski sud u Karlovcu, SS Ogulin</item>
    </izvorni_sadrzaj>
    <derivirana_varijabla naziv="DomainObject.Predmet.OstaliListFormated_1">
      <item>Miroslava Žunić punomoćnica sudionika u postupku STAZA NEKRETNINE d.o.o.</item>
      <item>ŽDO u Zagrebu punomoćnik sudionika u postupku RH MF Porezna uprava Zagreb</item>
      <item>Općinski sud u Karlovcu, SS Ogulin</item>
    </derivirana_varijabla>
  </DomainObject.Predmet.OstaliListFormated>
  <DomainObject.Predmet.OstaliListFormatedOIB>
    <izvorni_sadrzaj>
      <item>Miroslava Žunić, OIB 98151404119 punomoćnica sudionika u postupku STAZA NEKRETNINE d.o.o.</item>
      <item>ŽDO u Zagrebu, OIB 16488001145 punomoćnik sudionika u postupku RH MF Porezna uprava Zagreb</item>
      <item>Općinski sud u Karlovcu, SS Ogulin</item>
    </izvorni_sadrzaj>
    <derivirana_varijabla naziv="DomainObject.Predmet.OstaliListFormatedOIB_1">
      <item>Miroslava Žunić, OIB 98151404119 punomoćnica sudionika u postupku STAZA NEKRETNINE d.o.o.</item>
      <item>ŽDO u Zagrebu, OIB 16488001145 punomoćnik sudionika u postupku RH MF Porezna uprava Zagreb</item>
      <item>Općinski sud u Karlovcu, SS Ogulin</item>
    </derivirana_varijabla>
  </DomainObject.Predmet.OstaliListFormatedOIB>
  <DomainObject.Predmet.OstaliListFormatedWithAdress>
    <izvorni_sadrzaj>
      <item>Miroslava Žunić, Vincenta Iz Kastva 1, 10000 Zagreb punomoćnica sudionika u postupku STAZA NEKRETNINE d.o.o.</item>
      <item>ŽDO u Zagrebu, Savska cesta 41, 10000 Zagreb punomoćnik sudionika u postupku RH MF Porezna uprava Zagreb</item>
      <item>Općinski sud u Karlovcu, SS Ogulin, Bernardina Frankopana 1, 47300 Ogulin</item>
    </izvorni_sadrzaj>
    <derivirana_varijabla naziv="DomainObject.Predmet.OstaliListFormatedWithAdress_1">
      <item>Miroslava Žunić, Vincenta Iz Kastva 1, 10000 Zagreb punomoćnica sudionika u postupku STAZA NEKRETNINE d.o.o.</item>
      <item>ŽDO u Zagrebu, Savska cesta 41, 10000 Zagreb punomoćnik sudionika u postupku RH MF Porezna uprava Zagreb</item>
      <item>Općinski sud u Karlovcu, SS Ogulin, Bernardina Frankopana 1, 47300 Ogulin</item>
    </derivirana_varijabla>
  </DomainObject.Predmet.OstaliListFormatedWithAdress>
  <DomainObject.Predmet.OstaliListFormatedWithAdressOIB>
    <izvorni_sadrzaj>
      <item>Miroslava Žunić, OIB 98151404119, Vincenta Iz Kastva 1, 10000 Zagreb punomoćnica sudionika u postupku STAZA NEKRETNINE d.o.o.</item>
      <item>ŽDO u Zagrebu, OIB 16488001145, Savska cesta 41, 10000 Zagreb punomoćnik sudionika u postupku RH MF Porezna uprava Zagreb</item>
      <item>Općinski sud u Karlovcu, SS Ogulin, Bernardina Frankopana 1, 47300 Ogulin</item>
    </izvorni_sadrzaj>
    <derivirana_varijabla naziv="DomainObject.Predmet.OstaliListFormatedWithAdressOIB_1">
      <item>Miroslava Žunić, OIB 98151404119, Vincenta Iz Kastva 1, 10000 Zagreb punomoćnica sudionika u postupku STAZA NEKRETNINE d.o.o.</item>
      <item>ŽDO u Zagrebu, OIB 16488001145, Savska cesta 41, 10000 Zagreb punomoćnik sudionika u postupku RH MF Porezna uprava Zagreb</item>
      <item>Općinski sud u Karlovcu, SS Ogulin, Bernardina Frankopana 1, 47300 Ogulin</item>
    </derivirana_varijabla>
  </DomainObject.Predmet.OstaliListFormatedWithAdressOIB>
  <DomainObject.Predmet.OstaliListNazivFormated>
    <izvorni_sadrzaj>
      <item>Miroslava Žunić</item>
      <item>ŽDO u Zagrebu</item>
      <item>Općinski sud u Karlovcu, SS Ogulin</item>
    </izvorni_sadrzaj>
    <derivirana_varijabla naziv="DomainObject.Predmet.OstaliListNazivFormated_1">
      <item>Miroslava Žunić</item>
      <item>ŽDO u Zagrebu</item>
      <item>Općinski sud u Karlovcu, SS Ogulin</item>
    </derivirana_varijabla>
  </DomainObject.Predmet.OstaliListNazivFormated>
  <DomainObject.Predmet.OstaliListNazivFormatedOIB>
    <izvorni_sadrzaj>
      <item>Miroslava Žunić, OIB 98151404119</item>
      <item>ŽDO u Zagrebu, OIB 16488001145</item>
      <item>Općinski sud u Karlovcu, SS Ogulin</item>
    </izvorni_sadrzaj>
    <derivirana_varijabla naziv="DomainObject.Predmet.OstaliListNazivFormatedOIB_1">
      <item>Miroslava Žunić, OIB 98151404119</item>
      <item>ŽDO u Zagrebu, OIB 16488001145</item>
      <item>Općinski sud u Karlovcu, SS Ogulin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STAZA NEKRETNINE d.o.o.</izvorni_sadrzaj>
    <derivirana_varijabla naziv="DomainObject.Predmet.ProtustrankaIDrugi_1">STAZA NEKRETNINE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STAZA NEKRETNINE d.o.o., OIB 29995621986, Savska 141, 10000 Zagreb</izvorni_sadrzaj>
    <derivirana_varijabla naziv="DomainObject.Predmet.ProtustrankaIDrugiAdressOIB_1">STAZA NEKRETNINE d.o.o., OIB 29995621986,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STAZA NEKRETNINE d.o.o.</item>
      <item>FINA Regionalni centar Zagreb</item>
      <item>Miroslava Žunić</item>
      <item>RH MF Porezna uprava Zagreb</item>
      <item>ŽDO u Zagrebu</item>
      <item>Miroslava Žunić</item>
      <item>Općinski sud u Karlovcu, SS Ogulin</item>
    </izvorni_sadrzaj>
    <derivirana_varijabla naziv="DomainObject.Predmet.SudioniciListNaziv_1">
      <item>STAZA NEKRETNINE d.o.o.</item>
      <item>FINA Regionalni centar Zagreb</item>
      <item>Miroslava Žunić</item>
      <item>RH MF Porezna uprava Zagreb</item>
      <item>ŽDO u Zagrebu</item>
      <item>Miroslava Žunić</item>
      <item>Općinski sud u Karlovcu, SS Ogulin</item>
    </derivirana_varijabla>
  </DomainObject.Predmet.SudioniciListNaziv>
  <DomainObject.Predmet.SudioniciListAdressOIB>
    <izvorni_sadrzaj>
      <item>STAZA NEKRETNINE d.o.o., OIB 29995621986, Savska 141,10000 Zagreb</item>
      <item>FINA Regionalni centar Zagreb, OIB 85821130368, Trg svibanjskih žrtava 1995. br.1,10000 Zagreb</item>
      <item>Miroslava Žunić, OIB 98151404119, Vincenta Iz Kastva 1,10000 Zagreb</item>
      <item>RH MF Porezna uprava Zagreb, OIB 18683136487</item>
      <item>ŽDO u Zagrebu, OIB 16488001145, Savska cesta 41,10000 Zagreb</item>
      <item>Miroslava Žunić, OIB 98151404119, Vincenta Iz Kastva 1,10000 Zagreb</item>
      <item>Općinski sud u Karlovcu, SS Ogulin, Bernardina Frankopana 1,47300 Ogulin</item>
    </izvorni_sadrzaj>
    <derivirana_varijabla naziv="DomainObject.Predmet.SudioniciListAdressOIB_1">
      <item>STAZA NEKRETNINE d.o.o., OIB 29995621986, Savska 141,10000 Zagreb</item>
      <item>FINA Regionalni centar Zagreb, OIB 85821130368, Trg svibanjskih žrtava 1995. br.1,10000 Zagreb</item>
      <item>Miroslava Žunić, OIB 98151404119, Vincenta Iz Kastva 1,10000 Zagreb</item>
      <item>RH MF Porezna uprava Zagreb, OIB 18683136487</item>
      <item>ŽDO u Zagrebu, OIB 16488001145, Savska cesta 41,10000 Zagreb</item>
      <item>Miroslava Žunić, OIB 98151404119, Vincenta Iz Kastva 1,10000 Zagreb</item>
      <item>Općinski sud u Karlovcu, SS Ogulin, Bernardina Frankopana 1,47300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29995621986</item>
      <item>, OIB 85821130368</item>
      <item>, OIB 98151404119</item>
      <item>, OIB 18683136487</item>
      <item>, OIB 16488001145</item>
      <item>, OIB 98151404119</item>
      <item>, OIB null</item>
    </izvorni_sadrzaj>
    <derivirana_varijabla naziv="DomainObject.Predmet.SudioniciListNazivOIB_1">
      <item>, OIB 29995621986</item>
      <item>, OIB 85821130368</item>
      <item>, OIB 98151404119</item>
      <item>, OIB 18683136487</item>
      <item>, OIB 16488001145</item>
      <item>, OIB 98151404119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St-269/2018-27</izvorni_sadrzaj>
    <derivirana_varijabla naziv="DomainObject.PredzadnjaOdlukaIzPredmeta.Oznaka_1">St-269/2018-27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686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2019-05-13T12:36:00Z</dcterms:created>
  <dc:creator>Monika Grbac</dc:creator>
  <cp:lastModifiedBy>Monika Grbac</cp:lastModifiedBy>
  <cp:lastPrinted>2019-04-18T11:52:00Z</cp:lastPrinted>
  <dcterms:modified xmlns:xsi="http://www.w3.org/2001/XMLSchema-instance" xsi:type="dcterms:W3CDTF">2019-05-13T12:38:00Z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(st-269-18.docx)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