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075d" w14:paraId="297075d" w:rsidRDefault="0041782B" w:rsidP="003B0DF3" w:rsidR="003B0DF3" w:rsidRPr="00BD5231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BD523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BD523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BD523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BD523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BD523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BD5231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BD523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BD52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D52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BD52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BD52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BD52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D52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BD52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D52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BD5231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D52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 w:rsidRPr="00BD52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BD523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="00521807"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stečajnim dužnikom </w:t>
      </w:r>
      <w:r w:rsidR="00BD5231" w:rsidRPr="00BD5231">
        <w:rPr>
          <w:rFonts w:cs="Times New Roman" w:hAnsi="Times New Roman" w:ascii="Times New Roman"/>
          <w:sz w:val="24"/>
          <w:szCs w:val="24"/>
        </w:rPr>
        <w:t>Stečajna masa iza PROJEKT PODOVI d.o.o. u stečaju, Zagreb, Pavlenski put 5, OIB: 51332447312</w:t>
      </w:r>
      <w:r w:rsidR="002E6C3D"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201A3" w:rsidRPr="00BD5231">
        <w:rPr>
          <w:rFonts w:cs="Times New Roman" w:hAnsi="Times New Roman" w:ascii="Times New Roman"/>
          <w:sz w:val="24"/>
          <w:szCs w:val="24"/>
        </w:rPr>
        <w:t xml:space="preserve"> </w:t>
      </w:r>
      <w:r w:rsidR="00BD5231" w:rsidRPr="00BD5231">
        <w:rPr>
          <w:rFonts w:cs="Times New Roman" w:hAnsi="Times New Roman" w:ascii="Times New Roman"/>
          <w:sz w:val="24"/>
          <w:szCs w:val="24"/>
        </w:rPr>
        <w:t>17. rujna</w:t>
      </w:r>
      <w:r w:rsidR="000201A3" w:rsidRPr="00BD523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01A3" w:rsidP="000201A3" w:rsidR="000201A3" w:rsidRPr="00BD52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3B0DF3" w:rsidRPr="00BD52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B0DF3" w:rsidP="003B0DF3" w:rsidR="003B0DF3" w:rsidRPr="00BD523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0201A3" w:rsidR="000201A3" w:rsidRPr="00BD523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Daje se suglasnost za završnu diobu.</w:t>
      </w:r>
    </w:p>
    <w:p w:rsidRDefault="000201A3" w:rsidP="000201A3" w:rsidR="000201A3" w:rsidRPr="00BD5231">
      <w:pPr>
        <w:spacing w:lineRule="auto" w:line="240" w:after="0"/>
        <w:ind w:left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D523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BD523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D523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10. listopada</w:t>
      </w:r>
      <w:r w:rsidR="000201A3" w:rsidRPr="00BD523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BD523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BD523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BD523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301E20" w:rsidRPr="00BD523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</w:t>
      </w:r>
      <w:r w:rsidRPr="00BD523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sati,</w:t>
      </w: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BD523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D523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BD523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D523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BD523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BD52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B0DF3" w:rsidP="003B0DF3" w:rsidR="003B0DF3" w:rsidRPr="00BD5231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BD52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26. srpnja</w:t>
      </w:r>
      <w:r w:rsidR="000201A3"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Default="003B0DF3" w:rsidP="003B0DF3" w:rsidR="003B0DF3" w:rsidRPr="00BD52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D52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</w:t>
      </w:r>
      <w:r w:rsidR="00301E20"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283</w:t>
      </w:r>
      <w:r w:rsidR="000201A3"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. st.1</w:t>
      </w: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</w:t>
      </w:r>
      <w:r w:rsidR="00301E20"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71/¸15, 104/17</w:t>
      </w:r>
      <w:r w:rsidR="000201A3"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, d</w:t>
      </w: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alje:SZ) stečajni sudac je riješio kao u točkama I. i II. izreke.</w:t>
      </w:r>
    </w:p>
    <w:p w:rsidRDefault="003B0DF3" w:rsidP="003B0DF3" w:rsidR="003B0DF3" w:rsidRPr="00BD52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D52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301E20"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283. st.3</w:t>
      </w:r>
      <w:r w:rsidR="000201A3"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riješeno je kao u točki I</w:t>
      </w:r>
      <w:r w:rsidR="000201A3"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Izreke.</w:t>
      </w:r>
    </w:p>
    <w:p w:rsidRDefault="000201A3" w:rsidP="003B0DF3" w:rsidR="000201A3" w:rsidRPr="00BD52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01E20" w:rsidP="003B0DF3" w:rsidR="000201A3" w:rsidRPr="00BD52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čl.274</w:t>
      </w:r>
      <w:r w:rsidR="000201A3"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. st. 2. SZ-a riješeno je kao u točki IV. izreke.</w:t>
      </w:r>
    </w:p>
    <w:p w:rsidRDefault="003B0DF3" w:rsidP="003B0DF3" w:rsidR="003B0DF3" w:rsidRPr="00BD52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3B0DF3" w:rsidP="003B0DF3" w:rsidR="003B0DF3" w:rsidRPr="00BD52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17. rujna</w:t>
      </w:r>
      <w:r w:rsidR="000201A3"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0DF3" w:rsidP="003B0DF3" w:rsidR="003B0DF3" w:rsidRPr="00BD5231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D30FF5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30FF5" w:rsidP="003B0DF3" w:rsidR="00D30F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0FF5" w:rsidP="003B0DF3" w:rsidR="00D30FF5" w:rsidRPr="00BD52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Draženka Prpić</w:t>
      </w:r>
    </w:p>
    <w:p w:rsidRDefault="003B0DF3" w:rsidP="003B0DF3" w:rsidR="003B0DF3" w:rsidRPr="00BD52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D5231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D5231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BD5231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523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BD5231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D52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D52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D5231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BD5231">
      <w:pPr>
        <w:rPr>
          <w:rFonts w:cs="Times New Roman" w:hAnsi="Times New Roman" w:ascii="Times New Roman"/>
          <w:sz w:val="24"/>
          <w:szCs w:val="24"/>
        </w:rPr>
      </w:pPr>
    </w:p>
    <w:sectPr w:rsidR="00CA2B5B" w:rsidRPr="00BD52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5F0" w:rsidP="003B0DF3" w:rsidR="000345F0">
      <w:pPr>
        <w:spacing w:lineRule="auto" w:line="240" w:after="0"/>
      </w:pPr>
      <w:r>
        <w:separator/>
      </w:r>
    </w:p>
  </w:endnote>
  <w:endnote w:id="0" w:type="continuationSeparator">
    <w:p w:rsidRDefault="000345F0" w:rsidP="003B0DF3" w:rsidR="000345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5F0" w:rsidP="003B0DF3" w:rsidR="000345F0">
      <w:pPr>
        <w:spacing w:lineRule="auto" w:line="240" w:after="0"/>
      </w:pPr>
      <w:r>
        <w:separator/>
      </w:r>
    </w:p>
  </w:footnote>
  <w:footnote w:id="0" w:type="continuationSeparator">
    <w:p w:rsidRDefault="000345F0" w:rsidP="003B0DF3" w:rsidR="000345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82B">
          <w:rPr>
            <w:noProof/>
          </w:rPr>
          <w:t>1</w:t>
        </w:r>
        <w:r>
          <w:fldChar w:fldCharType="end"/>
        </w:r>
      </w:p>
    </w:sdtContent>
  </w:sdt>
  <w:p w:rsidRDefault="003B0DF3" w:rsidP="003B0DF3" w:rsidR="003B0DF3">
    <w:pPr>
      <w:pStyle w:val="Zaglavlje"/>
      <w:jc w:val="right"/>
    </w:pPr>
    <w:r>
      <w:t>1 St-</w:t>
    </w:r>
    <w:r w:rsidR="00BD5231">
      <w:t>6375/16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201A3"/>
    <w:rsid w:val="000345F0"/>
    <w:rsid w:val="000D7C4E"/>
    <w:rsid w:val="002E6C3D"/>
    <w:rsid w:val="003006FE"/>
    <w:rsid w:val="00301E20"/>
    <w:rsid w:val="00335335"/>
    <w:rsid w:val="003B0DF3"/>
    <w:rsid w:val="0041782B"/>
    <w:rsid w:val="00521807"/>
    <w:rsid w:val="005647FD"/>
    <w:rsid w:val="00A260A3"/>
    <w:rsid w:val="00AA0548"/>
    <w:rsid w:val="00BC2ADD"/>
    <w:rsid w:val="00BD5231"/>
    <w:rsid w:val="00CA2B5B"/>
    <w:rsid w:val="00D3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D30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FF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0FF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0FF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0FF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D30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FF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0FF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0FF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0FF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6375</izvorni_sadrzaj>
    <derivirana_varijabla naziv="DomainObject.Predmet.Broj_1">6375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St-6375/2016</izvorni_sadrzaj>
    <derivirana_varijabla naziv="DomainObject.Predmet.OznakaBroj_1">St-6375/2016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 PODOVI d.o.o. u stečaju</izvorni_sadrzaj>
    <derivirana_varijabla naziv="DomainObject.Predmet.ProtustrankaFormated_1">  Stečajna masa iza PROJEKT PODOVI d.o.o. u stečaju</derivirana_varijabla>
  </DomainObject.Predmet.ProtustrankaFormated>
  <DomainObject.Predmet.ProtustrankaFormatedOIB>
    <izvorni_sadrzaj>  Stečajna masa iza PROJEKT PODOVI d.o.o. u stečaju, OIB 51332447312</izvorni_sadrzaj>
    <derivirana_varijabla naziv="DomainObject.Predmet.ProtustrankaFormatedOIB_1">  Stečajna masa iza PROJEKT PODOVI d.o.o. u stečaju, OIB 51332447312</derivirana_varijabla>
  </DomainObject.Predmet.ProtustrankaFormatedOIB>
  <DomainObject.Predmet.ProtustrankaFormatedWithAdress>
    <izvorni_sadrzaj> Stečajna masa iza PROJEKT PODOVI d.o.o. u stečaju, Ribnjak 52, 10000 Zagreb</izvorni_sadrzaj>
    <derivirana_varijabla naziv="DomainObject.Predmet.ProtustrankaFormatedWithAdress_1"> Stečajna masa iza PROJEKT PODOVI d.o.o. u stečaju, Ribnjak 52, 10000 Zagreb</derivirana_varijabla>
  </DomainObject.Predmet.ProtustrankaFormatedWithAdress>
  <DomainObject.Predmet.ProtustrankaFormatedWithAdressOIB>
    <izvorni_sadrzaj> Stečajna masa iza PROJEKT PODOVI d.o.o. u stečaju, OIB 51332447312, Ribnjak 52, 10000 Zagreb</izvorni_sadrzaj>
    <derivirana_varijabla naziv="DomainObject.Predmet.ProtustrankaFormatedWithAdressOIB_1"> Stečajna masa iza PROJEKT PODOVI d.o.o. u stečaju, OIB 51332447312, Ribnjak 52, 10000 Zagreb</derivirana_varijabla>
  </DomainObject.Predmet.ProtustrankaFormatedWithAdressOIB>
  <DomainObject.Predmet.ProtustrankaWithAdress>
    <izvorni_sadrzaj>Stečajna masa iza PROJEKT PODOVI d.o.o. u stečaju Ribnjak 52, 10000 Zagreb</izvorni_sadrzaj>
    <derivirana_varijabla naziv="DomainObject.Predmet.ProtustrankaWithAdress_1">Stečajna masa iza PROJEKT PODOVI d.o.o. u stečaju Ribnjak 52, 10000 Zagreb</derivirana_varijabla>
  </DomainObject.Predmet.ProtustrankaWithAdress>
  <DomainObject.Predmet.ProtustrankaWithAdressOIB>
    <izvorni_sadrzaj>Stečajna masa iza PROJEKT PODOVI d.o.o. u stečaju, OIB 51332447312, Ribnjak 52, 10000 Zagreb</izvorni_sadrzaj>
    <derivirana_varijabla naziv="DomainObject.Predmet.ProtustrankaWithAdressOIB_1">Stečajna masa iza PROJEKT PODOVI d.o.o. u stečaju, OIB 51332447312, Ribnjak 52, 10000 Zagreb</derivirana_varijabla>
  </DomainObject.Predmet.ProtustrankaWithAdressOIB>
  <DomainObject.Predmet.ProtustrankaNazivFormated>
    <izvorni_sadrzaj>Stečajna masa iza PROJEKT PODOVI d.o.o. u stečaju</izvorni_sadrzaj>
    <derivirana_varijabla naziv="DomainObject.Predmet.ProtustrankaNazivFormated_1">Stečajna masa iza PROJEKT PODOVI d.o.o. u stečaju</derivirana_varijabla>
  </DomainObject.Predmet.ProtustrankaNazivFormated>
  <DomainObject.Predmet.ProtustrankaNazivFormatedOIB>
    <izvorni_sadrzaj>Stečajna masa iza PROJEKT PODOVI d.o.o. u stečaju, OIB 51332447312</izvorni_sadrzaj>
    <derivirana_varijabla naziv="DomainObject.Predmet.ProtustrankaNazivFormatedOIB_1">Stečajna masa iza PROJEKT PODOVI d.o.o. u stečaju, OIB 51332447312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 Područni ured Zagreb zastupanog po punomoćniku Županijsko državno odvjetništvo u Zagrebu</izvorni_sadrzaj>
    <derivirana_varijabla naziv="DomainObject.Predmet.StrankaFormated_1">  FINA Regionalni centar Zagreb; Ministarstvo financija RH,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Ministarstvo financija RH, Porezna uprava, Područni ured Zagreb, OIB 18683136487 zastupanog po punomoćniku Županijsko državno odvjetništvo u Zagrebu</izvorni_sadrzaj>
    <derivirana_varijabla naziv="DomainObject.Predmet.StrankaFormatedOIB_1">  FINA Regionalni centar Zagreb, OIB 85821130368; Ministarstvo financija RH,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1995.1, 10000 Zagreb; Ministarstvo financija RH, Porezna uprava,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1995.1, 10000 Zagreb; Ministarstvo financija RH,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1995.1, 10000 Zagreb; Ministarstvo financija RH, Porezna uprava,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1995.1, 10000 Zagreb; Ministarstvo financija RH,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1995.1,10000 Zagreb,Ministarstvo financija RH, Porezna uprava, Područni ured Zagreb Av. Dubrovnik 32,10000 Zagreb</izvorni_sadrzaj>
    <derivirana_varijabla naziv="DomainObject.Predmet.StrankaWithAdress_1">FINA Regionalni centar Zagreb Trg svibanjskih žrtava 1995.1,10000 Zagreb,Ministarstvo financija RH, Porezna uprava, Područni ured Zagreb Av. Dubrovnik 32,10000 Zagreb</derivirana_varijabla>
  </DomainObject.Predmet.StrankaWithAdress>
  <DomainObject.Predmet.StrankaWithAdressOIB>
    <izvorni_sadrzaj>FINA Regionalni centar Zagreb, OIB 85821130368, Trg svibanjskih žrtava 1995.1,10000 Zagreb,Ministarstvo financija RH, Porezna uprava, Područni ured Zagreb, OIB 18683136487, Av. Dubrovnik 32,10000 Zagreb</izvorni_sadrzaj>
    <derivirana_varijabla naziv="DomainObject.Predmet.StrankaWithAdressOIB_1">FINA Regionalni centar Zagreb, OIB 85821130368, Trg svibanjskih žrtava 1995.1,10000 Zagreb,Ministarstvo financija RH, Porezna uprava, Područni ured Zagreb, OIB 18683136487, Av. Dubrovnik 32,10000 Zagreb</derivirana_varijabla>
  </DomainObject.Predmet.StrankaWithAdressOIB>
  <DomainObject.Predmet.StrankaNazivFormated>
    <izvorni_sadrzaj>FINA Regionalni centar Zagreb,Ministarstvo financija RH, Porezna uprava, Područni ured Zagreb</izvorni_sadrzaj>
    <derivirana_varijabla naziv="DomainObject.Predmet.StrankaNazivFormated_1">FINA Regionalni centar Zagreb,Ministarstvo financija RH, Porezna uprava, Područni ured Zagreb</derivirana_varijabla>
  </DomainObject.Predmet.StrankaNazivFormated>
  <DomainObject.Predmet.StrankaNazivFormatedOIB>
    <izvorni_sadrzaj>FINA Regionalni centar Zagreb, OIB 85821130368,Ministarstvo financija RH, Porezna uprava, Područni ured Zagreb, OIB 18683136487</izvorni_sadrzaj>
    <derivirana_varijabla naziv="DomainObject.Predmet.StrankaNazivFormatedOIB_1">FINA Regionalni centar Zagreb, OIB 85821130368,Ministarstvo financija RH,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 RH,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Ministarstvo financija RH,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 RH,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 RH,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Ministarstvo financija RH, Porezna uprava,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1995.1, 10000 Zagreb</item>
      <item>Ministarstvo financija RH,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Ministarstvo financija RH,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1995.1, 10000 Zagreb</item>
      <item>Ministarstvo financija RH,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 RH, Porezna uprava, Područni ured Zagreb</item>
    </izvorni_sadrzaj>
    <derivirana_varijabla naziv="DomainObject.Predmet.StrankaListNazivFormated_1">
      <item>FINA Regionalni centar Zagreb</item>
      <item>Ministarstvo financija RH,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 Područni ured Zagreb, OIB 18683136487</item>
    </izvorni_sadrzaj>
    <derivirana_varijabla naziv="DomainObject.Predmet.StrankaListNazivFormatedOIB_1">
      <item>FINA Regionalni centar Zagreb, OIB 85821130368</item>
      <item>Ministarstvo financija RH, Porezna uprava, Područni ured Zagreb, OIB 18683136487</item>
    </derivirana_varijabla>
  </DomainObject.Predmet.StrankaListNazivFormatedOIB>
  <DomainObject.Predmet.ProtuStrankaListFormated>
    <izvorni_sadrzaj>
      <item>Stečajna masa iza PROJEKT PODOVI d.o.o. u stečaju</item>
    </izvorni_sadrzaj>
    <derivirana_varijabla naziv="DomainObject.Predmet.ProtuStrankaListFormated_1">
      <item>Stečajna masa iza PROJEKT PODOVI d.o.o. u stečaju</item>
    </derivirana_varijabla>
  </DomainObject.Predmet.ProtuStrankaListFormated>
  <DomainObject.Predmet.ProtuStrankaListFormatedOIB>
    <izvorni_sadrzaj>
      <item>Stečajna masa iza PROJEKT PODOVI d.o.o. u stečaju, OIB 51332447312</item>
    </izvorni_sadrzaj>
    <derivirana_varijabla naziv="DomainObject.Predmet.ProtuStrankaListFormatedOIB_1">
      <item>Stečajna masa iza PROJEKT PODOVI d.o.o. u stečaju, OIB 51332447312</item>
    </derivirana_varijabla>
  </DomainObject.Predmet.ProtuStrankaListFormatedOIB>
  <DomainObject.Predmet.ProtuStrankaListFormatedWithAdress>
    <izvorni_sadrzaj>
      <item>Stečajna masa iza PROJEKT PODOVI d.o.o. u stečaju, Ribnjak 52, 10000 Zagreb</item>
    </izvorni_sadrzaj>
    <derivirana_varijabla naziv="DomainObject.Predmet.ProtuStrankaListFormatedWithAdress_1">
      <item>Stečajna masa iza PROJEKT PODOVI d.o.o. u stečaju, Ribnjak 52, 10000 Zagreb</item>
    </derivirana_varijabla>
  </DomainObject.Predmet.ProtuStrankaListFormatedWithAdress>
  <DomainObject.Predmet.ProtuStrankaListFormatedWithAdressOIB>
    <izvorni_sadrzaj>
      <item>Stečajna masa iza PROJEKT PODOVI d.o.o. u stečaju, OIB 51332447312, Ribnjak 52, 10000 Zagreb</item>
    </izvorni_sadrzaj>
    <derivirana_varijabla naziv="DomainObject.Predmet.ProtuStrankaListFormatedWithAdressOIB_1">
      <item>Stečajna masa iza PROJEKT PODOVI d.o.o. u stečaju, OIB 51332447312, Ribnjak 52, 10000 Zagreb</item>
    </derivirana_varijabla>
  </DomainObject.Predmet.ProtuStrankaListFormatedWithAdressOIB>
  <DomainObject.Predmet.ProtuStrankaListNazivFormated>
    <izvorni_sadrzaj>
      <item>Stečajna masa iza PROJEKT PODOVI d.o.o. u stečaju</item>
    </izvorni_sadrzaj>
    <derivirana_varijabla naziv="DomainObject.Predmet.ProtuStrankaListNazivFormated_1">
      <item>Stečajna masa iza PROJEKT PODOVI d.o.o. u stečaju</item>
    </derivirana_varijabla>
  </DomainObject.Predmet.ProtuStrankaListNazivFormated>
  <DomainObject.Predmet.ProtuStrankaListNazivFormatedOIB>
    <izvorni_sadrzaj>
      <item>Stečajna masa iza PROJEKT PODOVI d.o.o. u stečaju, OIB 51332447312</item>
    </izvorni_sadrzaj>
    <derivirana_varijabla naziv="DomainObject.Predmet.ProtuStrankaListNazivFormatedOIB_1">
      <item>Stečajna masa iza PROJEKT PODOVI d.o.o. u stečaju, OIB 51332447312</item>
    </derivirana_varijabla>
  </DomainObject.Predmet.ProtuStrankaListNazivFormatedOIB>
  <DomainObject.Predmet.OstaliListFormated>
    <izvorni_sadrzaj>
      <item>David Vidrih</item>
      <item>Joško Vidrih</item>
      <item>Ivan Hrgović</item>
      <item>Županijsko državno odvjetništvo u Zagrebu punomoćnik sudionika u postupku Ministarstvo financija RH, Porezna uprava, Područni ured Zagreb</item>
    </izvorni_sadrzaj>
    <derivirana_varijabla naziv="DomainObject.Predmet.OstaliListFormated_1">
      <item>David Vidrih</item>
      <item>Joško Vidrih</item>
      <item>Ivan Hrgović</item>
      <item>Županijsko državno odvjetništvo u Zagrebu punomoćnik sudionika u postupku Ministarstvo financija RH, Porezna uprava, Područni ured Zagreb</item>
    </derivirana_varijabla>
  </DomainObject.Predmet.OstaliListFormated>
  <DomainObject.Predmet.OstaliListFormatedOIB>
    <izvorni_sadrzaj>
      <item>David Vidrih</item>
      <item>Joško Vidrih</item>
      <item>Ivan Hrgović, OIB 59243679526</item>
      <item>Županijsko državno odvjetništvo u Zagrebu, OIB 16488001145 punomoćnik sudionika u postupku Ministarstvo financija RH, Porezna uprava, Područni ured Zagreb</item>
    </izvorni_sadrzaj>
    <derivirana_varijabla naziv="DomainObject.Predmet.OstaliListFormatedOIB_1">
      <item>David Vidrih</item>
      <item>Joško Vidrih</item>
      <item>Ivan Hrgović, OIB 59243679526</item>
      <item>Županijsko državno odvjetništvo u Zagrebu, OIB 16488001145 punomoćnik sudionika u postupku Ministarstvo financija RH, Porezna uprava, Područni ured Zagreb</item>
    </derivirana_varijabla>
  </DomainObject.Predmet.OstaliListFormatedOIB>
  <DomainObject.Predmet.OstaliListFormatedWithAdress>
    <izvorni_sadrzaj>
      <item>David Vidrih, Tacenska cesta 155, 1000 Ljubljana</item>
      <item>Joško Vidrih, Tacenska 155, Ljubljana</item>
      <item>Ivan Hrgović, Sigetečka 4, 10000 Zagreb</item>
      <item>Županijsko državno odvjetništvo u Zagrebu, Savska cesta 41, 10000 Zagreb punomoćnik sudionika u postupku Ministarstvo financija RH, Porezna uprava, Područni ured Zagreb</item>
    </izvorni_sadrzaj>
    <derivirana_varijabla naziv="DomainObject.Predmet.OstaliListFormatedWithAdress_1">
      <item>David Vidrih, Tacenska cesta 155, 1000 Ljubljana</item>
      <item>Joško Vidrih, Tacenska 155, Ljubljana</item>
      <item>Ivan Hrgović, Sigetečka 4, 10000 Zagreb</item>
      <item>Županijsko državno odvjetništvo u Zagrebu, Savska cesta 41, 10000 Zagreb punomoćnik sudionika u postupku Ministarstvo financija RH, Porezna uprava, Područni ured Zagreb</item>
    </derivirana_varijabla>
  </DomainObject.Predmet.OstaliListFormatedWithAdress>
  <DomainObject.Predmet.OstaliListFormatedWithAdressOIB>
    <izvorni_sadrzaj>
      <item>David Vidrih, Tacenska cesta 155, 1000 Ljubljana</item>
      <item>Joško Vidrih, Tacenska 155, Ljubljana</item>
      <item>Ivan Hrgović, OIB 59243679526, Sigetečka 4, 10000 Zagreb</item>
      <item>Županijsko državno odvjetništvo u Zagrebu, OIB 16488001145, Savska cesta 41, 10000 Zagreb punomoćnik sudionika u postupku Ministarstvo financija RH, Porezna uprava, Područni ured Zagreb</item>
    </izvorni_sadrzaj>
    <derivirana_varijabla naziv="DomainObject.Predmet.OstaliListFormatedWithAdressOIB_1">
      <item>David Vidrih, Tacenska cesta 155, 1000 Ljubljana</item>
      <item>Joško Vidrih, Tacenska 155, Ljubljana</item>
      <item>Ivan Hrgović, OIB 59243679526, Sigetečka 4, 10000 Zagreb</item>
      <item>Županijsko državno odvjetništvo u Zagrebu, OIB 16488001145, Savska cesta 41, 10000 Zagreb punomoćnik sudionika u postupku Ministarstvo financija RH, Porezna uprava, Područni ured Zagreb</item>
    </derivirana_varijabla>
  </DomainObject.Predmet.OstaliListFormatedWithAdressOIB>
  <DomainObject.Predmet.OstaliListNazivFormated>
    <izvorni_sadrzaj>
      <item>David Vidrih</item>
      <item>Joško Vidrih</item>
      <item>Ivan Hrgović</item>
      <item>Županijsko državno odvjetništvo u Zagrebu</item>
    </izvorni_sadrzaj>
    <derivirana_varijabla naziv="DomainObject.Predmet.OstaliListNazivFormated_1">
      <item>David Vidrih</item>
      <item>Joško Vidrih</item>
      <item>Ivan Hrgović</item>
      <item>Županijsko državno odvjetništvo u Zagrebu</item>
    </derivirana_varijabla>
  </DomainObject.Predmet.OstaliListNazivFormated>
  <DomainObject.Predmet.OstaliListNazivFormatedOIB>
    <izvorni_sadrzaj>
      <item>David Vidrih</item>
      <item>Joško Vidrih</item>
      <item>Ivan Hrgović, OIB 59243679526</item>
      <item>Županijsko državno odvjetništvo u Zagrebu, OIB 16488001145</item>
    </izvorni_sadrzaj>
    <derivirana_varijabla naziv="DomainObject.Predmet.OstaliListNazivFormatedOIB_1">
      <item>David Vidrih</item>
      <item>Joško Vidrih</item>
      <item>Ivan Hrgović, OIB 59243679526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PROJEKT PODOVI d.o.o. u stečaju</izvorni_sadrzaj>
    <derivirana_varijabla naziv="DomainObject.Predmet.ProtustrankaIDrugi_1">Stečajna masa iza PROJEKT PODOVI d.o.o. u stečaju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Stečajna masa iza PROJEKT PODOVI d.o.o. u stečaju, OIB 51332447312, Ribnjak 52, 10000 Zagreb</izvorni_sadrzaj>
    <derivirana_varijabla naziv="DomainObject.Predmet.ProtustrankaIDrugiAdressOIB_1">Stečajna masa iza PROJEKT PODOVI d.o.o. u stečaju, OIB 51332447312, Ribnjak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Vidrih</item>
      <item>FINA Regionalni centar Zagreb</item>
      <item>Joško Vidrih</item>
      <item>Ivan Hrgović</item>
      <item>Ministarstvo financija RH, Porezna uprava, Područni ured Zagreb</item>
      <item>Županijsko državno odvjetništvo u Zagrebu</item>
      <item>Stečajna masa iza PROJEKT PODOVI d.o.o. u stečaju</item>
    </izvorni_sadrzaj>
    <derivirana_varijabla naziv="DomainObject.Predmet.SudioniciListNaziv_1">
      <item>David Vidrih</item>
      <item>FINA Regionalni centar Zagreb</item>
      <item>Joško Vidrih</item>
      <item>Ivan Hrgović</item>
      <item>Ministarstvo financija RH, Porezna uprava, Područni ured Zagreb</item>
      <item>Županijsko državno odvjetništvo u Zagrebu</item>
      <item>Stečajna masa iza PROJEKT PODOVI d.o.o. u stečaju</item>
    </derivirana_varijabla>
  </DomainObject.Predmet.SudioniciListNaziv>
  <DomainObject.Predmet.SudioniciListAdressOIB>
    <izvorni_sadrzaj>
      <item>David Vidrih, Tacenska cesta 155,1000 Ljubljana</item>
      <item>FINA Regionalni centar Zagreb, OIB 85821130368, Trg svibanjskih žrtava 1995.1,10000 Zagreb</item>
      <item>Joško Vidrih, Tacenska 155,Ljubljana</item>
      <item>Ivan Hrgović, OIB 59243679526, Sigetečka 4,10000 Zagreb</item>
      <item>Ministarstvo financija RH, Porezna uprava, Područni ured Zagreb, OIB 18683136487, Av. Dubrovnik 32,10000 Zagreb</item>
      <item>Županijsko državno odvjetništvo u Zagrebu, OIB 16488001145, Savska cesta 41,10000 Zagreb</item>
      <item>Stečajna masa iza PROJEKT PODOVI d.o.o. u stečaju, OIB 51332447312, Ribnjak 52,10000 Zagreb</item>
    </izvorni_sadrzaj>
    <derivirana_varijabla naziv="DomainObject.Predmet.SudioniciListAdressOIB_1">
      <item>David Vidrih, Tacenska cesta 155,1000 Ljubljana</item>
      <item>FINA Regionalni centar Zagreb, OIB 85821130368, Trg svibanjskih žrtava 1995.1,10000 Zagreb</item>
      <item>Joško Vidrih, Tacenska 155,Ljubljana</item>
      <item>Ivan Hrgović, OIB 59243679526, Sigetečka 4,10000 Zagreb</item>
      <item>Ministarstvo financija RH, Porezna uprava, Područni ured Zagreb, OIB 18683136487, Av. Dubrovnik 32,10000 Zagreb</item>
      <item>Županijsko državno odvjetništvo u Zagrebu, OIB 16488001145, Savska cesta 41,10000 Zagreb</item>
      <item>Stečajna masa iza PROJEKT PODOVI d.o.o. u stečaju, OIB 51332447312, Ribnjak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null</item>
      <item>, OIB 59243679526</item>
      <item>, OIB 18683136487</item>
      <item>, OIB 16488001145</item>
      <item>, OIB 51332447312</item>
    </izvorni_sadrzaj>
    <derivirana_varijabla naziv="DomainObject.Predmet.SudioniciListNazivOIB_1">
      <item>, OIB null</item>
      <item>, OIB 85821130368</item>
      <item>, OIB null</item>
      <item>, OIB 59243679526</item>
      <item>, OIB 18683136487</item>
      <item>, OIB 16488001145</item>
      <item>, OIB 51332447312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1399</properties:Characters>
  <properties:Lines>63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2018-09-17T11:53:00Z</dcterms:created>
  <dc:creator>Draženka Prpić</dc:creator>
  <cp:lastModifiedBy>Draženka Prpić</cp:lastModifiedBy>
  <cp:lastPrinted>2018-09-17T11:56:00Z</cp:lastPrinted>
  <dcterms:modified xmlns:xsi="http://www.w3.org/2001/XMLSchema-instance" xsi:type="dcterms:W3CDTF">2018-09-17T11:57:00Z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(St-6375-16.docx)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