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1357" w14:paraId="ffb1357" w:rsidRDefault="00702624" w:rsidP="00702624" w:rsidR="0070262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2624" w:rsidP="00702624" w:rsidR="0070262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02624" w:rsidP="00702624" w:rsidR="0070262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02624" w:rsidP="00702624" w:rsidR="0070262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02624" w:rsidP="00702624" w:rsidR="0070262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02624" w:rsidP="00702624" w:rsidR="0070262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702624" w:rsidP="00702624" w:rsidR="00702624">
      <w:pPr>
        <w:jc w:val="center"/>
        <w:rPr>
          <w:rFonts w:cs="Times New Roman" w:eastAsia="Times New Roman"/>
          <w:szCs w:val="24"/>
        </w:rPr>
      </w:pPr>
    </w:p>
    <w:p w:rsidRDefault="00702624" w:rsidP="00702624" w:rsidR="0070262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702624" w:rsidP="00702624" w:rsidR="00702624">
      <w:pPr>
        <w:rPr>
          <w:rFonts w:cs="Times New Roman" w:eastAsia="Times New Roman"/>
          <w:szCs w:val="24"/>
        </w:rPr>
      </w:pPr>
    </w:p>
    <w:p w:rsidRDefault="00702624" w:rsidP="00702624" w:rsidR="007026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ILIJA GRADNJA j. d. o. o. Umag, Vladimira Nazora 5, OIB 39641775357, MBS 040300641</w:t>
      </w:r>
      <w:r>
        <w:rPr>
          <w:rFonts w:cs="Times New Roman" w:eastAsia="Times New Roman"/>
          <w:szCs w:val="24"/>
        </w:rPr>
        <w:t>, 5. srpnja 2018.</w:t>
      </w:r>
    </w:p>
    <w:p w:rsidRDefault="00702624" w:rsidP="00702624" w:rsidR="00702624">
      <w:pPr>
        <w:rPr>
          <w:rFonts w:cs="Times New Roman" w:eastAsia="Times New Roman"/>
          <w:szCs w:val="24"/>
        </w:rPr>
      </w:pPr>
    </w:p>
    <w:p w:rsidRDefault="00702624" w:rsidP="00702624" w:rsidR="0070262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702624" w:rsidP="00702624" w:rsidR="00702624">
      <w:pPr>
        <w:rPr>
          <w:rFonts w:cs="Times New Roman" w:eastAsia="Times New Roman"/>
          <w:szCs w:val="24"/>
        </w:rPr>
      </w:pPr>
    </w:p>
    <w:p w:rsidRDefault="00702624" w:rsidP="00702624" w:rsidR="007026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>
        <w:rPr>
          <w:rFonts w:cs="Times New Roman" w:eastAsia="Times New Roman"/>
        </w:rPr>
        <w:t>ILIJA GRADNJA j. d. o. o. Umag, Vladimira Nazora 5, OIB 39641775357, MBS 040300641</w:t>
      </w:r>
      <w:r>
        <w:rPr>
          <w:rFonts w:cs="Times New Roman" w:eastAsia="Times New Roman"/>
          <w:szCs w:val="24"/>
        </w:rPr>
        <w:t>.</w:t>
      </w:r>
    </w:p>
    <w:p w:rsidRDefault="00702624" w:rsidP="00702624" w:rsidR="00702624">
      <w:pPr>
        <w:rPr>
          <w:rFonts w:cs="Times New Roman" w:eastAsia="Times New Roman"/>
          <w:szCs w:val="24"/>
        </w:rPr>
      </w:pPr>
    </w:p>
    <w:p w:rsidRDefault="00702624" w:rsidP="00702624" w:rsidR="00702624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>
        <w:t>Marina Mamić iz Zagreba, Kruge 9, OIB 12021589075</w:t>
      </w:r>
      <w:r w:rsidRPr="00294848">
        <w:t>.</w:t>
      </w:r>
    </w:p>
    <w:p w:rsidRDefault="00702624" w:rsidP="00702624" w:rsidR="00702624" w:rsidRPr="00294848">
      <w:pPr>
        <w:rPr>
          <w:rFonts w:cs="Times New Roman" w:eastAsia="Times New Roman"/>
          <w:szCs w:val="20"/>
        </w:rPr>
      </w:pPr>
    </w:p>
    <w:p w:rsidRDefault="00702624" w:rsidP="00702624" w:rsidR="007026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>ILIJA GRADNJA j. d. o. o. Umag, Vladimira Nazora 5, OIB 39641775357, MBS 040300641</w:t>
      </w:r>
      <w:r>
        <w:rPr>
          <w:rFonts w:cs="Times New Roman" w:eastAsia="Times New Roman"/>
          <w:szCs w:val="24"/>
        </w:rPr>
        <w:t>.</w:t>
      </w:r>
    </w:p>
    <w:p w:rsidRDefault="00702624" w:rsidP="00702624" w:rsidR="00702624">
      <w:pPr>
        <w:ind w:firstLine="709"/>
        <w:rPr>
          <w:rFonts w:cs="Times New Roman" w:eastAsia="Times New Roman"/>
          <w:szCs w:val="24"/>
        </w:rPr>
      </w:pPr>
    </w:p>
    <w:p w:rsidRDefault="00702624" w:rsidP="00702624" w:rsidR="007026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>ILIJA GRADNJA j. d. o. o. Umag, Vladimira Nazora 5, OIB 39641775357, MBS 040300641</w:t>
      </w:r>
      <w:r>
        <w:rPr>
          <w:rFonts w:cs="Times New Roman" w:eastAsia="Times New Roman"/>
          <w:szCs w:val="24"/>
        </w:rPr>
        <w:t>.</w:t>
      </w:r>
    </w:p>
    <w:p w:rsidRDefault="00702624" w:rsidP="00702624" w:rsidR="00702624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702624" w:rsidP="00702624" w:rsidR="00702624">
      <w:pPr>
        <w:rPr>
          <w:rFonts w:cs="Times New Roman" w:eastAsia="Times New Roman"/>
          <w:szCs w:val="24"/>
        </w:rPr>
      </w:pPr>
    </w:p>
    <w:p w:rsidRDefault="00702624" w:rsidP="00702624" w:rsidR="00702624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702624" w:rsidP="00702624" w:rsidR="00702624">
      <w:pPr>
        <w:ind w:firstLine="708"/>
        <w:rPr>
          <w:rFonts w:cs="Times New Roman" w:eastAsia="Times New Roman"/>
          <w:szCs w:val="24"/>
        </w:rPr>
      </w:pPr>
    </w:p>
    <w:p w:rsidRDefault="00702624" w:rsidP="00702624" w:rsidR="007026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23. travnja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ILIJA GRADNJA j. d. o. o. Umag, Vladimira Nazora 5, OIB 39641775357, MBS 040300641</w:t>
      </w:r>
      <w:r>
        <w:rPr>
          <w:rFonts w:cs="Times New Roman" w:eastAsia="Times New Roman"/>
          <w:szCs w:val="24"/>
        </w:rPr>
        <w:t>.</w:t>
      </w:r>
    </w:p>
    <w:p w:rsidRDefault="00702624" w:rsidP="00702624" w:rsidR="00702624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20. travnja 2018. imao neizvršene osnove za plaćanje u neprekinutom razdoblju od 120 dana u ukupnom iznosu 10.736,67 kn) i da za dužnika nisu ispunjene pretpostavke za pokretanje drugog postupka radi brisanja iz sudskog registra, što je utvrđeno uvidom u zahtjev Financijske agencije i izvadak iz sudskog registra za dužnika (listovi 1-4 spisa)</w:t>
      </w:r>
      <w:r>
        <w:rPr>
          <w:rFonts w:eastAsiaTheme="minorHAnsi"/>
          <w:lang w:eastAsia="en-US"/>
        </w:rPr>
        <w:t>, sud je, sukladno čl. 430. SZ-a, 26. travnja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St-136/2018-3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702624" w:rsidP="00702624" w:rsidR="007026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702624" w:rsidP="00702624" w:rsidR="007026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702624" w:rsidP="00702624" w:rsidR="00702624">
      <w:pPr>
        <w:rPr>
          <w:rFonts w:cs="Times New Roman" w:eastAsia="Times New Roman"/>
          <w:szCs w:val="24"/>
        </w:rPr>
      </w:pPr>
    </w:p>
    <w:p w:rsidRDefault="00702624" w:rsidP="00702624" w:rsidR="0070262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5. srpnja 2018. </w:t>
      </w:r>
    </w:p>
    <w:p w:rsidRDefault="00702624" w:rsidP="00702624" w:rsidR="00702624">
      <w:pPr>
        <w:rPr>
          <w:rFonts w:cs="Times New Roman" w:eastAsia="Times New Roman"/>
          <w:szCs w:val="24"/>
        </w:rPr>
      </w:pPr>
    </w:p>
    <w:p w:rsidRDefault="00702624" w:rsidP="00702624" w:rsidR="0070262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702624" w:rsidP="00702624" w:rsidR="0070262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702624" w:rsidP="00702624" w:rsidR="00702624">
      <w:pPr>
        <w:jc w:val="left"/>
        <w:rPr>
          <w:rFonts w:cs="Times New Roman" w:eastAsia="Times New Roman"/>
          <w:szCs w:val="24"/>
        </w:rPr>
      </w:pPr>
    </w:p>
    <w:p w:rsidRDefault="00702624" w:rsidP="00702624" w:rsidR="00702624">
      <w:pPr>
        <w:jc w:val="left"/>
        <w:rPr>
          <w:rFonts w:cs="Times New Roman" w:eastAsia="Times New Roman"/>
          <w:szCs w:val="24"/>
        </w:rPr>
      </w:pPr>
    </w:p>
    <w:p w:rsidRDefault="00702624" w:rsidP="00702624" w:rsidR="0070262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02624" w:rsidP="00702624" w:rsidR="0070262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702624" w:rsidP="00702624" w:rsidR="007026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702624" w:rsidP="00702624" w:rsidR="00702624">
      <w:pPr>
        <w:rPr>
          <w:rFonts w:cs="Times New Roman" w:eastAsia="Times New Roman"/>
          <w:szCs w:val="24"/>
        </w:rPr>
      </w:pPr>
    </w:p>
    <w:p w:rsidRDefault="00702624" w:rsidP="00702624" w:rsidR="00702624" w:rsidRPr="005D578C">
      <w:pPr>
        <w:rPr>
          <w:rFonts w:cs="Times New Roman" w:eastAsia="Times New Roman"/>
          <w:szCs w:val="24"/>
        </w:rPr>
      </w:pPr>
    </w:p>
    <w:p w:rsidRDefault="00702624" w:rsidP="00702624" w:rsidR="007026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02624" w:rsidP="00702624" w:rsidR="007026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02624" w:rsidP="00702624" w:rsidR="00702624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ILIJA GRADNJA j. d. o. o. Umag, Vladimira Nazora 5,</w:t>
      </w:r>
    </w:p>
    <w:p w:rsidRDefault="00702624" w:rsidP="00702624" w:rsidR="0070262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702624" w:rsidP="00702624" w:rsidR="007026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02624" w:rsidP="00702624" w:rsidR="00702624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>
        <w:t xml:space="preserve">Marina Mamić, Zagreb, Kruge 9, </w:t>
      </w:r>
    </w:p>
    <w:p w:rsidRDefault="00702624" w:rsidP="00702624" w:rsidR="0070262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02624" w:rsidP="00702624" w:rsidR="007026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02624" w:rsidP="00702624" w:rsidR="007026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02624" w:rsidP="00702624" w:rsidR="00702624"/>
    <w:p w:rsidRDefault="00702624" w:rsidP="00702624" w:rsidR="00702624"/>
    <w:p w:rsidRDefault="00702624" w:rsidP="00702624" w:rsidR="00702624"/>
    <w:p w:rsidRDefault="00702624" w:rsidP="00702624" w:rsidR="00702624"/>
    <w:p w:rsidRDefault="00702624" w:rsidP="00702624" w:rsidR="00702624"/>
    <w:p w:rsidRDefault="00702624" w:rsidP="00702624" w:rsidR="00702624"/>
    <w:p w:rsidRDefault="00702624" w:rsidP="00702624" w:rsidR="00702624"/>
    <w:p w:rsidRDefault="00E85AAC" w:rsidR="00E85AAC"/>
    <w:sectPr w:rsidSect="00A6778E" w:rsidR="00E85AA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624" w:rsidP="00702624" w:rsidR="00702624">
      <w:r>
        <w:separator/>
      </w:r>
    </w:p>
  </w:endnote>
  <w:endnote w:id="0" w:type="continuationSeparator">
    <w:p w:rsidRDefault="00702624" w:rsidP="00702624" w:rsidR="00702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624" w:rsidP="00702624" w:rsidR="00702624">
      <w:r>
        <w:separator/>
      </w:r>
    </w:p>
  </w:footnote>
  <w:footnote w:id="0" w:type="continuationSeparator">
    <w:p w:rsidRDefault="00702624" w:rsidP="00702624" w:rsidR="00702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702624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8CF">
          <w:rPr>
            <w:noProof/>
          </w:rPr>
          <w:t>2</w:t>
        </w:r>
        <w:r>
          <w:fldChar w:fldCharType="end"/>
        </w:r>
        <w:r>
          <w:tab/>
        </w:r>
        <w:r>
          <w:tab/>
          <w:t>12 St-136</w:t>
        </w:r>
        <w:r w:rsidRPr="00BA5FCC">
          <w:t>/2018-</w:t>
        </w:r>
        <w:r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624" w:rsidR="00A6778E">
    <w:pPr>
      <w:pStyle w:val="Zaglavlje"/>
    </w:pPr>
    <w:r>
      <w:tab/>
    </w:r>
    <w:r>
      <w:tab/>
      <w:t>12 St-136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624"/>
    <w:rsid w:val="003458CF"/>
    <w:rsid w:val="00702624"/>
    <w:rsid w:val="00E8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62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26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262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26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262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26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262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5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8C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458C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458C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458C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62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26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262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26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262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26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262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5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8C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458C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458C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458C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ILIJA GRADNJA j.d.o.o. UMAG</izvorni_sadrzaj>
    <derivirana_varijabla naziv="DomainObject.Predmet.ProtustrankaFormated_1">  ILIJA GRADNJA j.d.o.o. UMAG</derivirana_varijabla>
  </DomainObject.Predmet.ProtustrankaFormated>
  <DomainObject.Predmet.ProtustrankaFormatedOIB>
    <izvorni_sadrzaj>  ILIJA GRADNJA j.d.o.o. UMAG, OIB 39641775357</izvorni_sadrzaj>
    <derivirana_varijabla naziv="DomainObject.Predmet.ProtustrankaFormatedOIB_1">  ILIJA GRADNJA j.d.o.o. UMAG, OIB 39641775357</derivirana_varijabla>
  </DomainObject.Predmet.ProtustrankaFormatedOIB>
  <DomainObject.Predmet.ProtustrankaFormatedWithAdress>
    <izvorni_sadrzaj> ILIJA GRADNJA j.d.o.o. UMAG, Vladimira Nazora 5, 52470 Umag</izvorni_sadrzaj>
    <derivirana_varijabla naziv="DomainObject.Predmet.ProtustrankaFormatedWithAdress_1"> ILIJA GRADNJA j.d.o.o. UMAG, Vladimira Nazora 5, 52470 Umag</derivirana_varijabla>
  </DomainObject.Predmet.ProtustrankaFormatedWithAdress>
  <DomainObject.Predmet.ProtustrankaFormatedWithAdressOIB>
    <izvorni_sadrzaj> ILIJA GRADNJA j.d.o.o. UMAG, OIB 39641775357, Vladimira Nazora 5, 52470 Umag</izvorni_sadrzaj>
    <derivirana_varijabla naziv="DomainObject.Predmet.ProtustrankaFormatedWithAdressOIB_1"> ILIJA GRADNJA j.d.o.o. UMAG, OIB 39641775357, Vladimira Nazora 5, 52470 Umag</derivirana_varijabla>
  </DomainObject.Predmet.ProtustrankaFormatedWithAdressOIB>
  <DomainObject.Predmet.ProtustrankaWithAdress>
    <izvorni_sadrzaj>ILIJA GRADNJA j.d.o.o. UMAG Vladimira Nazora 5, 52470 Umag</izvorni_sadrzaj>
    <derivirana_varijabla naziv="DomainObject.Predmet.ProtustrankaWithAdress_1">ILIJA GRADNJA j.d.o.o. UMAG Vladimira Nazora 5, 52470 Umag</derivirana_varijabla>
  </DomainObject.Predmet.ProtustrankaWithAdress>
  <DomainObject.Predmet.ProtustrankaWithAdressOIB>
    <izvorni_sadrzaj>ILIJA GRADNJA j.d.o.o. UMAG, OIB 39641775357, Vladimira Nazora 5, 52470 Umag</izvorni_sadrzaj>
    <derivirana_varijabla naziv="DomainObject.Predmet.ProtustrankaWithAdressOIB_1">ILIJA GRADNJA j.d.o.o. UMAG, OIB 39641775357, Vladimira Nazora 5, 52470 Umag</derivirana_varijabla>
  </DomainObject.Predmet.ProtustrankaWithAdressOIB>
  <DomainObject.Predmet.ProtustrankaNazivFormated>
    <izvorni_sadrzaj>ILIJA GRADNJA j.d.o.o. UMAG</izvorni_sadrzaj>
    <derivirana_varijabla naziv="DomainObject.Predmet.ProtustrankaNazivFormated_1">ILIJA GRADNJA j.d.o.o. UMAG</derivirana_varijabla>
  </DomainObject.Predmet.ProtustrankaNazivFormated>
  <DomainObject.Predmet.ProtustrankaNazivFormatedOIB>
    <izvorni_sadrzaj>ILIJA GRADNJA j.d.o.o. UMAG, OIB 39641775357</izvorni_sadrzaj>
    <derivirana_varijabla naziv="DomainObject.Predmet.ProtustrankaNazivFormatedOIB_1">ILIJA GRADNJA j.d.o.o. UMAG, OIB 39641775357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10736.67</izvorni_sadrzaj>
    <derivirana_varijabla naziv="DomainObject.Predmet.TrenutnaVrijednost_1">10736.67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ILIJA GRADNJA j.d.o.o. UMAG</item>
    </izvorni_sadrzaj>
    <derivirana_varijabla naziv="DomainObject.Predmet.ProtuStrankaListFormated_1">
      <item>ILIJA GRADNJA j.d.o.o. UMAG</item>
    </derivirana_varijabla>
  </DomainObject.Predmet.ProtuStrankaListFormated>
  <DomainObject.Predmet.ProtuStrankaListFormatedOIB>
    <izvorni_sadrzaj>
      <item>ILIJA GRADNJA j.d.o.o. UMAG, OIB 39641775357</item>
    </izvorni_sadrzaj>
    <derivirana_varijabla naziv="DomainObject.Predmet.ProtuStrankaListFormatedOIB_1">
      <item>ILIJA GRADNJA j.d.o.o. UMAG, OIB 39641775357</item>
    </derivirana_varijabla>
  </DomainObject.Predmet.ProtuStrankaListFormatedOIB>
  <DomainObject.Predmet.ProtuStrankaListFormatedWithAdress>
    <izvorni_sadrzaj>
      <item>ILIJA GRADNJA j.d.o.o. UMAG, Vladimira Nazora 5, 52470 Umag</item>
    </izvorni_sadrzaj>
    <derivirana_varijabla naziv="DomainObject.Predmet.ProtuStrankaListFormatedWithAdress_1">
      <item>ILIJA GRADNJA j.d.o.o. UMAG, Vladimira Nazora 5, 52470 Umag</item>
    </derivirana_varijabla>
  </DomainObject.Predmet.ProtuStrankaListFormatedWithAdress>
  <DomainObject.Predmet.ProtuStrankaListFormatedWithAdressOIB>
    <izvorni_sadrzaj>
      <item>ILIJA GRADNJA j.d.o.o. UMAG, OIB 39641775357, Vladimira Nazora 5, 52470 Umag</item>
    </izvorni_sadrzaj>
    <derivirana_varijabla naziv="DomainObject.Predmet.ProtuStrankaListFormatedWithAdressOIB_1">
      <item>ILIJA GRADNJA j.d.o.o. UMAG, OIB 39641775357, Vladimira Nazora 5, 52470 Umag</item>
    </derivirana_varijabla>
  </DomainObject.Predmet.ProtuStrankaListFormatedWithAdressOIB>
  <DomainObject.Predmet.ProtuStrankaListNazivFormated>
    <izvorni_sadrzaj>
      <item>ILIJA GRADNJA j.d.o.o. UMAG</item>
    </izvorni_sadrzaj>
    <derivirana_varijabla naziv="DomainObject.Predmet.ProtuStrankaListNazivFormated_1">
      <item>ILIJA GRADNJA j.d.o.o. UMAG</item>
    </derivirana_varijabla>
  </DomainObject.Predmet.ProtuStrankaListNazivFormated>
  <DomainObject.Predmet.ProtuStrankaListNazivFormatedOIB>
    <izvorni_sadrzaj>
      <item>ILIJA GRADNJA j.d.o.o. UMAG, OIB 39641775357</item>
    </izvorni_sadrzaj>
    <derivirana_varijabla naziv="DomainObject.Predmet.ProtuStrankaListNazivFormatedOIB_1">
      <item>ILIJA GRADNJA j.d.o.o. UMAG, OIB 39641775357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ILIJA GRADNJA j.d.o.o. UMAG</izvorni_sadrzaj>
    <derivirana_varijabla naziv="DomainObject.Predmet.ProtustrankaIDrugi_1">ILIJA GRADNJA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ILIJA GRADNJA j.d.o.o. UMAG, OIB 39641775357, Vladimira Nazora 5, 52470 Umag</izvorni_sadrzaj>
    <derivirana_varijabla naziv="DomainObject.Predmet.ProtustrankaIDrugiAdressOIB_1">ILIJA GRADNJA j.d.o.o. UMAG, OIB 39641775357, Vladimira Nazora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ILIJA GRADNJA j.d.o.o. UMAG</item>
    </izvorni_sadrzaj>
    <derivirana_varijabla naziv="DomainObject.Predmet.SudioniciListNaziv_1">
      <item>FINANCIJSKA AGENCIJA, RC RIJEKA, PODRUŽNICA PULA, PULA</item>
      <item>ILIJA GRADNJA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ILIJA GRADNJA j.d.o.o. UMAG, OIB 39641775357, Vladimira Nazora 5,52470 Umag</item>
    </izvorni_sadrzaj>
    <derivirana_varijabla naziv="DomainObject.Predmet.SudioniciListAdressOIB_1">
      <item>FINANCIJSKA AGENCIJA, RC RIJEKA, PODRUŽNICA PULA, PULA, OIB 85821130368, F. Kurelca 8,51000 Rijeka</item>
      <item>ILIJA GRADNJA j.d.o.o. UMAG, OIB 39641775357, Vladimira Nazora 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39641775357</item>
    </izvorni_sadrzaj>
    <derivirana_varijabla naziv="DomainObject.Predmet.SudioniciListNazivOIB_1">
      <item>, OIB 85821130368</item>
      <item>, OIB 39641775357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3655</properties:Characters>
  <properties:Lines>92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2018-07-05T10:07:00Z</dcterms:created>
  <dc:creator>Ana Valčić</dc:creator>
  <cp:lastModifiedBy>Ana Valčić</cp:lastModifiedBy>
  <cp:lastPrinted>2018-07-06T06:15:00Z</cp:lastPrinted>
  <dcterms:modified xmlns:xsi="http://www.w3.org/2001/XMLSchema-instance" xsi:type="dcterms:W3CDTF">2018-07-06T06:16:00Z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(St-136-18 Ilija Gradnja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