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6ad4" w14:paraId="78d6ad4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846B1C" w:rsidP="001349D9" w:rsidR="00360AB6" w:rsidRPr="001349D9">
      <w:pPr>
        <w:ind w:firstLine="708"/>
        <w:jc w:val="both"/>
      </w:pPr>
      <w:r>
        <w:t>Trgovački sud u Zadru</w:t>
      </w:r>
      <w:r w:rsidR="00360AB6" w:rsidRPr="005A072F">
        <w:t>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5B0335" w:rsidRPr="005B0335">
        <w:t>RESTORAN TONI d.o.o., Kožino, Kožino 43,  OIB: 84634144285</w:t>
      </w:r>
      <w:r w:rsidR="000524EB">
        <w:t xml:space="preserve">, </w:t>
      </w:r>
      <w:r w:rsidR="00360AB6" w:rsidRPr="001349D9">
        <w:t xml:space="preserve">dana </w:t>
      </w:r>
      <w:r w:rsidR="0059556E">
        <w:t xml:space="preserve">17. kolovoza </w:t>
      </w:r>
      <w:r w:rsidR="002463E8">
        <w:t>2017</w:t>
      </w:r>
      <w:r w:rsidR="00360AB6" w:rsidRPr="001349D9">
        <w:t>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5B0335" w:rsidRPr="005B0335">
        <w:t>RESTORAN TONI d.o.o., Kožino, Kožino 43,  OIB: 84634144285</w:t>
      </w:r>
      <w:r>
        <w:t>.</w:t>
      </w:r>
    </w:p>
    <w:p w:rsidRDefault="00846B1C" w:rsidP="00846B1C" w:rsidR="00846B1C" w:rsidRPr="005A072F">
      <w:pPr>
        <w:ind w:left="1416"/>
        <w:jc w:val="both"/>
      </w:pPr>
    </w:p>
    <w:p w:rsidRDefault="0059556E" w:rsidP="0059556E" w:rsidR="0059556E" w:rsidRPr="0050072D">
      <w:pPr>
        <w:jc w:val="both"/>
      </w:pPr>
      <w:r>
        <w:t xml:space="preserve">II. </w:t>
      </w:r>
      <w:r>
        <w:tab/>
        <w:t>Spajaju se ročište</w:t>
      </w:r>
      <w:r w:rsidRPr="0050072D">
        <w:t xml:space="preserve"> radi očitovanja o prijedlogu za otvaranje stečajnog postupka nad dužnikom i ročište radi rasprave o pretpostavkama za otvaranje stečajnog postupka nad dužnikom u jedno ročište koje se zakazuje za dan </w:t>
      </w:r>
      <w:r>
        <w:rPr>
          <w:b/>
        </w:rPr>
        <w:t xml:space="preserve">26. rujna </w:t>
      </w:r>
      <w:r w:rsidRPr="00485F9D">
        <w:rPr>
          <w:b/>
        </w:rPr>
        <w:t xml:space="preserve">2017. u </w:t>
      </w:r>
      <w:r>
        <w:rPr>
          <w:b/>
        </w:rPr>
        <w:t>8,30</w:t>
      </w:r>
      <w:r w:rsidRPr="0050072D">
        <w:t xml:space="preserve"> </w:t>
      </w:r>
      <w:r w:rsidRPr="00485F9D">
        <w:rPr>
          <w:b/>
          <w:bCs/>
        </w:rPr>
        <w:t>sati</w:t>
      </w:r>
      <w:r>
        <w:t xml:space="preserve"> kod ovog s</w:t>
      </w:r>
      <w:r w:rsidRPr="0050072D">
        <w:t>uda, Ulica Franje Tuđmana br. 35, sudnica br, 14/I.</w:t>
      </w:r>
    </w:p>
    <w:p w:rsidRDefault="0059556E" w:rsidP="0059556E" w:rsidR="0059556E">
      <w:pPr>
        <w:jc w:val="both"/>
      </w:pPr>
    </w:p>
    <w:p w:rsidRDefault="0059556E" w:rsidP="0059556E" w:rsidR="0059556E" w:rsidRPr="0050072D">
      <w:pPr>
        <w:jc w:val="both"/>
      </w:pPr>
      <w:r w:rsidRPr="0050072D">
        <w:t>III.</w:t>
      </w:r>
      <w:r w:rsidRPr="0050072D">
        <w:tab/>
        <w:t>Na ročište se poziva</w:t>
      </w:r>
      <w:r>
        <w:t xml:space="preserve"> osoba</w:t>
      </w:r>
      <w:r w:rsidRPr="0050072D">
        <w:t xml:space="preserve"> ovlašten</w:t>
      </w:r>
      <w:r>
        <w:t>a</w:t>
      </w:r>
      <w:r w:rsidRPr="0050072D">
        <w:t xml:space="preserve"> za zastupanje dužnika po zakonu, podnositelj</w:t>
      </w:r>
      <w:r>
        <w:t>i</w:t>
      </w:r>
      <w:r w:rsidRPr="0050072D">
        <w:t xml:space="preserve"> prijedloga, te pravna osoba koja obavlja poslove platnog prometa za dužnika. </w:t>
      </w:r>
    </w:p>
    <w:p w:rsidRDefault="005B0335" w:rsidP="00846B1C" w:rsidR="005B0335">
      <w:pPr>
        <w:jc w:val="both"/>
      </w:pPr>
    </w:p>
    <w:p w:rsidRDefault="0059556E" w:rsidP="005B0335" w:rsidR="005B0335" w:rsidRPr="005B0335">
      <w:pPr>
        <w:jc w:val="both"/>
      </w:pPr>
      <w:r>
        <w:t>I</w:t>
      </w:r>
      <w:r w:rsidR="005B0335" w:rsidRPr="005B0335">
        <w:t>V.</w:t>
      </w:r>
      <w:r w:rsidR="005B0335" w:rsidRPr="005B0335">
        <w:tab/>
        <w:t xml:space="preserve">Upozorava se osoba ovlaštena za zastupanje dužnika po zakonu </w:t>
      </w:r>
      <w:r w:rsidR="005B0335">
        <w:t>John Pavić</w:t>
      </w:r>
      <w:r w:rsidR="005B0335" w:rsidRPr="005B0335">
        <w:t xml:space="preserve"> iz </w:t>
      </w:r>
      <w:r w:rsidR="005B0335">
        <w:t>Kožino</w:t>
      </w:r>
      <w:r w:rsidR="005B0335" w:rsidRPr="005B0335">
        <w:t xml:space="preserve">, da u slučaju  neodazivanja istoga ovom pozivu, Sud će temeljem čl. 180. u svezi čl. 178. Stečajnog zakona odrediti njegovo prisilno dovođenje. </w:t>
      </w:r>
    </w:p>
    <w:p w:rsidRDefault="001349D9" w:rsidP="0059556E" w:rsidR="001349D9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5B0335">
        <w:t>1</w:t>
      </w:r>
      <w:r w:rsidR="0059556E">
        <w:t>9</w:t>
      </w:r>
      <w:r w:rsidR="00846B1C">
        <w:t xml:space="preserve">. </w:t>
      </w:r>
      <w:r w:rsidR="005B0335">
        <w:t>siječnja</w:t>
      </w:r>
      <w:r w:rsidR="00846B1C">
        <w:t xml:space="preserve"> </w:t>
      </w:r>
      <w:r w:rsidR="005B0335">
        <w:t>2017</w:t>
      </w:r>
      <w:r w:rsidRPr="00EF5927">
        <w:t>., oglasom ovog Suda od</w:t>
      </w:r>
      <w:r w:rsidR="00846B1C">
        <w:t xml:space="preserve"> </w:t>
      </w:r>
      <w:r w:rsidR="005B0335">
        <w:t>25</w:t>
      </w:r>
      <w:r w:rsidR="00F1060A">
        <w:t xml:space="preserve">. </w:t>
      </w:r>
      <w:r w:rsidR="005B0335">
        <w:t>siječnja</w:t>
      </w:r>
      <w:r w:rsidR="00F1060A">
        <w:t xml:space="preserve"> </w:t>
      </w:r>
      <w:r w:rsidR="005B0335">
        <w:t>2017</w:t>
      </w:r>
      <w:r w:rsidRPr="00EF5927">
        <w:t xml:space="preserve">. 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5B0335">
        <w:t>21/17</w:t>
      </w:r>
      <w:r w:rsidR="00846B1C">
        <w:t>-</w:t>
      </w:r>
      <w:r w:rsidR="005B0335">
        <w:t>7</w:t>
      </w:r>
      <w:r w:rsidR="00846B1C">
        <w:t xml:space="preserve"> od </w:t>
      </w:r>
      <w:r w:rsidR="005B0335">
        <w:t>30</w:t>
      </w:r>
      <w:r w:rsidR="00846B1C">
        <w:t xml:space="preserve">. </w:t>
      </w:r>
      <w:r w:rsidR="005B0335">
        <w:t>ožujka</w:t>
      </w:r>
      <w:r w:rsidR="00F1060A">
        <w:t xml:space="preserve"> </w:t>
      </w:r>
      <w:r w:rsidR="005B0335">
        <w:t>2017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5B0335">
        <w:t>18</w:t>
      </w:r>
      <w:r w:rsidR="00846B1C">
        <w:t xml:space="preserve">. </w:t>
      </w:r>
      <w:r w:rsidR="005B0335">
        <w:t>travnja</w:t>
      </w:r>
      <w:r w:rsidR="00846B1C">
        <w:t xml:space="preserve"> </w:t>
      </w:r>
      <w:r w:rsidR="005B0335">
        <w:t>2017</w:t>
      </w:r>
      <w:r w:rsidR="001349D9">
        <w:t xml:space="preserve">. </w:t>
      </w:r>
    </w:p>
    <w:p w:rsidRDefault="001349D9" w:rsidP="001349D9" w:rsidR="001349D9">
      <w:pPr>
        <w:ind w:firstLine="708"/>
        <w:jc w:val="both"/>
      </w:pPr>
      <w:r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59556E">
        <w:t xml:space="preserve">17. kolovoza </w:t>
      </w:r>
      <w:r w:rsidR="002463E8">
        <w:t>2017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6E49C3" w:rsidR="00B0143C">
      <w:pPr>
        <w:jc w:val="right"/>
      </w:pPr>
    </w:p>
    <w:p w:rsidRDefault="0059556E" w:rsidP="006E49C3" w:rsidR="00794DBD" w:rsidRPr="005A072F">
      <w:pPr>
        <w:jc w:val="right"/>
      </w:pPr>
      <w:r>
        <w:tab/>
      </w:r>
      <w:r>
        <w:tab/>
      </w:r>
      <w:r>
        <w:tab/>
        <w:t xml:space="preserve">                                         </w:t>
      </w:r>
      <w:r w:rsidR="00B0143C">
        <w:t>S</w:t>
      </w:r>
      <w:r w:rsidR="00360AB6" w:rsidRPr="005A072F">
        <w:t>utkinja</w:t>
      </w:r>
    </w:p>
    <w:p w:rsidRDefault="00B0143C" w:rsidP="006E49C3" w:rsidR="00004F3B" w:rsidRPr="005A072F">
      <w:pPr>
        <w:jc w:val="right"/>
      </w:pPr>
      <w:r>
        <w:tab/>
      </w:r>
      <w:r>
        <w:tab/>
      </w:r>
      <w:r>
        <w:tab/>
      </w:r>
      <w:r w:rsidR="005A7FDB">
        <w:t xml:space="preserve">                 </w:t>
      </w:r>
      <w:r w:rsidR="00091F60">
        <w:t xml:space="preserve">                                    </w:t>
      </w:r>
      <w:r w:rsidR="002463E8">
        <w:t xml:space="preserve">           </w:t>
      </w:r>
      <w:r>
        <w:t>Ana Markač</w:t>
      </w:r>
    </w:p>
    <w:p w:rsidRDefault="001349D9" w:rsidP="006E49C3" w:rsidR="001349D9">
      <w:pPr>
        <w:jc w:val="right"/>
      </w:pPr>
    </w:p>
    <w:p w:rsidRDefault="001349D9" w:rsidP="00721F79" w:rsidR="001349D9"/>
    <w:p w:rsidRDefault="0059556E" w:rsidP="00721F79" w:rsidR="0059556E"/>
    <w:p w:rsidRDefault="0059556E" w:rsidP="00721F79" w:rsidR="0059556E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5B0335" w:rsidP="0020610B" w:rsidR="0020610B" w:rsidRPr="005A072F">
      <w:pPr>
        <w:numPr>
          <w:ilvl w:val="0"/>
          <w:numId w:val="3"/>
        </w:numPr>
      </w:pPr>
      <w:r w:rsidRPr="005B0335">
        <w:t>RESTORAN TONI d.o.o., Kožino, Kožino 43</w:t>
      </w:r>
    </w:p>
    <w:p w:rsidRDefault="005B0335" w:rsidP="00360AB6" w:rsidR="0020610B" w:rsidRPr="005A072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John Pavić</w:t>
      </w:r>
      <w:r w:rsidR="002463E8" w:rsidRPr="002463E8">
        <w:rPr>
          <w:szCs w:val="24"/>
        </w:rPr>
        <w:t xml:space="preserve">, </w:t>
      </w:r>
      <w:r>
        <w:rPr>
          <w:szCs w:val="24"/>
        </w:rPr>
        <w:t>Kožino</w:t>
      </w:r>
      <w:r w:rsidR="002463E8" w:rsidRPr="002463E8">
        <w:rPr>
          <w:szCs w:val="24"/>
        </w:rPr>
        <w:t xml:space="preserve">, </w:t>
      </w:r>
      <w:r>
        <w:rPr>
          <w:szCs w:val="24"/>
        </w:rPr>
        <w:t>Kožinska cesta 122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004F3B" w:rsidRPr="005A072F">
        <w:t xml:space="preserve"> </w:t>
      </w:r>
    </w:p>
    <w:p w:rsidRDefault="00F1060A" w:rsidP="0020610B" w:rsidR="00F1060A" w:rsidRPr="005A072F">
      <w:pPr>
        <w:numPr>
          <w:ilvl w:val="0"/>
          <w:numId w:val="3"/>
        </w:numPr>
      </w:pPr>
      <w:r>
        <w:t>RH putem ŽDO-a u Zadru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20610B" w:rsidRPr="005A072F">
        <w:t>oglasna ploča</w:t>
      </w:r>
      <w:r w:rsidR="0059556E">
        <w:t xml:space="preserve"> sudova 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72D5A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5B0335">
      <w:t>212</w:t>
    </w:r>
    <w:r w:rsidR="00846B1C">
      <w:t>/</w:t>
    </w:r>
    <w:r w:rsidR="002463E8">
      <w:t>17</w:t>
    </w:r>
    <w:r w:rsidR="005B0335">
      <w:t>-10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5B0335">
      <w:t>212</w:t>
    </w:r>
    <w:r>
      <w:t>/</w:t>
    </w:r>
    <w:r w:rsidR="002463E8">
      <w:t>17</w:t>
    </w:r>
    <w:r>
      <w:t>-</w:t>
    </w:r>
    <w:r w:rsidR="005B0335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2D5A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56E"/>
    <w:rsid w:val="005959FC"/>
    <w:rsid w:val="005A072F"/>
    <w:rsid w:val="005A37B1"/>
    <w:rsid w:val="005A3991"/>
    <w:rsid w:val="005A71FB"/>
    <w:rsid w:val="005A7FDB"/>
    <w:rsid w:val="005B0335"/>
    <w:rsid w:val="005B3BD5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11FA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E49C3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1386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E4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E4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RESTORAN TONI društvo s ograničenom odgovornošću za ugostiteljstvo</izvorni_sadrzaj>
    <derivirana_varijabla naziv="DomainObject.Predmet.ProtustrankaFormated_1">  RESTORAN TONI društvo s ograničenom odgovornošću za ugostiteljstvo</derivirana_varijabla>
  </DomainObject.Predmet.ProtustrankaFormated>
  <DomainObject.Predmet.ProtustrankaFormatedOIB>
    <izvorni_sadrzaj>  RESTORAN TONI društvo s ograničenom odgovornošću za ugostiteljstvo, OIB 84634144285</izvorni_sadrzaj>
    <derivirana_varijabla naziv="DomainObject.Predmet.ProtustrankaFormatedOIB_1">  RESTORAN TONI društvo s ograničenom odgovornošću za ugostiteljstvo, OIB 84634144285</derivirana_varijabla>
  </DomainObject.Predmet.ProtustrankaFormatedOIB>
  <DomainObject.Predmet.ProtustrankaFormatedWithAdress>
    <izvorni_sadrzaj> RESTORAN TONI društvo s ograničenom odgovornošću za ugostiteljstvo, Kožino 43, 23000 Kožino</izvorni_sadrzaj>
    <derivirana_varijabla naziv="DomainObject.Predmet.ProtustrankaFormatedWithAdress_1"> RESTORAN TONI društvo s ograničenom odgovornošću za ugostiteljstvo, Kožino 43, 23000 Kožino</derivirana_varijabla>
  </DomainObject.Predmet.ProtustrankaFormatedWithAdress>
  <DomainObject.Predmet.ProtustrankaFormatedWithAdressOIB>
    <izvorni_sadrzaj> RESTORAN TONI društvo s ograničenom odgovornošću za ugostiteljstvo, OIB 84634144285, Kožino 43, 23000 Kožino</izvorni_sadrzaj>
    <derivirana_varijabla naziv="DomainObject.Predmet.ProtustrankaFormatedWithAdressOIB_1"> RESTORAN TONI društvo s ograničenom odgovornošću za ugostiteljstvo, OIB 84634144285, Kožino 43, 23000 Kožino</derivirana_varijabla>
  </DomainObject.Predmet.ProtustrankaFormatedWithAdressOIB>
  <DomainObject.Predmet.ProtustrankaWithAdress>
    <izvorni_sadrzaj>RESTORAN TONI društvo s ograničenom odgovornošću za ugostiteljstvo Kožino 43, 23000 Kožino</izvorni_sadrzaj>
    <derivirana_varijabla naziv="DomainObject.Predmet.ProtustrankaWithAdress_1">RESTORAN TONI društvo s ograničenom odgovornošću za ugostiteljstvo Kožino 43, 23000 Kožino</derivirana_varijabla>
  </DomainObject.Predmet.ProtustrankaWithAdress>
  <DomainObject.Predmet.ProtustrankaWithAdressOIB>
    <izvorni_sadrzaj>RESTORAN TONI društvo s ograničenom odgovornošću za ugostiteljstvo, OIB 84634144285, Kožino 43, 23000 Kožino</izvorni_sadrzaj>
    <derivirana_varijabla naziv="DomainObject.Predmet.ProtustrankaWithAdressOIB_1">RESTORAN TONI društvo s ograničenom odgovornošću za ugostiteljstvo, OIB 84634144285, Kožino 43, 23000 Kožino</derivirana_varijabla>
  </DomainObject.Predmet.ProtustrankaWithAdressOIB>
  <DomainObject.Predmet.ProtustrankaNazivFormated>
    <izvorni_sadrzaj>RESTORAN TONI društvo s ograničenom odgovornošću za ugostiteljstvo</izvorni_sadrzaj>
    <derivirana_varijabla naziv="DomainObject.Predmet.ProtustrankaNazivFormated_1">RESTORAN TONI društvo s ograničenom odgovornošću za ugostiteljstvo</derivirana_varijabla>
  </DomainObject.Predmet.ProtustrankaNazivFormated>
  <DomainObject.Predmet.ProtustrankaNazivFormatedOIB>
    <izvorni_sadrzaj>RESTORAN TONI društvo s ograničenom odgovornošću za ugostiteljstvo, OIB 84634144285</izvorni_sadrzaj>
    <derivirana_varijabla naziv="DomainObject.Predmet.ProtustrankaNazivFormatedOIB_1">RESTORAN TONI društvo s ograničenom odgovornošću za ugostiteljstvo, OIB 84634144285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RESTORAN TONI društvo s ograničenom odgovornošću za ugostiteljstvo</item>
    </izvorni_sadrzaj>
    <derivirana_varijabla naziv="DomainObject.Predmet.ProtuStrankaListFormated_1">
      <item>RESTORAN TONI društvo s ograničenom odgovornošću za ugostiteljstvo</item>
    </derivirana_varijabla>
  </DomainObject.Predmet.ProtuStrankaListFormated>
  <DomainObject.Predmet.ProtuStrankaListFormatedOIB>
    <izvorni_sadrzaj>
      <item>RESTORAN TONI društvo s ograničenom odgovornošću za ugostiteljstvo, OIB 84634144285</item>
    </izvorni_sadrzaj>
    <derivirana_varijabla naziv="DomainObject.Predmet.ProtuStrankaListFormatedOIB_1">
      <item>RESTORAN TONI društvo s ograničenom odgovornošću za ugostiteljstvo, OIB 84634144285</item>
    </derivirana_varijabla>
  </DomainObject.Predmet.ProtuStrankaListFormatedOIB>
  <DomainObject.Predmet.ProtuStrankaListFormatedWithAdress>
    <izvorni_sadrzaj>
      <item>RESTORAN TONI društvo s ograničenom odgovornošću za ugostiteljstvo, Kožino 43, 23000 Kožino</item>
    </izvorni_sadrzaj>
    <derivirana_varijabla naziv="DomainObject.Predmet.ProtuStrankaListFormatedWithAdress_1">
      <item>RESTORAN TONI društvo s ograničenom odgovornošću za ugostiteljstvo, Kožino 43, 23000 Kožino</item>
    </derivirana_varijabla>
  </DomainObject.Predmet.ProtuStrankaListFormatedWithAdress>
  <DomainObject.Predmet.ProtuStrankaListFormatedWithAdressOIB>
    <izvorni_sadrzaj>
      <item>RESTORAN TONI društvo s ograničenom odgovornošću za ugostiteljstvo, OIB 84634144285, Kožino 43, 23000 Kožino</item>
    </izvorni_sadrzaj>
    <derivirana_varijabla naziv="DomainObject.Predmet.ProtuStrankaListFormatedWithAdressOIB_1">
      <item>RESTORAN TONI društvo s ograničenom odgovornošću za ugostiteljstvo, OIB 84634144285, Kožino 43, 23000 Kožino</item>
    </derivirana_varijabla>
  </DomainObject.Predmet.ProtuStrankaListFormatedWithAdressOIB>
  <DomainObject.Predmet.ProtuStrankaListNazivFormated>
    <izvorni_sadrzaj>
      <item>RESTORAN TONI društvo s ograničenom odgovornošću za ugostiteljstvo</item>
    </izvorni_sadrzaj>
    <derivirana_varijabla naziv="DomainObject.Predmet.ProtuStrankaListNazivFormated_1">
      <item>RESTORAN TONI društvo s ograničenom odgovornošću za ugostiteljstvo</item>
    </derivirana_varijabla>
  </DomainObject.Predmet.ProtuStrankaListNazivFormated>
  <DomainObject.Predmet.ProtuStrankaListNazivFormatedOIB>
    <izvorni_sadrzaj>
      <item>RESTORAN TONI društvo s ograničenom odgovornošću za ugostiteljstvo, OIB 84634144285</item>
    </izvorni_sadrzaj>
    <derivirana_varijabla naziv="DomainObject.Predmet.ProtuStrankaListNazivFormatedOIB_1">
      <item>RESTORAN TONI društvo s ograničenom odgovornošću za ugostiteljstvo, OIB 84634144285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RESTORAN TONI društvo s ograničenom odgovornošću za ugostiteljstvo</izvorni_sadrzaj>
    <derivirana_varijabla naziv="DomainObject.Predmet.ProtustrankaIDrugi_1">RESTORAN TONI društvo s ograničenom odgovornošću za ugostiteljstvo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RESTORAN TONI društvo s ograničenom odgovornošću za ugostiteljstvo, OIB 84634144285, Kožino 43, 23000 Kožino</izvorni_sadrzaj>
    <derivirana_varijabla naziv="DomainObject.Predmet.ProtustrankaIDrugiAdressOIB_1">RESTORAN TONI društvo s ograničenom odgovornošću za ugostiteljstvo, OIB 84634144285, Kožino 43,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RESTORAN TONI društvo s ograničenom odgovornošću za ugostiteljstvo</item>
      <item>Financijska agencija, Podružnica Zadar</item>
    </izvorni_sadrzaj>
    <derivirana_varijabla naziv="DomainObject.Predmet.SudioniciListNaziv_1">
      <item>RESTORAN TONI društvo s ograničenom odgovornošću za ugostiteljstvo</item>
      <item>Financijska agencija, Podružnica Zadar</item>
    </derivirana_varijabla>
  </DomainObject.Predmet.SudioniciListNaziv>
  <DomainObject.Predmet.SudioniciListAdressOIB>
    <izvorni_sadrzaj>
      <item>RESTORAN TONI društvo s ograničenom odgovornošću za ugostiteljstvo, OIB 84634144285, Kožino 43,23000 Kožino</item>
      <item>Financijska agencija, Podružnica Zadar, OIB 85821130368</item>
    </izvorni_sadrzaj>
    <derivirana_varijabla naziv="DomainObject.Predmet.SudioniciListAdressOIB_1">
      <item>RESTORAN TONI društvo s ograničenom odgovornošću za ugostiteljstvo, OIB 84634144285, Kožino 43,23000 Kožino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84634144285</item>
      <item>, OIB 85821130368</item>
    </izvorni_sadrzaj>
    <derivirana_varijabla naziv="DomainObject.Predmet.SudioniciListNazivOIB_1">
      <item>, OIB 84634144285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F10CE-FE36-4760-AF62-872C7689A4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2448</properties:Characters>
  <properties:Lines>77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2017-06-02T06:03:00Z</dcterms:created>
  <dc:creator>Administrator</dc:creator>
  <cp:lastModifiedBy>Marijana Žuža</cp:lastModifiedBy>
  <cp:lastPrinted>2017-08-16T11:01:00Z</cp:lastPrinted>
  <dcterms:modified xmlns:xsi="http://www.w3.org/2001/XMLSchema-instance" xsi:type="dcterms:W3CDTF">2017-08-17T05:54:00Z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