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3b3b" w14:paraId="9c03b3b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D114C">
        <w:t>1007/15-3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309B5">
        <w:t xml:space="preserve"> </w:t>
      </w:r>
      <w:r w:rsidR="001D114C">
        <w:t>KODEL GRUPA j.d.o.o., Čakovec, V. Nazora 7 A</w:t>
      </w:r>
      <w:r w:rsidR="00811080">
        <w:t xml:space="preserve">, </w:t>
      </w:r>
      <w:r w:rsidR="001D114C">
        <w:t xml:space="preserve">OIB: 61663519789, </w:t>
      </w:r>
      <w:r w:rsidR="00637444">
        <w:t xml:space="preserve">dana </w:t>
      </w:r>
      <w:r w:rsidR="007B432A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811080">
        <w:t xml:space="preserve"> </w:t>
      </w:r>
      <w:r w:rsidR="001D114C">
        <w:t>KODEL GRUPA j.d.o.o., Čakovec, V. Nazora 7 A, OIB: 61663519789</w:t>
      </w:r>
      <w:r w:rsidR="00740000">
        <w:t xml:space="preserve">, </w:t>
      </w:r>
      <w:r w:rsidR="00CB6C18">
        <w:t xml:space="preserve">iznosi </w:t>
      </w:r>
      <w:r w:rsidR="001D114C">
        <w:t xml:space="preserve">21.092,98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1F549C">
        <w:t>direktor dužnika</w:t>
      </w:r>
      <w:r w:rsidR="001D114C">
        <w:t xml:space="preserve"> Davor Kolar, Savska </w:t>
      </w:r>
      <w:proofErr w:type="spellStart"/>
      <w:r w:rsidR="001D114C">
        <w:t>Ves</w:t>
      </w:r>
      <w:proofErr w:type="spellEnd"/>
      <w:r w:rsidR="001D114C">
        <w:t xml:space="preserve">, Radnička 34, OIB: 13820940060,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7B432A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B432A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0A2" w:rsidR="005E50A2">
      <w:r>
        <w:separator/>
      </w:r>
    </w:p>
  </w:endnote>
  <w:endnote w:id="0" w:type="continuationSeparator">
    <w:p w:rsidRDefault="005E50A2" w:rsidR="005E5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0A2" w:rsidR="005E50A2">
      <w:r>
        <w:separator/>
      </w:r>
    </w:p>
  </w:footnote>
  <w:footnote w:id="0" w:type="continuationSeparator">
    <w:p w:rsidRDefault="005E50A2" w:rsidR="005E5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07C9"/>
    <w:rsid w:val="000D3AEC"/>
    <w:rsid w:val="000D41E5"/>
    <w:rsid w:val="000E1119"/>
    <w:rsid w:val="000E51F0"/>
    <w:rsid w:val="000F0403"/>
    <w:rsid w:val="00113ED6"/>
    <w:rsid w:val="001159F0"/>
    <w:rsid w:val="00121DEA"/>
    <w:rsid w:val="001B72D6"/>
    <w:rsid w:val="001D114C"/>
    <w:rsid w:val="001E6833"/>
    <w:rsid w:val="001F549C"/>
    <w:rsid w:val="002055B4"/>
    <w:rsid w:val="002260EF"/>
    <w:rsid w:val="00274464"/>
    <w:rsid w:val="00290391"/>
    <w:rsid w:val="002A267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5E50A2"/>
    <w:rsid w:val="00602682"/>
    <w:rsid w:val="006036AB"/>
    <w:rsid w:val="006141B6"/>
    <w:rsid w:val="0063224D"/>
    <w:rsid w:val="00637444"/>
    <w:rsid w:val="006377A6"/>
    <w:rsid w:val="006412A2"/>
    <w:rsid w:val="00645D16"/>
    <w:rsid w:val="00647D2C"/>
    <w:rsid w:val="00693CD2"/>
    <w:rsid w:val="006B6987"/>
    <w:rsid w:val="006C1AAA"/>
    <w:rsid w:val="006F25A8"/>
    <w:rsid w:val="00733A5A"/>
    <w:rsid w:val="00735822"/>
    <w:rsid w:val="00740000"/>
    <w:rsid w:val="00741660"/>
    <w:rsid w:val="007459ED"/>
    <w:rsid w:val="007925A0"/>
    <w:rsid w:val="007A4CCC"/>
    <w:rsid w:val="007B10CE"/>
    <w:rsid w:val="007B432A"/>
    <w:rsid w:val="007C38F0"/>
    <w:rsid w:val="007C6AC1"/>
    <w:rsid w:val="007F2727"/>
    <w:rsid w:val="007F70BC"/>
    <w:rsid w:val="008027CF"/>
    <w:rsid w:val="00811080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83547"/>
    <w:rsid w:val="009D0C5B"/>
    <w:rsid w:val="00A00D9B"/>
    <w:rsid w:val="00A05A32"/>
    <w:rsid w:val="00A86085"/>
    <w:rsid w:val="00AF154A"/>
    <w:rsid w:val="00AF2C11"/>
    <w:rsid w:val="00B26931"/>
    <w:rsid w:val="00B309B5"/>
    <w:rsid w:val="00B34567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00E2D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D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D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KODEL GRUPA jednostavno društvo s ograničenom odgovornošću za trgovinu, proizvodnju i usluge</izvorni_sadrzaj>
    <derivirana_varijabla naziv="DomainObject.Predmet.ProtustrankaFormated_1">  KODEL GRUPA jednostavno društvo s ograničenom odgovornošću za trgovinu, proizvodnju i usluge</derivirana_varijabla>
  </DomainObject.Predmet.ProtustrankaFormated>
  <DomainObject.Predmet.ProtustrankaFormatedOIB>
    <izvorni_sadrzaj>  KODEL GRUPA jednostavno društvo s ograničenom odgovornošću za trgovinu, proizvodnju i usluge, OIB 61663519789</izvorni_sadrzaj>
    <derivirana_varijabla naziv="DomainObject.Predmet.ProtustrankaFormatedOIB_1">  KODEL GRUPA jednostavno društvo s ograničenom odgovornošću za trgovinu, proizvodnju i usluge, OIB 61663519789</derivirana_varijabla>
  </DomainObject.Predmet.ProtustrankaFormatedOIB>
  <DomainObject.Predmet.ProtustrankaFormatedWithAdress>
    <izvorni_sadrzaj> KODEL GRUPA jednostavno društvo s ograničenom odgovornošću za trgovinu, proizvodnju i usluge, Vladimira Nazora 7/A, 40000 Čakovec</izvorni_sadrzaj>
    <derivirana_varijabla naziv="DomainObject.Predmet.ProtustrankaFormatedWithAdress_1"> KODEL GRUPA jednostavno društvo s ograničenom odgovornošću za trgovinu, proizvodnju i usluge, Vladimira Nazora 7/A, 40000 Čakovec</derivirana_varijabla>
  </DomainObject.Predmet.ProtustrankaFormatedWithAdress>
  <DomainObject.Predmet.ProtustrankaFormatedWithAdressOIB>
    <izvorni_sadrzaj> KODEL GRUPA jednostavno društvo s ograničenom odgovornošću za trgovinu, proizvodnju i usluge, OIB 61663519789, Vladimira Nazora 7/A, 40000 Čakovec</izvorni_sadrzaj>
    <derivirana_varijabla naziv="DomainObject.Predmet.ProtustrankaFormatedWithAdressOIB_1"> KODEL GRUPA jednostavno društvo s ograničenom odgovornošću za trgovinu, proizvodnju i usluge, OIB 61663519789, Vladimira Nazora 7/A, 40000 Čakovec</derivirana_varijabla>
  </DomainObject.Predmet.ProtustrankaFormatedWithAdressOIB>
  <DomainObject.Predmet.ProtustrankaWithAdress>
    <izvorni_sadrzaj>KODEL GRUPA jednostavno društvo s ograničenom odgovornošću za trgovinu, proizvodnju i usluge Vladimira Nazora 7/A, 40000 Čakovec</izvorni_sadrzaj>
    <derivirana_varijabla naziv="DomainObject.Predmet.ProtustrankaWithAdress_1">KODEL GRUPA jednostavno društvo s ograničenom odgovornošću za trgovinu, proizvodnju i usluge Vladimira Nazora 7/A, 40000 Čakovec</derivirana_varijabla>
  </DomainObject.Predmet.ProtustrankaWithAdress>
  <DomainObject.Predmet.ProtustrankaWithAdressOIB>
    <izvorni_sadrzaj>KODEL GRUPA jednostavno društvo s ograničenom odgovornošću za trgovinu, proizvodnju i usluge, OIB 61663519789, Vladimira Nazora 7/A, 40000 Čakovec</izvorni_sadrzaj>
    <derivirana_varijabla naziv="DomainObject.Predmet.ProtustrankaWithAdressOIB_1">KODEL GRUPA jednostavno društvo s ograničenom odgovornošću za trgovinu, proizvodnju i usluge, OIB 61663519789, Vladimira Nazora 7/A, 40000 Čakovec</derivirana_varijabla>
  </DomainObject.Predmet.ProtustrankaWithAdressOIB>
  <DomainObject.Predmet.ProtustrankaNazivFormated>
    <izvorni_sadrzaj>KODEL GRUPA jednostavno društvo s ograničenom odgovornošću za trgovinu, proizvodnju i usluge</izvorni_sadrzaj>
    <derivirana_varijabla naziv="DomainObject.Predmet.ProtustrankaNazivFormated_1">KODEL GRUPA jednostavno društvo s ograničenom odgovornošću za trgovinu, proizvodnju i usluge</derivirana_varijabla>
  </DomainObject.Predmet.ProtustrankaNazivFormated>
  <DomainObject.Predmet.ProtustrankaNazivFormatedOIB>
    <izvorni_sadrzaj>KODEL GRUPA jednostavno društvo s ograničenom odgovornošću za trgovinu, proizvodnju i usluge, OIB 61663519789</izvorni_sadrzaj>
    <derivirana_varijabla naziv="DomainObject.Predmet.ProtustrankaNazivFormatedOIB_1">KODEL GRUPA jednostavno društvo s ograničenom odgovornošću za trgovinu, proizvodnju i usluge, OIB 61663519789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21092.98</izvorni_sadrzaj>
    <derivirana_varijabla naziv="DomainObject.Predmet.TrenutnaVrijednost_1">21092.98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KODEL GRUPA jednostavno društvo s ograničenom odgovornošću za trgovinu, proizvodnju i usluge</item>
    </izvorni_sadrzaj>
    <derivirana_varijabla naziv="DomainObject.Predmet.ProtuStrankaListFormated_1">
      <item>KODEL GRUPA jednostavno društvo s ograničenom odgovornošću za trgovinu, proizvodnju i usluge</item>
    </derivirana_varijabla>
  </DomainObject.Predmet.ProtuStrankaListFormated>
  <DomainObject.Predmet.ProtuStrankaListFormatedOIB>
    <izvorni_sadrzaj>
      <item>KODEL GRUPA jednostavno društvo s ograničenom odgovornošću za trgovinu, proizvodnju i usluge, OIB 61663519789</item>
    </izvorni_sadrzaj>
    <derivirana_varijabla naziv="DomainObject.Predmet.ProtuStrankaListFormatedOIB_1">
      <item>KODEL GRUPA jednostavno društvo s ograničenom odgovornošću za trgovinu, proizvodnju i usluge, OIB 61663519789</item>
    </derivirana_varijabla>
  </DomainObject.Predmet.ProtuStrankaListFormatedOIB>
  <DomainObject.Predmet.ProtuStrankaListFormatedWithAdress>
    <izvorni_sadrzaj>
      <item>KODEL GRUPA jednostavno društvo s ograničenom odgovornošću za trgovinu, proizvodnju i usluge, Vladimira Nazora 7/A, 40000 Čakovec</item>
    </izvorni_sadrzaj>
    <derivirana_varijabla naziv="DomainObject.Predmet.ProtuStrankaListFormatedWithAdress_1">
      <item>KODEL GRUPA jednostavno društvo s ograničenom odgovornošću za trgovinu, proizvodnju i usluge, Vladimira Nazora 7/A, 40000 Čakovec</item>
    </derivirana_varijabla>
  </DomainObject.Predmet.ProtuStrankaListFormatedWithAdress>
  <DomainObject.Predmet.ProtuStrankaListFormatedWithAdressOIB>
    <izvorni_sadrzaj>
      <item>KODEL GRUPA jednostavno društvo s ograničenom odgovornošću za trgovinu, proizvodnju i usluge, OIB 61663519789, Vladimira Nazora 7/A, 40000 Čakovec</item>
    </izvorni_sadrzaj>
    <derivirana_varijabla naziv="DomainObject.Predmet.ProtuStrankaListFormatedWithAdressOIB_1">
      <item>KODEL GRUPA jednostavno društvo s ograničenom odgovornošću za trgovinu, proizvodnju i usluge, OIB 61663519789, Vladimira Nazora 7/A, 40000 Čakovec</item>
    </derivirana_varijabla>
  </DomainObject.Predmet.ProtuStrankaListFormatedWithAdressOIB>
  <DomainObject.Predmet.ProtuStrankaListNazivFormated>
    <izvorni_sadrzaj>
      <item>KODEL GRUPA jednostavno društvo s ograničenom odgovornošću za trgovinu, proizvodnju i usluge</item>
    </izvorni_sadrzaj>
    <derivirana_varijabla naziv="DomainObject.Predmet.ProtuStrankaListNazivFormated_1">
      <item>KODEL GRUPA jednostavno društvo s ograničenom odgovornošću za trgovinu, proizvodnju i usluge</item>
    </derivirana_varijabla>
  </DomainObject.Predmet.ProtuStrankaListNazivFormated>
  <DomainObject.Predmet.ProtuStrankaListNazivFormatedOIB>
    <izvorni_sadrzaj>
      <item>KODEL GRUPA jednostavno društvo s ograničenom odgovornošću za trgovinu, proizvodnju i usluge, OIB 61663519789</item>
    </izvorni_sadrzaj>
    <derivirana_varijabla naziv="DomainObject.Predmet.ProtuStrankaListNazivFormatedOIB_1">
      <item>KODEL GRUPA jednostavno društvo s ograničenom odgovornošću za trgovinu, proizvodnju i usluge, OIB 61663519789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KODEL GRUPA jednostavno društvo s ograničenom odgovornošću za trgovinu, proizvodnju i usluge</izvorni_sadrzaj>
    <derivirana_varijabla naziv="DomainObject.Predmet.ProtustrankaIDrugi_1">KODEL GRUPA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KODEL GRUPA jednostavno društvo s ograničenom odgovornošću za trgovinu, proizvodnju i usluge, OIB 61663519789, Vladimira Nazora 7/A, 40000 Čakovec</izvorni_sadrzaj>
    <derivirana_varijabla naziv="DomainObject.Predmet.ProtustrankaIDrugiAdressOIB_1">KODEL GRUPA jednostavno društvo s ograničenom odgovornošću za trgovinu, proizvodnju i usluge, OIB 61663519789, Vladimira Nazora 7/A,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KODEL GRUPA jednostavno društvo s ograničenom odgovornošću za trgovinu, proizvodnju i usluge</item>
      <item>Sudski registar, Trgovački sud u Varaždinu</item>
    </izvorni_sadrzaj>
    <derivirana_varijabla naziv="DomainObject.Predmet.SudioniciListNaziv_1">
      <item>Financijska agencija</item>
      <item>KODEL GRUPA jednostavno društvo s ograničenom odgovornošću za trgovinu, proizvodnju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KODEL GRUPA jednostavno društvo s ograničenom odgovornošću za trgovinu, proizvodnju i usluge, OIB 61663519789, Vladimira Nazora 7/A,40000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KODEL GRUPA jednostavno društvo s ograničenom odgovornošću za trgovinu, proizvodnju i usluge, OIB 61663519789, Vladimira Nazora 7/A,40000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61663519789</item>
      <item>, OIB null</item>
    </izvorni_sadrzaj>
    <derivirana_varijabla naziv="DomainObject.Predmet.SudioniciListNazivOIB_1">
      <item>, OIB 85821130368</item>
      <item>, OIB 61663519789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0FBB6-70A8-4427-90A4-C150640C1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1851</properties:Characters>
  <properties:Lines>46</properties:Lines>
  <properties:Paragraphs>14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2016-01-12T09:40:00Z</cp:lastPrinted>
  <dcterms:modified xmlns:xsi="http://www.w3.org/2001/XMLSchema-instance" xsi:type="dcterms:W3CDTF">2016-01-12T09:41:00Z</dcterms:modified>
  <cp:revision>33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