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eb01" w14:paraId="b7ceb01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371CBF">
        <w:t>1631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0C66CE">
        <w:t>provedbu</w:t>
      </w:r>
      <w:r w:rsidR="00371CBF">
        <w:t xml:space="preserve"> skraćenog stečajnog postupka  nad dužnikom MILERAM j.d.o.o. za proizvodnju, trgovinu i usluge, Osijek, Reisnerova 46, MBS: 030168583, OIB: 14059579430</w:t>
      </w:r>
      <w:r w:rsidR="00250413">
        <w:t xml:space="preserve">, dana </w:t>
      </w:r>
      <w:r w:rsidR="00371CBF">
        <w:t>13</w:t>
      </w:r>
      <w:r w:rsidR="009A15A2">
        <w:t>. prosinca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371CBF">
        <w:t>MILERAM j.d.o.o. za proizvodnju, trgovinu i usluge, Osijek, Reisnerova 46, MBS: 030168583, OIB: 14059579430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9A15A2">
        <w:t>29. studenoga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0C66CE">
        <w:t>provedbu</w:t>
      </w:r>
      <w:r w:rsidR="00665E74" w:rsidRPr="00665E74">
        <w:t xml:space="preserve"> 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371CBF">
        <w:t>5842</w:t>
      </w:r>
      <w:r w:rsidR="00401554">
        <w:t xml:space="preserve"> </w:t>
      </w:r>
      <w:r w:rsidR="00665E74">
        <w:t xml:space="preserve">od </w:t>
      </w:r>
      <w:r w:rsidR="009A15A2">
        <w:t xml:space="preserve">28. studenoga </w:t>
      </w:r>
      <w:r w:rsidR="00665E74">
        <w:t xml:space="preserve">2017. nad stečajnim dužnikom </w:t>
      </w:r>
      <w:r w:rsidR="00371CBF">
        <w:t>MILERAM j.d.o.o. za proizvodnju, trgovinu i usluge, Osijek, Reisnerova 46, MBS: 030168583, OIB: 14059579430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9A15A2">
        <w:t>1. prosinca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371CBF">
        <w:t>1631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371CBF">
        <w:t>12</w:t>
      </w:r>
      <w:r w:rsidR="009A15A2">
        <w:t>. prosinca</w:t>
      </w:r>
      <w:r>
        <w:t xml:space="preserve"> 2017. zaprimljen je podnesak Županijskog državnog odvjetništva u </w:t>
      </w:r>
      <w:r w:rsidR="00371CBF">
        <w:t>Osijeku</w:t>
      </w:r>
      <w:r>
        <w:t>, broj: S-DO-</w:t>
      </w:r>
      <w:r w:rsidR="00371CBF">
        <w:t>166</w:t>
      </w:r>
      <w:r w:rsidR="000E198A">
        <w:t>/2017</w:t>
      </w:r>
      <w:r>
        <w:t xml:space="preserve"> od </w:t>
      </w:r>
      <w:r w:rsidR="00371CBF">
        <w:t>11</w:t>
      </w:r>
      <w:r w:rsidR="009A15A2">
        <w:t>. prosinca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371CBF">
        <w:t>16.276,51 kn evidentiranu u ISPU na dan 5. prosinca 2017., po osnovi neplaćenih obveza poreza, do</w:t>
      </w:r>
      <w:r w:rsidR="0063244C">
        <w:t>prinosa i drugih javnih davanja, koju stečajni dužnik</w:t>
      </w:r>
      <w:r w:rsidR="00371CBF">
        <w:t xml:space="preserve"> nije namirio. Također, vjerovnik je naveo da kod dužnika postoji stečajni razlog i to nesposobnost za plaćanje. Prema podacima iz Potvrde o blokadi, Klasa: 418-01/2017-001/1282, Ur.broj: 321-2017-16 na dan 5. prosinca 2017., dužnik je u neprekidnoj blokadi u trajanju od 169 dana, a u Očevidniku </w:t>
      </w:r>
      <w:r w:rsidR="0063244C">
        <w:t>redoslijeda osnova za plaćanje</w:t>
      </w:r>
      <w:r w:rsidR="00371CBF">
        <w:t xml:space="preserve">, Klasa: 418-01/2017-01/1282, Ur.broj: 321-2017-18 od 5. prosinca 2017., iskazani su dospjeli nepodmireni nalozi za plaćanje  u ukupnom iznosu od 37.246,07 kn.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63244C">
        <w:rPr>
          <w:bCs/>
        </w:rPr>
        <w:t>13</w:t>
      </w:r>
      <w:r w:rsidR="00001057">
        <w:rPr>
          <w:bCs/>
        </w:rPr>
        <w:t>. prosinca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3244C">
        <w:t>12</w:t>
      </w:r>
      <w:r w:rsidR="00001057">
        <w:t>.12.</w:t>
      </w:r>
      <w:r w:rsidR="00D1704E">
        <w:t xml:space="preserve"> 2017</w:t>
      </w:r>
      <w:r>
        <w:t xml:space="preserve">. (str. </w:t>
      </w:r>
      <w:r w:rsidR="00371CBF">
        <w:t>6-7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371CBF">
        <w:t>3/1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6AD6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C66C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6AD6"/>
    <w:rsid w:val="005E739C"/>
    <w:rsid w:val="00607A96"/>
    <w:rsid w:val="0062253E"/>
    <w:rsid w:val="006247C8"/>
    <w:rsid w:val="00625F0A"/>
    <w:rsid w:val="0063244C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St-1631/2017</izvorni_sadrzaj>
    <derivirana_varijabla naziv="DomainObject.Predmet.OznakaBroj_1">St-1631/2017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MILERAM jednostavno društvo s ograničenom odgovornošću za proizvodnju, trgovinu i usluge</izvorni_sadrzaj>
    <derivirana_varijabla naziv="DomainObject.Predmet.ProtustrankaFormated_1">  MILERAM jednostavno društvo s ograničenom odgovornošću za proizvodnju, trgovinu i usluge</derivirana_varijabla>
  </DomainObject.Predmet.ProtustrankaFormated>
  <DomainObject.Predmet.ProtustrankaFormatedOIB>
    <izvorni_sadrzaj>  MILERAM jednostavno društvo s ograničenom odgovornošću za proizvodnju, trgovinu i usluge, OIB 14059579430</izvorni_sadrzaj>
    <derivirana_varijabla naziv="DomainObject.Predmet.ProtustrankaFormatedOIB_1">  MILERAM jednostavno društvo s ograničenom odgovornošću za proizvodnju, trgovinu i usluge, OIB 14059579430</derivirana_varijabla>
  </DomainObject.Predmet.ProtustrankaFormatedOIB>
  <DomainObject.Predmet.ProtustrankaFormatedWithAdress>
    <izvorni_sadrzaj> MILERAM jednostavno društvo s ograničenom odgovornošću za proizvodnju, trgovinu i usluge, Reisnerova 46, 31000 Osijek</izvorni_sadrzaj>
    <derivirana_varijabla naziv="DomainObject.Predmet.ProtustrankaFormatedWithAdress_1"> MILERAM jednostavno društvo s ograničenom odgovornošću za proizvodnju, trgovinu i usluge, Reisnerova 46, 31000 Osijek</derivirana_varijabla>
  </DomainObject.Predmet.ProtustrankaFormatedWithAdress>
  <DomainObject.Predmet.ProtustrankaFormatedWithAdressOIB>
    <izvorni_sadrzaj> MILERAM jednostavno društvo s ograničenom odgovornošću za proizvodnju, trgovinu i usluge, OIB 14059579430, Reisnerova 46, 31000 Osijek</izvorni_sadrzaj>
    <derivirana_varijabla naziv="DomainObject.Predmet.ProtustrankaFormatedWithAdressOIB_1"> MILERAM jednostavno društvo s ograničenom odgovornošću za proizvodnju, trgovinu i usluge, OIB 14059579430, Reisnerova 46, 31000 Osijek</derivirana_varijabla>
  </DomainObject.Predmet.ProtustrankaFormatedWithAdressOIB>
  <DomainObject.Predmet.ProtustrankaWithAdress>
    <izvorni_sadrzaj>MILERAM jednostavno društvo s ograničenom odgovornošću za proizvodnju, trgovinu i usluge Reisnerova 46, 31000 Osijek</izvorni_sadrzaj>
    <derivirana_varijabla naziv="DomainObject.Predmet.ProtustrankaWithAdress_1">MILERAM jednostavno društvo s ograničenom odgovornošću za proizvodnju, trgovinu i usluge Reisnerova 46, 31000 Osijek</derivirana_varijabla>
  </DomainObject.Predmet.ProtustrankaWithAdress>
  <DomainObject.Predmet.ProtustrankaWithAdressOIB>
    <izvorni_sadrzaj>MILERAM jednostavno društvo s ograničenom odgovornošću za proizvodnju, trgovinu i usluge, OIB 14059579430, Reisnerova 46, 31000 Osijek</izvorni_sadrzaj>
    <derivirana_varijabla naziv="DomainObject.Predmet.ProtustrankaWithAdressOIB_1">MILERAM jednostavno društvo s ograničenom odgovornošću za proizvodnju, trgovinu i usluge, OIB 14059579430, Reisnerova 46, 31000 Osijek</derivirana_varijabla>
  </DomainObject.Predmet.ProtustrankaWithAdressOIB>
  <DomainObject.Predmet.ProtustrankaNazivFormated>
    <izvorni_sadrzaj>MILERAM jednostavno društvo s ograničenom odgovornošću za proizvodnju, trgovinu i usluge</izvorni_sadrzaj>
    <derivirana_varijabla naziv="DomainObject.Predmet.ProtustrankaNazivFormated_1">MILERAM jednostavno društvo s ograničenom odgovornošću za proizvodnju, trgovinu i usluge</derivirana_varijabla>
  </DomainObject.Predmet.ProtustrankaNazivFormated>
  <DomainObject.Predmet.ProtustrankaNazivFormatedOIB>
    <izvorni_sadrzaj>MILERAM jednostavno društvo s ograničenom odgovornošću za proizvodnju, trgovinu i usluge, OIB 14059579430</izvorni_sadrzaj>
    <derivirana_varijabla naziv="DomainObject.Predmet.ProtustrankaNazivFormatedOIB_1">MILERAM jednostavno društvo s ograničenom odgovornošću za proizvodnju, trgovinu i usluge, OIB 14059579430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MILERAM jednostavno društvo s ograničenom odgovornošću za proizvodnju, trgovinu i usluge</item>
    </izvorni_sadrzaj>
    <derivirana_varijabla naziv="DomainObject.Predmet.ProtuStrankaListFormated_1">
      <item>MILERAM jednostavno društvo s ograničenom odgovornošću za proizvodnju, trgovinu i usluge</item>
    </derivirana_varijabla>
  </DomainObject.Predmet.ProtuStrankaListFormated>
  <DomainObject.Predmet.ProtuStrankaListFormatedOIB>
    <izvorni_sadrzaj>
      <item>MILERAM jednostavno društvo s ograničenom odgovornošću za proizvodnju, trgovinu i usluge, OIB 14059579430</item>
    </izvorni_sadrzaj>
    <derivirana_varijabla naziv="DomainObject.Predmet.ProtuStrankaListFormatedOIB_1">
      <item>MILERAM jednostavno društvo s ograničenom odgovornošću za proizvodnju, trgovinu i usluge, OIB 14059579430</item>
    </derivirana_varijabla>
  </DomainObject.Predmet.ProtuStrankaListFormatedOIB>
  <DomainObject.Predmet.ProtuStrankaListFormatedWithAdress>
    <izvorni_sadrzaj>
      <item>MILERAM jednostavno društvo s ograničenom odgovornošću za proizvodnju, trgovinu i usluge, Reisnerova 46, 31000 Osijek</item>
    </izvorni_sadrzaj>
    <derivirana_varijabla naziv="DomainObject.Predmet.ProtuStrankaListFormatedWithAdress_1">
      <item>MILERAM jednostavno društvo s ograničenom odgovornošću za proizvodnju, trgovinu i usluge, Reisnerova 46, 31000 Osijek</item>
    </derivirana_varijabla>
  </DomainObject.Predmet.ProtuStrankaListFormatedWithAdress>
  <DomainObject.Predmet.ProtuStrankaListFormatedWithAdressOIB>
    <izvorni_sadrzaj>
      <item>MILERAM jednostavno društvo s ograničenom odgovornošću za proizvodnju, trgovinu i usluge, OIB 14059579430, Reisnerova 46, 31000 Osijek</item>
    </izvorni_sadrzaj>
    <derivirana_varijabla naziv="DomainObject.Predmet.ProtuStrankaListFormatedWithAdressOIB_1">
      <item>MILERAM jednostavno društvo s ograničenom odgovornošću za proizvodnju, trgovinu i usluge, OIB 14059579430, Reisnerova 46, 31000 Osijek</item>
    </derivirana_varijabla>
  </DomainObject.Predmet.ProtuStrankaListFormatedWithAdressOIB>
  <DomainObject.Predmet.ProtuStrankaListNazivFormated>
    <izvorni_sadrzaj>
      <item>MILERAM jednostavno društvo s ograničenom odgovornošću za proizvodnju, trgovinu i usluge</item>
    </izvorni_sadrzaj>
    <derivirana_varijabla naziv="DomainObject.Predmet.ProtuStrankaListNazivFormated_1">
      <item>MILERAM jednostavno društvo s ograničenom odgovornošću za proizvodnju, trgovinu i usluge</item>
    </derivirana_varijabla>
  </DomainObject.Predmet.ProtuStrankaListNazivFormated>
  <DomainObject.Predmet.ProtuStrankaListNazivFormatedOIB>
    <izvorni_sadrzaj>
      <item>MILERAM jednostavno društvo s ograničenom odgovornošću za proizvodnju, trgovinu i usluge, OIB 14059579430</item>
    </izvorni_sadrzaj>
    <derivirana_varijabla naziv="DomainObject.Predmet.ProtuStrankaListNazivFormatedOIB_1">
      <item>MILERAM jednostavno društvo s ograničenom odgovornošću za proizvodnju, trgovinu i usluge, OIB 14059579430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MILERAM jednostavno društvo s ograničenom odgovornošću za proizvodnju, trgovinu i usluge</izvorni_sadrzaj>
    <derivirana_varijabla naziv="DomainObject.Predmet.ProtustrankaIDrugi_1">MILERAM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MILERAM jednostavno društvo s ograničenom odgovornošću za proizvodnju, trgovinu i usluge, OIB 14059579430, Reisnerova 46, 31000 Osijek</izvorni_sadrzaj>
    <derivirana_varijabla naziv="DomainObject.Predmet.ProtustrankaIDrugiAdressOIB_1">MILERAM jednostavno društvo s ograničenom odgovornošću za proizvodnju, trgovinu i usluge, OIB 14059579430, Reisnerova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MILERAM jednostavno društvo s ograničenom odgovornošću za proizvodnju, trgovinu i usluge</item>
    </izvorni_sadrzaj>
    <derivirana_varijabla naziv="DomainObject.Predmet.SudioniciListNaziv_1">
      <item>FINA RC OSIJEK</item>
      <item>MILERAM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MILERAM jednostavno društvo s ograničenom odgovornošću za proizvodnju, trgovinu i usluge, OIB 14059579430, Reisnerova 46,31000 Osijek</item>
    </izvorni_sadrzaj>
    <derivirana_varijabla naziv="DomainObject.Predmet.SudioniciListAdressOIB_1">
      <item>FINA RC OSIJEK, OIB 85821130368</item>
      <item>MILERAM jednostavno društvo s ograničenom odgovornošću za proizvodnju, trgovinu i usluge, OIB 14059579430, Reisnerova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14059579430</item>
    </izvorni_sadrzaj>
    <derivirana_varijabla naziv="DomainObject.Predmet.SudioniciListNazivOIB_1">
      <item>, OIB 85821130368</item>
      <item>, OIB 14059579430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14602-759E-4E73-85A0-E1C49026D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3187</properties:Characters>
  <properties:Lines>89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2017-12-13T07:58:00Z</dcterms:created>
  <dc:creator>mkocijan</dc:creator>
  <cp:lastModifiedBy>Žana Bem</cp:lastModifiedBy>
  <cp:lastPrinted>2017-09-06T10:23:00Z</cp:lastPrinted>
  <dcterms:modified xmlns:xsi="http://www.w3.org/2001/XMLSchema-instance" xsi:type="dcterms:W3CDTF">2017-12-13T10:53:00Z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