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20b9" w14:paraId="d3d20b9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47248C">
        <w:t>219</w:t>
      </w:r>
      <w:r w:rsidR="002327FD">
        <w:t>/2018</w:t>
      </w:r>
      <w:r w:rsidR="00946625">
        <w:t>-</w:t>
      </w:r>
      <w:r w:rsidR="0047248C">
        <w:t>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47248C">
        <w:t>NASTASJA STUDIO j.</w:t>
      </w:r>
      <w:r w:rsidR="0047248C" w:rsidRPr="00A56DCC">
        <w:t>d.o.o.</w:t>
      </w:r>
      <w:r w:rsidR="0047248C">
        <w:t xml:space="preserve"> za frizerske usluge i usluge uljepšavanja</w:t>
      </w:r>
      <w:r w:rsidR="0047248C" w:rsidRPr="00A56DCC">
        <w:t xml:space="preserve">, </w:t>
      </w:r>
      <w:r w:rsidR="0047248C">
        <w:t>Zadar</w:t>
      </w:r>
      <w:r w:rsidR="0047248C" w:rsidRPr="00A56DCC">
        <w:t xml:space="preserve">, </w:t>
      </w:r>
      <w:r w:rsidR="0047248C">
        <w:t>Ivana Mažuranića 22</w:t>
      </w:r>
      <w:r w:rsidR="0047248C" w:rsidRPr="00A56DCC">
        <w:t xml:space="preserve">, OIB: </w:t>
      </w:r>
      <w:r w:rsidR="0047248C">
        <w:t>45400635526</w:t>
      </w:r>
      <w:r w:rsidR="008B4CC0">
        <w:t xml:space="preserve">, </w:t>
      </w:r>
      <w:r w:rsidR="00D23DD2">
        <w:t>11</w:t>
      </w:r>
      <w:r w:rsidR="00CC5885">
        <w:t xml:space="preserve">. </w:t>
      </w:r>
      <w:r w:rsidR="00D23DD2">
        <w:t>prosinca</w:t>
      </w:r>
      <w:r w:rsidR="00662940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D23DD2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D23DD2">
        <w:t>Željko Vrkić</w:t>
      </w:r>
      <w:r w:rsidR="008B4CC0" w:rsidRPr="00D23DD2">
        <w:t xml:space="preserve"> iz </w:t>
      </w:r>
      <w:r w:rsidRPr="00D23DD2">
        <w:t>Zadra</w:t>
      </w:r>
      <w:r w:rsidR="008B4CC0" w:rsidRPr="00D23DD2">
        <w:t>,</w:t>
      </w:r>
      <w:r w:rsidR="003F2345" w:rsidRPr="00D23DD2">
        <w:t xml:space="preserve"> </w:t>
      </w:r>
      <w:r w:rsidRPr="00D23DD2">
        <w:t>Ante Starčevića 25a</w:t>
      </w:r>
      <w:r w:rsidR="005A29BC" w:rsidRPr="00D23DD2">
        <w:t xml:space="preserve">, OIB: </w:t>
      </w:r>
      <w:r w:rsidRPr="00D23DD2">
        <w:t>11055072755</w:t>
      </w:r>
      <w:r w:rsidR="00BB7CB3" w:rsidRPr="00772151">
        <w:t>,</w:t>
      </w:r>
      <w:r w:rsidR="00E808D5">
        <w:t xml:space="preserve"> imenuje se za privremenog stečajnog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47248C">
        <w:t>NASTASJA STUDIO j.</w:t>
      </w:r>
      <w:r w:rsidR="0047248C" w:rsidRPr="00A56DCC">
        <w:t>d.o.o.</w:t>
      </w:r>
      <w:r w:rsidR="0047248C">
        <w:t xml:space="preserve"> za frizerske usluge i usluge uljepšavanja</w:t>
      </w:r>
      <w:r w:rsidR="0047248C" w:rsidRPr="00A56DCC">
        <w:t xml:space="preserve">, </w:t>
      </w:r>
      <w:r w:rsidR="0047248C">
        <w:t>Zadar</w:t>
      </w:r>
      <w:r w:rsidR="0047248C" w:rsidRPr="00A56DCC">
        <w:t xml:space="preserve">, </w:t>
      </w:r>
      <w:r w:rsidR="0047248C">
        <w:t>Ivana Mažuranića 22</w:t>
      </w:r>
      <w:r w:rsidR="0047248C" w:rsidRPr="00A56DCC">
        <w:t xml:space="preserve">, OIB: </w:t>
      </w:r>
      <w:r w:rsidR="0047248C">
        <w:t>45400635526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2327FD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</w:t>
      </w:r>
      <w:r w:rsidR="00466EF4">
        <w:t xml:space="preserve"> stečajn</w:t>
      </w:r>
      <w:r>
        <w:t>i</w:t>
      </w:r>
      <w:r w:rsidR="00466EF4">
        <w:t xml:space="preserve"> upravitelj</w:t>
      </w:r>
      <w:r w:rsidR="008B4CC0">
        <w:t xml:space="preserve"> duž</w:t>
      </w:r>
      <w:r>
        <w:t>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E808D5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</w:t>
      </w:r>
      <w:r w:rsidR="00BB7CB3">
        <w:t xml:space="preserve">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47248C">
        <w:t>NASTASJA STUDIO j.</w:t>
      </w:r>
      <w:r w:rsidR="0047248C" w:rsidRPr="00A56DCC">
        <w:t>d.o.o.</w:t>
      </w:r>
      <w:r w:rsidR="0047248C">
        <w:t xml:space="preserve"> za frizerske usluge i usluge uljepšavanja</w:t>
      </w:r>
      <w:r w:rsidR="0047248C" w:rsidRPr="00A56DCC">
        <w:t xml:space="preserve">, </w:t>
      </w:r>
      <w:r w:rsidR="0047248C">
        <w:t>Zadar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7A2AEF">
        <w:t xml:space="preserve"> </w:t>
      </w:r>
      <w:r w:rsidR="00C75ACF">
        <w:t xml:space="preserve"> </w:t>
      </w:r>
      <w:r w:rsidR="00AF455E">
        <w:t xml:space="preserve"> </w:t>
      </w:r>
      <w:r w:rsidR="001C306A">
        <w:t xml:space="preserve"> </w:t>
      </w:r>
      <w:r w:rsidR="00466EF4">
        <w:t xml:space="preserve"> </w:t>
      </w:r>
      <w:r w:rsidR="00CC5885">
        <w:t xml:space="preserve"> </w:t>
      </w:r>
    </w:p>
    <w:p w:rsidRDefault="0047248C" w:rsidP="0047248C" w:rsidR="0047248C" w:rsidRPr="003039D7">
      <w:pPr>
        <w:ind w:firstLine="708"/>
        <w:jc w:val="both"/>
      </w:pPr>
      <w:r>
        <w:t>Zastupnica po zakonu</w:t>
      </w:r>
      <w:r w:rsidRPr="003F2345">
        <w:t xml:space="preserve"> stečajnog dužnika</w:t>
      </w:r>
      <w:r>
        <w:t xml:space="preserve"> nije se odazivala pozivu suda radi davanja potrebnih obavijesti o imovini i drugim okolnostima za donošenje odluke u ovom predmetu. Kako dakle zastupnica po zakonu stečajnog dužnika nije pristupila na ročište, valjalo je imenovati privremenog stečajnog upravitelja </w:t>
      </w:r>
      <w:r w:rsidRPr="003039D7">
        <w:t>koj</w:t>
      </w:r>
      <w:r>
        <w:t>i</w:t>
      </w:r>
      <w:r w:rsidRPr="003039D7">
        <w:t xml:space="preserve"> će ispitati ima li stečajni dužnik imovine </w:t>
      </w:r>
      <w:r>
        <w:t xml:space="preserve">u dovoljnoj vrijednosti da </w:t>
      </w:r>
      <w:r w:rsidRPr="003039D7">
        <w:t>bi se mogli pokriti troškovi postupka i dijelom vjerovnici</w:t>
      </w:r>
      <w:r>
        <w:t xml:space="preserve">. </w:t>
      </w:r>
    </w:p>
    <w:p w:rsidRDefault="0047248C" w:rsidP="0047248C" w:rsidR="0047248C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47248C" w:rsidP="0047248C" w:rsidR="0047248C" w:rsidRPr="00EF7C9A">
      <w:pPr>
        <w:ind w:firstLine="708"/>
        <w:jc w:val="both"/>
      </w:pPr>
      <w:r>
        <w:t>Privremeni stečajni</w:t>
      </w:r>
      <w:r w:rsidRPr="00EF7C9A">
        <w:t xml:space="preserve"> upravitelj dužan je svoje izvješće dostaviti sudu u roku od </w:t>
      </w:r>
      <w:r>
        <w:t>30</w:t>
      </w:r>
      <w:r w:rsidRPr="00EF7C9A">
        <w:t xml:space="preserve"> dana.</w:t>
      </w:r>
    </w:p>
    <w:p w:rsidRDefault="0047248C" w:rsidP="0047248C" w:rsidR="0047248C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B4CC0" w:rsidP="008F03DE" w:rsidR="008F3AD6" w:rsidRPr="00EF7C9A">
      <w:pPr>
        <w:jc w:val="center"/>
      </w:pPr>
      <w:r>
        <w:t xml:space="preserve">U Zadru, </w:t>
      </w:r>
      <w:r w:rsidR="00D23DD2">
        <w:t>11</w:t>
      </w:r>
      <w:r w:rsidR="00CC5885">
        <w:t xml:space="preserve">. </w:t>
      </w:r>
      <w:r w:rsidR="0047248C">
        <w:t>prosinca</w:t>
      </w:r>
      <w:r w:rsidR="001E1F98">
        <w:t xml:space="preserve"> 2018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7009E2" w:rsidP="006D0C90" w:rsidR="0006623B">
      <w:r>
        <w:t>Za točnost otpravka – ovlašteni službenik</w:t>
      </w:r>
      <w:r w:rsidR="002327FD">
        <w:tab/>
      </w:r>
      <w:r w:rsidR="002327FD">
        <w:tab/>
      </w:r>
      <w:r w:rsidR="002327FD">
        <w:tab/>
      </w:r>
      <w:r w:rsidR="002327FD">
        <w:tab/>
      </w:r>
      <w:r w:rsidR="002327FD">
        <w:tab/>
      </w:r>
      <w:r w:rsidR="00CC5885">
        <w:t>Sutkinja</w:t>
      </w:r>
    </w:p>
    <w:p w:rsidRDefault="007009E2" w:rsidP="006D0C90" w:rsidR="00034AAA">
      <w:r>
        <w:t>Ante Rubelj</w:t>
      </w:r>
      <w:r w:rsidR="006D0C90">
        <w:tab/>
      </w:r>
      <w:r w:rsidR="006D0C90">
        <w:tab/>
      </w:r>
      <w:r w:rsidR="006D0C90">
        <w:tab/>
      </w:r>
      <w:r w:rsidR="006D0C90">
        <w:tab/>
      </w:r>
      <w:r w:rsidR="006D0C90">
        <w:tab/>
      </w:r>
      <w:r w:rsidR="006D0C90">
        <w:tab/>
      </w:r>
      <w:r w:rsidR="006D0C90">
        <w:tab/>
      </w:r>
      <w:r w:rsidR="006D0C90">
        <w:tab/>
      </w:r>
      <w:r w:rsidR="002327FD"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8B4CC0" w:rsidP="008F03DE" w:rsidR="008B4CC0"/>
    <w:p w:rsidRDefault="002327FD" w:rsidP="008F03DE" w:rsidR="002327FD"/>
    <w:p w:rsidRDefault="001E1F98" w:rsidP="008F03DE" w:rsidR="008F3AD6" w:rsidRPr="00EF7C9A">
      <w:r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9E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2327FD">
          <w:t>179</w:t>
        </w:r>
        <w:r w:rsidR="00D26084">
          <w:t>/</w:t>
        </w:r>
        <w:r w:rsidR="00CC5885">
          <w:t>2017-</w:t>
        </w:r>
        <w:r w:rsidR="002327FD">
          <w:t>17</w:t>
        </w:r>
      </w:p>
      <w:p w:rsidRDefault="00E12FEA" w:rsidP="009C0FF2" w:rsidR="00E12FEA" w:rsidRPr="00EF7C9A">
        <w:pPr>
          <w:jc w:val="right"/>
        </w:pPr>
      </w:p>
      <w:p w:rsidRDefault="007009E2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1859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327FD"/>
    <w:rsid w:val="00243782"/>
    <w:rsid w:val="00246D6F"/>
    <w:rsid w:val="00281BC7"/>
    <w:rsid w:val="002A16E1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248C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D284B"/>
    <w:rsid w:val="00662940"/>
    <w:rsid w:val="00662FBD"/>
    <w:rsid w:val="00665069"/>
    <w:rsid w:val="006A6847"/>
    <w:rsid w:val="006D0C90"/>
    <w:rsid w:val="006D1468"/>
    <w:rsid w:val="006F6B60"/>
    <w:rsid w:val="007002A2"/>
    <w:rsid w:val="007009E2"/>
    <w:rsid w:val="007042E6"/>
    <w:rsid w:val="00710885"/>
    <w:rsid w:val="00717AA5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74ECB"/>
    <w:rsid w:val="00881A15"/>
    <w:rsid w:val="00895943"/>
    <w:rsid w:val="008B123A"/>
    <w:rsid w:val="008B4CC0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9134D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5489D"/>
    <w:rsid w:val="00C75ACF"/>
    <w:rsid w:val="00C85781"/>
    <w:rsid w:val="00C9120F"/>
    <w:rsid w:val="00CC5885"/>
    <w:rsid w:val="00D12CD2"/>
    <w:rsid w:val="00D23DD2"/>
    <w:rsid w:val="00D26084"/>
    <w:rsid w:val="00DF0026"/>
    <w:rsid w:val="00E05B11"/>
    <w:rsid w:val="00E12FEA"/>
    <w:rsid w:val="00E2438C"/>
    <w:rsid w:val="00E808D5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09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9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9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9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9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09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9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9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9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9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NASTASJA STUDIO j.d.o.o. za frizerske usluge i usluge uljepšavanja</izvorni_sadrzaj>
    <derivirana_varijabla naziv="DomainObject.Predmet.ProtustrankaFormated_1">  NASTASJA STUDIO j.d.o.o. za frizerske usluge i usluge uljepšavanja</derivirana_varijabla>
  </DomainObject.Predmet.ProtustrankaFormated>
  <DomainObject.Predmet.ProtustrankaFormatedOIB>
    <izvorni_sadrzaj>  NASTASJA STUDIO j.d.o.o. za frizerske usluge i usluge uljepšavanja, OIB 45400635526</izvorni_sadrzaj>
    <derivirana_varijabla naziv="DomainObject.Predmet.ProtustrankaFormatedOIB_1">  NASTASJA STUDIO j.d.o.o. za frizerske usluge i usluge uljepšavanja, OIB 45400635526</derivirana_varijabla>
  </DomainObject.Predmet.ProtustrankaFormatedOIB>
  <DomainObject.Predmet.ProtustrankaFormatedWithAdress>
    <izvorni_sadrzaj> NASTASJA STUDIO j.d.o.o. za frizerske usluge i usluge uljepšavanja, Ivana Mažuranića 22, 23000 Zadar</izvorni_sadrzaj>
    <derivirana_varijabla naziv="DomainObject.Predmet.ProtustrankaFormatedWithAdress_1"> NASTASJA STUDIO j.d.o.o. za frizerske usluge i usluge uljepšavanja, Ivana Mažuranića 22, 23000 Zadar</derivirana_varijabla>
  </DomainObject.Predmet.ProtustrankaFormatedWithAdress>
  <DomainObject.Predmet.ProtustrankaFormatedWithAdressOIB>
    <izvorni_sadrzaj> NASTASJA STUDIO j.d.o.o. za frizerske usluge i usluge uljepšavanja, OIB 45400635526, Ivana Mažuranića 22, 23000 Zadar</izvorni_sadrzaj>
    <derivirana_varijabla naziv="DomainObject.Predmet.ProtustrankaFormatedWithAdressOIB_1"> NASTASJA STUDIO j.d.o.o. za frizerske usluge i usluge uljepšavanja, OIB 45400635526, Ivana Mažuranića 22, 23000 Zadar</derivirana_varijabla>
  </DomainObject.Predmet.ProtustrankaFormatedWithAdressOIB>
  <DomainObject.Predmet.ProtustrankaWithAdress>
    <izvorni_sadrzaj>NASTASJA STUDIO j.d.o.o. za frizerske usluge i usluge uljepšavanja Ivana Mažuranića 22, 23000 Zadar</izvorni_sadrzaj>
    <derivirana_varijabla naziv="DomainObject.Predmet.ProtustrankaWithAdress_1">NASTASJA STUDIO j.d.o.o. za frizerske usluge i usluge uljepšavanja Ivana Mažuranića 22, 23000 Zadar</derivirana_varijabla>
  </DomainObject.Predmet.ProtustrankaWithAdress>
  <DomainObject.Predmet.ProtustrankaWithAdressOIB>
    <izvorni_sadrzaj>NASTASJA STUDIO j.d.o.o. za frizerske usluge i usluge uljepšavanja, OIB 45400635526, Ivana Mažuranića 22, 23000 Zadar</izvorni_sadrzaj>
    <derivirana_varijabla naziv="DomainObject.Predmet.ProtustrankaWithAdressOIB_1">NASTASJA STUDIO j.d.o.o. za frizerske usluge i usluge uljepšavanja, OIB 45400635526, Ivana Mažuranića 22, 23000 Zadar</derivirana_varijabla>
  </DomainObject.Predmet.ProtustrankaWithAdressOIB>
  <DomainObject.Predmet.ProtustrankaNazivFormated>
    <izvorni_sadrzaj>NASTASJA STUDIO j.d.o.o. za frizerske usluge i usluge uljepšavanja</izvorni_sadrzaj>
    <derivirana_varijabla naziv="DomainObject.Predmet.ProtustrankaNazivFormated_1">NASTASJA STUDIO j.d.o.o. za frizerske usluge i usluge uljepšavanja</derivirana_varijabla>
  </DomainObject.Predmet.ProtustrankaNazivFormated>
  <DomainObject.Predmet.ProtustrankaNazivFormatedOIB>
    <izvorni_sadrzaj>NASTASJA STUDIO j.d.o.o. za frizerske usluge i usluge uljepšavanja, OIB 45400635526</izvorni_sadrzaj>
    <derivirana_varijabla naziv="DomainObject.Predmet.ProtustrankaNazivFormatedOIB_1">NASTASJA STUDIO j.d.o.o. za frizerske usluge i usluge uljepšavanja, OIB 45400635526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NASTASJA STUDIO j.d.o.o. za frizerske usluge i usluge uljepšavanja</item>
    </izvorni_sadrzaj>
    <derivirana_varijabla naziv="DomainObject.Predmet.ProtuStrankaListFormated_1">
      <item>NASTASJA STUDIO j.d.o.o. za frizerske usluge i usluge uljepšavanja</item>
    </derivirana_varijabla>
  </DomainObject.Predmet.ProtuStrankaListFormated>
  <DomainObject.Predmet.ProtuStrankaListFormatedOIB>
    <izvorni_sadrzaj>
      <item>NASTASJA STUDIO j.d.o.o. za frizerske usluge i usluge uljepšavanja, OIB 45400635526</item>
    </izvorni_sadrzaj>
    <derivirana_varijabla naziv="DomainObject.Predmet.ProtuStrankaListFormatedOIB_1">
      <item>NASTASJA STUDIO j.d.o.o. za frizerske usluge i usluge uljepšavanja, OIB 45400635526</item>
    </derivirana_varijabla>
  </DomainObject.Predmet.ProtuStrankaListFormatedOIB>
  <DomainObject.Predmet.ProtuStrankaListFormatedWithAdress>
    <izvorni_sadrzaj>
      <item>NASTASJA STUDIO j.d.o.o. za frizerske usluge i usluge uljepšavanja, Ivana Mažuranića 22, 23000 Zadar</item>
    </izvorni_sadrzaj>
    <derivirana_varijabla naziv="DomainObject.Predmet.ProtuStrankaListFormatedWithAdress_1">
      <item>NASTASJA STUDIO j.d.o.o. za frizerske usluge i usluge uljepšavanja, Ivana Mažuranića 22, 23000 Zadar</item>
    </derivirana_varijabla>
  </DomainObject.Predmet.ProtuStrankaListFormatedWithAdress>
  <DomainObject.Predmet.ProtuStrankaListFormatedWithAdressOIB>
    <izvorni_sadrzaj>
      <item>NASTASJA STUDIO j.d.o.o. za frizerske usluge i usluge uljepšavanja, OIB 45400635526, Ivana Mažuranića 22, 23000 Zadar</item>
    </izvorni_sadrzaj>
    <derivirana_varijabla naziv="DomainObject.Predmet.ProtuStrankaListFormatedWithAdressOIB_1">
      <item>NASTASJA STUDIO j.d.o.o. za frizerske usluge i usluge uljepšavanja, OIB 45400635526, Ivana Mažuranića 22, 23000 Zadar</item>
    </derivirana_varijabla>
  </DomainObject.Predmet.ProtuStrankaListFormatedWithAdressOIB>
  <DomainObject.Predmet.ProtuStrankaListNazivFormated>
    <izvorni_sadrzaj>
      <item>NASTASJA STUDIO j.d.o.o. za frizerske usluge i usluge uljepšavanja</item>
    </izvorni_sadrzaj>
    <derivirana_varijabla naziv="DomainObject.Predmet.ProtuStrankaListNazivFormated_1">
      <item>NASTASJA STUDIO j.d.o.o. za frizerske usluge i usluge uljepšavanja</item>
    </derivirana_varijabla>
  </DomainObject.Predmet.ProtuStrankaListNazivFormated>
  <DomainObject.Predmet.ProtuStrankaListNazivFormatedOIB>
    <izvorni_sadrzaj>
      <item>NASTASJA STUDIO j.d.o.o. za frizerske usluge i usluge uljepšavanja, OIB 45400635526</item>
    </izvorni_sadrzaj>
    <derivirana_varijabla naziv="DomainObject.Predmet.ProtuStrankaListNazivFormatedOIB_1">
      <item>NASTASJA STUDIO j.d.o.o. za frizerske usluge i usluge uljepšavanja, OIB 45400635526</item>
    </derivirana_varijabla>
  </DomainObject.Predmet.ProtuStrankaListNazivFormatedOIB>
  <DomainObject.Predmet.OstaliListFormated>
    <izvorni_sadrzaj>
      <item>Nastasja Dragan</item>
    </izvorni_sadrzaj>
    <derivirana_varijabla naziv="DomainObject.Predmet.OstaliListFormated_1">
      <item>Nastasja Dragan</item>
    </derivirana_varijabla>
  </DomainObject.Predmet.OstaliListFormated>
  <DomainObject.Predmet.OstaliListFormatedOIB>
    <izvorni_sadrzaj>
      <item>Nastasja Dragan, OIB 69670889223</item>
    </izvorni_sadrzaj>
    <derivirana_varijabla naziv="DomainObject.Predmet.OstaliListFormatedOIB_1">
      <item>Nastasja Dragan, OIB 69670889223</item>
    </derivirana_varijabla>
  </DomainObject.Predmet.OstaliListFormatedOIB>
  <DomainObject.Predmet.OstaliListFormatedWithAdress>
    <izvorni_sadrzaj>
      <item>Nastasja Dragan, Hrvatskih Žrtava 396, 21220 Seget Vranjica</item>
    </izvorni_sadrzaj>
    <derivirana_varijabla naziv="DomainObject.Predmet.OstaliListFormatedWithAdress_1">
      <item>Nastasja Dragan, Hrvatskih Žrtava 396, 21220 Seget Vranjica</item>
    </derivirana_varijabla>
  </DomainObject.Predmet.OstaliListFormatedWithAdress>
  <DomainObject.Predmet.OstaliListFormatedWithAdressOIB>
    <izvorni_sadrzaj>
      <item>Nastasja Dragan, OIB 69670889223, Hrvatskih Žrtava 396, 21220 Seget Vranjica</item>
    </izvorni_sadrzaj>
    <derivirana_varijabla naziv="DomainObject.Predmet.OstaliListFormatedWithAdressOIB_1">
      <item>Nastasja Dragan, OIB 69670889223, Hrvatskih Žrtava 396, 21220 Seget Vranjica</item>
    </derivirana_varijabla>
  </DomainObject.Predmet.OstaliListFormatedWithAdressOIB>
  <DomainObject.Predmet.OstaliListNazivFormated>
    <izvorni_sadrzaj>
      <item>Nastasja Dragan</item>
    </izvorni_sadrzaj>
    <derivirana_varijabla naziv="DomainObject.Predmet.OstaliListNazivFormated_1">
      <item>Nastasja Dragan</item>
    </derivirana_varijabla>
  </DomainObject.Predmet.OstaliListNazivFormated>
  <DomainObject.Predmet.OstaliListNazivFormatedOIB>
    <izvorni_sadrzaj>
      <item>Nastasja Dragan, OIB 69670889223</item>
    </izvorni_sadrzaj>
    <derivirana_varijabla naziv="DomainObject.Predmet.OstaliListNazivFormatedOIB_1">
      <item>Nastasja Dragan, OIB 69670889223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NASTASJA STUDIO j.d.o.o. za frizerske usluge i usluge uljepšavanja</izvorni_sadrzaj>
    <derivirana_varijabla naziv="DomainObject.Predmet.ProtustrankaIDrugi_1">NASTASJA STUDIO j.d.o.o. za frizerske usluge i usluge uljepšavanja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NASTASJA STUDIO j.d.o.o. za frizerske usluge i usluge uljepšavanja, OIB 45400635526, Ivana Mažuranića 22, 23000 Zadar</izvorni_sadrzaj>
    <derivirana_varijabla naziv="DomainObject.Predmet.ProtustrankaIDrugiAdressOIB_1">NASTASJA STUDIO j.d.o.o. za frizerske usluge i usluge uljepšavanja, OIB 45400635526, Ivana Mažuranića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NASTASJA STUDIO j.d.o.o. za frizerske usluge i usluge uljepšavanja</item>
      <item>FINA</item>
      <item>Nastasja Dragan</item>
    </izvorni_sadrzaj>
    <derivirana_varijabla naziv="DomainObject.Predmet.SudioniciListNaziv_1">
      <item>NASTASJA STUDIO j.d.o.o. za frizerske usluge i usluge uljepšavanja</item>
      <item>FINA</item>
      <item>Nastasja Dragan</item>
    </derivirana_varijabla>
  </DomainObject.Predmet.SudioniciListNaziv>
  <DomainObject.Predmet.SudioniciListAdressOIB>
    <izvorni_sadrzaj>
      <item>NASTASJA STUDIO j.d.o.o. za frizerske usluge i usluge uljepšavanja, OIB 45400635526, Ivana Mažuranića 22,23000 Zadar</item>
      <item>FINA, OIB 85821130368</item>
      <item>Nastasja Dragan, OIB 69670889223, Hrvatskih Žrtava 396,21220 Seget Vranjica</item>
    </izvorni_sadrzaj>
    <derivirana_varijabla naziv="DomainObject.Predmet.SudioniciListAdressOIB_1">
      <item>NASTASJA STUDIO j.d.o.o. za frizerske usluge i usluge uljepšavanja, OIB 45400635526, Ivana Mažuranića 22,23000 Zadar</item>
      <item>FINA, OIB 85821130368</item>
      <item>Nastasja Dragan, OIB 69670889223, Hrvatskih Žrtava 396,21220 Seget Vranjica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45400635526</item>
      <item>, OIB 85821130368</item>
      <item>, OIB 69670889223</item>
    </izvorni_sadrzaj>
    <derivirana_varijabla naziv="DomainObject.Predmet.SudioniciListNazivOIB_1">
      <item>, OIB 45400635526</item>
      <item>, OIB 85821130368</item>
      <item>, OIB 69670889223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St-219/2018-3</izvorni_sadrzaj>
    <derivirana_varijabla naziv="DomainObject.PredzadnjaOdlukaIzPredmeta.Oznaka_1">St-219/2018-3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1955</properties:Characters>
  <properties:Lines>64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2018-12-11T07:33:00Z</dcterms:created>
  <dc:creator>Ardena Bajlo</dc:creator>
  <cp:lastModifiedBy>Ante Rubelj</cp:lastModifiedBy>
  <cp:lastPrinted>2016-12-16T08:42:00Z</cp:lastPrinted>
  <dcterms:modified xmlns:xsi="http://www.w3.org/2001/XMLSchema-instance" xsi:type="dcterms:W3CDTF">2018-12-12T14:13:00Z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St-219-18-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