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8b96" w14:paraId="1e48b96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C56C86">
        <w:rPr>
          <w:rFonts w:hAnsi="Times New Roman" w:ascii="Times New Roman"/>
          <w:color w:val="000000"/>
          <w:sz w:val="24"/>
          <w:szCs w:val="24"/>
        </w:rPr>
        <w:t>1418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 w:rsidR="00891729"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5342DB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DRUŠTVO DOMOVINSKOG PONOSA I ČASTI VIRIBUS UNITIS, Zagreb, I. G. Kovačića 25, OIB: 58068720482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DRUŠTVO DOMOVINSKOG PONOSA I ČASTI VIRIBUS UNITIS, Zagreb, I. G. Kovačića 25, OIB: 58068720482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1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,00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imenuje David Jakovljević, Sesvete, </w:t>
      </w:r>
      <w:proofErr w:type="spellStart"/>
      <w:r w:rsidR="00C56C86">
        <w:rPr>
          <w:rFonts w:hAnsi="Times New Roman" w:ascii="Times New Roman"/>
          <w:b/>
          <w:color w:val="000000"/>
          <w:sz w:val="24"/>
          <w:szCs w:val="24"/>
        </w:rPr>
        <w:t>Kašinska</w:t>
      </w:r>
      <w:proofErr w:type="spellEnd"/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7, OIB: 63014812654.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 i banci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15BB5" w:rsidP="00A306C5" w:rsidR="00915BB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C56C86">
        <w:rPr>
          <w:rFonts w:hAnsi="Times New Roman" w:ascii="Times New Roman"/>
          <w:color w:val="000000"/>
          <w:sz w:val="24"/>
          <w:szCs w:val="24"/>
        </w:rPr>
        <w:t>418</w:t>
      </w:r>
      <w:r w:rsidR="00915BB5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>31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5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B45E4F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 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5589F"/>
    <w:rsid w:val="00270417"/>
    <w:rsid w:val="002C0E90"/>
    <w:rsid w:val="002D3049"/>
    <w:rsid w:val="00311FAD"/>
    <w:rsid w:val="003C098E"/>
    <w:rsid w:val="003C2BEE"/>
    <w:rsid w:val="003F512F"/>
    <w:rsid w:val="00401762"/>
    <w:rsid w:val="004101ED"/>
    <w:rsid w:val="00461EC5"/>
    <w:rsid w:val="00467E86"/>
    <w:rsid w:val="00490A27"/>
    <w:rsid w:val="004D75A8"/>
    <w:rsid w:val="00513F8D"/>
    <w:rsid w:val="0053392D"/>
    <w:rsid w:val="005342DB"/>
    <w:rsid w:val="00534E0D"/>
    <w:rsid w:val="00534E12"/>
    <w:rsid w:val="005418F9"/>
    <w:rsid w:val="005759F6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507E"/>
    <w:rsid w:val="00C56C86"/>
    <w:rsid w:val="00C8116A"/>
    <w:rsid w:val="00CA4E0B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E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E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E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E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E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E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E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E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SZ</izvorni_sadrzaj>
    <derivirana_varijabla naziv="DomainObject.Predmet.Opis_1">Članak 444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11.SZ</izvorni_sadrzaj>
    <derivirana_varijabla naziv="DomainObject.Predmet.PrimjedbaSuca_1">Članak 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domovinskog ponosa i časti VIRIBUS UNITIS</izvorni_sadrzaj>
    <derivirana_varijabla naziv="DomainObject.Predmet.ProtustrankaFormated_1">  Društvo domovinskog ponosa i časti VIRIBUS UNITIS</derivirana_varijabla>
  </DomainObject.Predmet.ProtustrankaFormated>
  <DomainObject.Predmet.ProtustrankaFormatedOIB>
    <izvorni_sadrzaj>  Društvo domovinskog ponosa i časti VIRIBUS UNITIS, OIB 58068720482</izvorni_sadrzaj>
    <derivirana_varijabla naziv="DomainObject.Predmet.ProtustrankaFormatedOIB_1">  Društvo domovinskog ponosa i časti VIRIBUS UNITIS, OIB 58068720482</derivirana_varijabla>
  </DomainObject.Predmet.ProtustrankaFormatedOIB>
  <DomainObject.Predmet.ProtustrankaFormatedWithAdress>
    <izvorni_sadrzaj> Društvo domovinskog ponosa i časti VIRIBUS UNITIS, Ivana Gorana Kovačića 25, 10000 Zagreb</izvorni_sadrzaj>
    <derivirana_varijabla naziv="DomainObject.Predmet.ProtustrankaFormatedWithAdress_1"> Društvo domovinskog ponosa i časti VIRIBUS UNITIS, Ivana Gorana Kovačića 25, 10000 Zagreb</derivirana_varijabla>
  </DomainObject.Predmet.ProtustrankaFormatedWithAdress>
  <DomainObject.Predmet.ProtustrankaFormatedWithAdressOIB>
    <izvorni_sadrzaj> Društvo domovinskog ponosa i časti VIRIBUS UNITIS, OIB 58068720482, Ivana Gorana Kovačića 25, 10000 Zagreb</izvorni_sadrzaj>
    <derivirana_varijabla naziv="DomainObject.Predmet.ProtustrankaFormatedWithAdressOIB_1"> Društvo domovinskog ponosa i časti VIRIBUS UNITIS, OIB 58068720482, Ivana Gorana Kovačića 25, 10000 Zagreb</derivirana_varijabla>
  </DomainObject.Predmet.ProtustrankaFormatedWithAdressOIB>
  <DomainObject.Predmet.ProtustrankaWithAdress>
    <izvorni_sadrzaj>Društvo domovinskog ponosa i časti VIRIBUS UNITIS Ivana Gorana Kovačića 25, 10000 Zagreb</izvorni_sadrzaj>
    <derivirana_varijabla naziv="DomainObject.Predmet.ProtustrankaWithAdress_1">Društvo domovinskog ponosa i časti VIRIBUS UNITIS Ivana Gorana Kovačića 25, 10000 Zagreb</derivirana_varijabla>
  </DomainObject.Predmet.ProtustrankaWithAdress>
  <DomainObject.Predmet.ProtustrankaWithAdressOIB>
    <izvorni_sadrzaj>Društvo domovinskog ponosa i časti VIRIBUS UNITIS, OIB 58068720482, Ivana Gorana Kovačića 25, 10000 Zagreb</izvorni_sadrzaj>
    <derivirana_varijabla naziv="DomainObject.Predmet.ProtustrankaWithAdressOIB_1">Društvo domovinskog ponosa i časti VIRIBUS UNITIS, OIB 58068720482, Ivana Gorana Kovačića 25, 10000 Zagreb</derivirana_varijabla>
  </DomainObject.Predmet.ProtustrankaWithAdressOIB>
  <DomainObject.Predmet.ProtustrankaNazivFormated>
    <izvorni_sadrzaj>Društvo domovinskog ponosa i časti VIRIBUS UNITIS</izvorni_sadrzaj>
    <derivirana_varijabla naziv="DomainObject.Predmet.ProtustrankaNazivFormated_1">Društvo domovinskog ponosa i časti VIRIBUS UNITIS</derivirana_varijabla>
  </DomainObject.Predmet.ProtustrankaNazivFormated>
  <DomainObject.Predmet.ProtustrankaNazivFormatedOIB>
    <izvorni_sadrzaj>Društvo domovinskog ponosa i časti VIRIBUS UNITIS, OIB 58068720482</izvorni_sadrzaj>
    <derivirana_varijabla naziv="DomainObject.Predmet.ProtustrankaNazivFormatedOIB_1">Društvo domovinskog ponosa i časti VIRIBUS UNITIS, OIB 58068720482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70297.26</izvorni_sadrzaj>
    <derivirana_varijabla naziv="DomainObject.Predmet.TrenutnaVrijednost_1">70297.26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domovinskog ponosa i časti VIRIBUS UNITIS</item>
    </izvorni_sadrzaj>
    <derivirana_varijabla naziv="DomainObject.Predmet.ProtuStrankaListFormated_1">
      <item>Društvo domovinskog ponosa i časti VIRIBUS UNITIS</item>
    </derivirana_varijabla>
  </DomainObject.Predmet.ProtuStrankaListFormated>
  <DomainObject.Predmet.ProtuStrankaListFormatedOIB>
    <izvorni_sadrzaj>
      <item>Društvo domovinskog ponosa i časti VIRIBUS UNITIS, OIB 58068720482</item>
    </izvorni_sadrzaj>
    <derivirana_varijabla naziv="DomainObject.Predmet.ProtuStrankaListFormatedOIB_1">
      <item>Društvo domovinskog ponosa i časti VIRIBUS UNITIS, OIB 58068720482</item>
    </derivirana_varijabla>
  </DomainObject.Predmet.ProtuStrankaListFormatedOIB>
  <DomainObject.Predmet.ProtuStrankaListFormatedWithAdress>
    <izvorni_sadrzaj>
      <item>Društvo domovinskog ponosa i časti VIRIBUS UNITIS, Ivana Gorana Kovačića 25, 10000 Zagreb</item>
    </izvorni_sadrzaj>
    <derivirana_varijabla naziv="DomainObject.Predmet.ProtuStrankaListFormatedWithAdress_1">
      <item>Društvo domovinskog ponosa i časti VIRIBUS UNITIS, Ivana Gorana Kovačića 25, 10000 Zagreb</item>
    </derivirana_varijabla>
  </DomainObject.Predmet.ProtuStrankaListFormatedWithAdress>
  <DomainObject.Predmet.ProtuStrankaListFormatedWithAdressOIB>
    <izvorni_sadrzaj>
      <item>Društvo domovinskog ponosa i časti VIRIBUS UNITIS, OIB 58068720482, Ivana Gorana Kovačića 25, 10000 Zagreb</item>
    </izvorni_sadrzaj>
    <derivirana_varijabla naziv="DomainObject.Predmet.ProtuStrankaListFormatedWithAdressOIB_1">
      <item>Društvo domovinskog ponosa i časti VIRIBUS UNITIS, OIB 58068720482, Ivana Gorana Kovačića 25, 10000 Zagreb</item>
    </derivirana_varijabla>
  </DomainObject.Predmet.ProtuStrankaListFormatedWithAdressOIB>
  <DomainObject.Predmet.ProtuStrankaListNazivFormated>
    <izvorni_sadrzaj>
      <item>Društvo domovinskog ponosa i časti VIRIBUS UNITIS</item>
    </izvorni_sadrzaj>
    <derivirana_varijabla naziv="DomainObject.Predmet.ProtuStrankaListNazivFormated_1">
      <item>Društvo domovinskog ponosa i časti VIRIBUS UNITIS</item>
    </derivirana_varijabla>
  </DomainObject.Predmet.ProtuStrankaListNazivFormated>
  <DomainObject.Predmet.ProtuStrankaListNazivFormatedOIB>
    <izvorni_sadrzaj>
      <item>Društvo domovinskog ponosa i časti VIRIBUS UNITIS, OIB 58068720482</item>
    </izvorni_sadrzaj>
    <derivirana_varijabla naziv="DomainObject.Predmet.ProtuStrankaListNazivFormatedOIB_1">
      <item>Društvo domovinskog ponosa i časti VIRIBUS UNITIS, OIB 58068720482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domovinskog ponosa i časti VIRIBUS UNITIS</izvorni_sadrzaj>
    <derivirana_varijabla naziv="DomainObject.Predmet.ProtustrankaIDrugi_1">Društvo domovinskog ponosa i časti VIRIBUS UNITIS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domovinskog ponosa i časti VIRIBUS UNITIS, OIB 58068720482, Ivana Gorana Kovačića 25, 10000 Zagreb</izvorni_sadrzaj>
    <derivirana_varijabla naziv="DomainObject.Predmet.ProtustrankaIDrugiAdressOIB_1">Društvo domovinskog ponosa i časti VIRIBUS UNITIS, OIB 58068720482, Ivana Gorana Kovačića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domovinskog ponosa i časti VIRIBUS UNITIS</item>
      <item>FINA Regionalni centar Zagreb</item>
    </izvorni_sadrzaj>
    <derivirana_varijabla naziv="DomainObject.Predmet.SudioniciListNaziv_1">
      <item>Društvo domovinskog ponosa i časti VIRIBUS UNITIS</item>
      <item>FINA Regionalni centar Zagreb</item>
    </derivirana_varijabla>
  </DomainObject.Predmet.SudioniciListNaziv>
  <DomainObject.Predmet.SudioniciListAdressOIB>
    <izvorni_sadrzaj>
      <item>Društvo domovinskog ponosa i časti VIRIBUS UNITIS, OIB 58068720482, Ivana Gorana Kovačića 25,10000 Zagreb</item>
      <item>FINA Regionalni centar Zagreb, OIB 85821130368, Trg svibanjskih žrtava 1995. 1,10000 Zagreb</item>
    </izvorni_sadrzaj>
    <derivirana_varijabla naziv="DomainObject.Predmet.SudioniciListAdressOIB_1">
      <item>Društvo domovinskog ponosa i časti VIRIBUS UNITIS, OIB 58068720482, Ivana Gorana Kovačića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58068720482</item>
      <item>, OIB 85821130368</item>
    </izvorni_sadrzaj>
    <derivirana_varijabla naziv="DomainObject.Predmet.SudioniciListNazivOIB_1">
      <item>, OIB 58068720482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7AED5-54DD-42B2-8CCE-2AC1830CF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638</properties:Words>
  <properties:Characters>3441</properties:Characters>
  <properties:Lines>98</properties:Lines>
  <properties:Paragraphs>35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2016-08-19T06:16:00Z</cp:lastPrinted>
  <dcterms:modified xmlns:xsi="http://www.w3.org/2001/XMLSchema-instance" xsi:type="dcterms:W3CDTF">2016-08-19T06:16:00Z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