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3475" w14:paraId="2913475" w:rsidRDefault="00FE4E4C" w:rsidP="003F6C53" w:rsidR="00FE4E4C" w:rsidRPr="00EC348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EC348F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EC348F">
        <w:tc>
          <w:tcPr>
            <w:tcW w:type="dxa" w:w="3227"/>
            <w:gridSpan w:val="2"/>
          </w:tcPr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C348F"/>
    <w:p w:rsidRDefault="00AA1AD1" w:rsidP="00AA1AD1" w:rsidR="00AA1AD1" w:rsidRPr="00EC348F">
      <w:pPr>
        <w:jc w:val="center"/>
      </w:pPr>
      <w:r w:rsidRPr="00EC348F">
        <w:t xml:space="preserve">R E P U B L I K A  H R V A T S KA </w:t>
      </w:r>
    </w:p>
    <w:p w:rsidRDefault="005A3991" w:rsidP="00721F79" w:rsidR="005A3991" w:rsidRPr="00EC348F"/>
    <w:p w:rsidRDefault="00721F79" w:rsidP="00360AB6" w:rsidR="00721F79" w:rsidRPr="00EC348F">
      <w:pPr>
        <w:jc w:val="center"/>
      </w:pPr>
      <w:r w:rsidRPr="00EC348F">
        <w:t>R J E Š E N J E</w:t>
      </w:r>
    </w:p>
    <w:p w:rsidRDefault="002B5525" w:rsidP="00721F79" w:rsidR="002B5525" w:rsidRPr="00EC348F">
      <w:pPr>
        <w:jc w:val="both"/>
      </w:pPr>
    </w:p>
    <w:p w:rsidRDefault="00846B1C" w:rsidP="001349D9" w:rsidR="00360AB6" w:rsidRPr="00EC348F">
      <w:pPr>
        <w:ind w:firstLine="708"/>
        <w:jc w:val="both"/>
      </w:pPr>
      <w:r w:rsidRPr="00EC348F">
        <w:t>Trgovački sud u Zadru</w:t>
      </w:r>
      <w:r w:rsidR="00360AB6" w:rsidRPr="00EC348F">
        <w:t>, po su</w:t>
      </w:r>
      <w:r w:rsidR="00B0143C" w:rsidRPr="00EC348F">
        <w:t>tkinji</w:t>
      </w:r>
      <w:r w:rsidR="00360AB6" w:rsidRPr="00EC348F">
        <w:t xml:space="preserve"> Ani Markač, povodom prijedloga za otvaranje stečajnog postupka nad dužnikom </w:t>
      </w:r>
      <w:r w:rsidR="006E12D3" w:rsidRPr="0012202A">
        <w:t>DEUTZIA</w:t>
      </w:r>
      <w:r w:rsidR="004358B0">
        <w:t>,</w:t>
      </w:r>
      <w:r w:rsidR="006E12D3" w:rsidRPr="0012202A">
        <w:t xml:space="preserve"> d.o.o., Zadar, Put Bokanjca 18, OIB: 43931312583</w:t>
      </w:r>
      <w:r w:rsidR="00AA448E" w:rsidRPr="00EC348F">
        <w:t>,</w:t>
      </w:r>
      <w:r w:rsidR="002B2B47" w:rsidRPr="00EC348F">
        <w:t xml:space="preserve"> </w:t>
      </w:r>
      <w:r w:rsidR="00DD66F8" w:rsidRPr="00EC348F">
        <w:t xml:space="preserve">dana </w:t>
      </w:r>
      <w:r w:rsidR="006F0172">
        <w:t>19.</w:t>
      </w:r>
      <w:r w:rsidR="006E12D3">
        <w:t xml:space="preserve"> </w:t>
      </w:r>
      <w:r w:rsidR="00DD66F8" w:rsidRPr="00EC348F">
        <w:t xml:space="preserve"> veljače 2019</w:t>
      </w:r>
      <w:r w:rsidR="00360AB6" w:rsidRPr="00EC348F">
        <w:t>.</w:t>
      </w:r>
      <w:r w:rsidR="001349D9" w:rsidRPr="00EC348F">
        <w:t>,</w:t>
      </w:r>
      <w:r w:rsidR="00360AB6" w:rsidRPr="00EC348F">
        <w:t xml:space="preserve"> </w:t>
      </w:r>
    </w:p>
    <w:p w:rsidRDefault="004270AE" w:rsidP="00721F79" w:rsidR="004270AE" w:rsidRPr="00EC348F"/>
    <w:p w:rsidRDefault="00721F79" w:rsidP="00721F79" w:rsidR="00721F79" w:rsidRPr="00EC348F">
      <w:pPr>
        <w:jc w:val="center"/>
      </w:pPr>
      <w:r w:rsidRPr="00EC348F">
        <w:t>r i j e š i o  j e</w:t>
      </w:r>
    </w:p>
    <w:p w:rsidRDefault="00E8339B" w:rsidP="00E8339B" w:rsidR="00E8339B" w:rsidRPr="00EC348F"/>
    <w:p w:rsidRDefault="00E8339B" w:rsidP="00E8339B" w:rsidR="004738C6" w:rsidRPr="00EC348F">
      <w:pPr>
        <w:jc w:val="both"/>
      </w:pPr>
      <w:r w:rsidRPr="00EC348F">
        <w:t>I.</w:t>
      </w:r>
      <w:r w:rsidRPr="00EC348F">
        <w:tab/>
        <w:t xml:space="preserve">Pokreće se prethodni postupak radi utvrđivanja pretpostavki za otvaranje stečajnog postupka nad stečajnim dužnikom </w:t>
      </w:r>
      <w:r w:rsidR="004358B0" w:rsidRPr="0012202A">
        <w:t>DEUTZIA</w:t>
      </w:r>
      <w:r w:rsidR="004358B0">
        <w:t>,</w:t>
      </w:r>
      <w:r w:rsidR="004358B0" w:rsidRPr="0012202A">
        <w:t xml:space="preserve"> d.o.o., Zadar, Put Bokanjca 18, OIB: 43931312583</w:t>
      </w:r>
      <w:r w:rsidR="0044587A" w:rsidRPr="00EC348F">
        <w:t>.</w:t>
      </w:r>
    </w:p>
    <w:p w:rsidRDefault="0044587A" w:rsidP="00E8339B" w:rsidR="0044587A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 xml:space="preserve">II. </w:t>
      </w:r>
      <w:r w:rsidRPr="00EC348F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EC348F">
        <w:t xml:space="preserve"> </w:t>
      </w:r>
      <w:r w:rsidR="006F0172">
        <w:rPr>
          <w:b/>
        </w:rPr>
        <w:t>6</w:t>
      </w:r>
      <w:r w:rsidR="004358B0">
        <w:rPr>
          <w:b/>
        </w:rPr>
        <w:t>. ožujka</w:t>
      </w:r>
      <w:r w:rsidR="007314D3">
        <w:t xml:space="preserve"> </w:t>
      </w:r>
      <w:r w:rsidR="00F44273" w:rsidRPr="00EC348F">
        <w:rPr>
          <w:b/>
        </w:rPr>
        <w:t>2019</w:t>
      </w:r>
      <w:r w:rsidR="007314D3">
        <w:rPr>
          <w:b/>
        </w:rPr>
        <w:t xml:space="preserve">. u </w:t>
      </w:r>
      <w:r w:rsidR="006F0172">
        <w:rPr>
          <w:b/>
        </w:rPr>
        <w:t>11,00</w:t>
      </w:r>
      <w:r w:rsidR="00AB7D8C" w:rsidRPr="00EC348F">
        <w:rPr>
          <w:b/>
        </w:rPr>
        <w:t xml:space="preserve"> </w:t>
      </w:r>
      <w:r w:rsidRPr="00EC348F">
        <w:rPr>
          <w:b/>
          <w:bCs/>
        </w:rPr>
        <w:t>sati</w:t>
      </w:r>
      <w:r w:rsidRPr="00EC348F">
        <w:t xml:space="preserve"> kod ovog suda, Ulica Franje Tuđmana br. 35, sudnica br, 14/I.</w:t>
      </w:r>
    </w:p>
    <w:p w:rsidRDefault="00E8339B" w:rsidP="00E8339B" w:rsidR="00E8339B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>III.</w:t>
      </w:r>
      <w:r w:rsidRPr="00EC348F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>IV.</w:t>
      </w:r>
      <w:r w:rsidRPr="00EC348F">
        <w:tab/>
        <w:t xml:space="preserve">Upozorava se osoba ovlaštena za zastupanje dužnika po zakonu </w:t>
      </w:r>
      <w:r w:rsidR="004358B0">
        <w:t>Dobriša Ćosić iz Zadra</w:t>
      </w:r>
      <w:r w:rsidR="00304600" w:rsidRPr="00EC348F">
        <w:t xml:space="preserve">, </w:t>
      </w:r>
      <w:r w:rsidRPr="00EC348F">
        <w:t>da u slučaju ne</w:t>
      </w:r>
      <w:r w:rsidR="00AB7D8C" w:rsidRPr="00EC348F">
        <w:t>odazivanja ist</w:t>
      </w:r>
      <w:r w:rsidR="00C67425" w:rsidRPr="00EC348F">
        <w:t>e</w:t>
      </w:r>
      <w:r w:rsidR="00AB7D8C" w:rsidRPr="00EC348F">
        <w:t xml:space="preserve"> ovom pozivu, s</w:t>
      </w:r>
      <w:r w:rsidRPr="00EC348F">
        <w:t xml:space="preserve">ud </w:t>
      </w:r>
      <w:r w:rsidR="00AB7D8C" w:rsidRPr="00EC348F">
        <w:t>može</w:t>
      </w:r>
      <w:r w:rsidRPr="00EC348F">
        <w:t xml:space="preserve"> temeljem čl. 180. u svezi čl. 178. Stečajnog zakona odrediti </w:t>
      </w:r>
      <w:r w:rsidR="00AB7D8C" w:rsidRPr="00EC348F">
        <w:t xml:space="preserve">i </w:t>
      </w:r>
      <w:r w:rsidRPr="00EC348F">
        <w:t>nje</w:t>
      </w:r>
      <w:r w:rsidR="00C67425" w:rsidRPr="00EC348F">
        <w:t>zino</w:t>
      </w:r>
      <w:r w:rsidRPr="00EC348F">
        <w:t xml:space="preserve"> prisilno dovođenje. </w:t>
      </w:r>
    </w:p>
    <w:p w:rsidRDefault="00E8339B" w:rsidP="00E8339B" w:rsidR="00E8339B" w:rsidRPr="00EC348F"/>
    <w:p w:rsidRDefault="00E8339B" w:rsidP="00E8339B" w:rsidR="00E8339B" w:rsidRPr="00EC348F"/>
    <w:p w:rsidRDefault="00E8339B" w:rsidP="00E8339B" w:rsidR="00E8339B" w:rsidRPr="00EC348F">
      <w:pPr>
        <w:jc w:val="center"/>
      </w:pPr>
      <w:r w:rsidRPr="00EC348F">
        <w:t>Obrazloženje</w:t>
      </w:r>
    </w:p>
    <w:p w:rsidRDefault="00E8339B" w:rsidP="00E8339B" w:rsidR="00E8339B" w:rsidRPr="00EC348F"/>
    <w:p w:rsidRDefault="00E8339B" w:rsidP="00E8339B" w:rsidR="00E8339B" w:rsidRPr="00EC348F">
      <w:pPr>
        <w:ind w:firstLine="708"/>
        <w:jc w:val="both"/>
      </w:pPr>
      <w:r w:rsidRPr="00EC348F">
        <w:t xml:space="preserve">Postupajući po zahtjevu Financijske agencije, RC Split, Podružnica Zadar od </w:t>
      </w:r>
      <w:r w:rsidR="004358B0">
        <w:t>15. listopada</w:t>
      </w:r>
      <w:r w:rsidR="004738C6" w:rsidRPr="00EC348F">
        <w:t xml:space="preserve">  2018</w:t>
      </w:r>
      <w:r w:rsidRPr="00EC348F">
        <w:t xml:space="preserve">., oglasom ovog suda od </w:t>
      </w:r>
      <w:r w:rsidR="004358B0">
        <w:t>5. studenog</w:t>
      </w:r>
      <w:r w:rsidRPr="00EC348F">
        <w:t xml:space="preserve"> 201</w:t>
      </w:r>
      <w:r w:rsidR="004738C6" w:rsidRPr="00EC348F">
        <w:t>8</w:t>
      </w:r>
      <w:r w:rsidRPr="00EC348F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C348F">
      <w:pPr>
        <w:ind w:firstLine="708"/>
        <w:jc w:val="both"/>
      </w:pPr>
      <w:r w:rsidRPr="00EC348F">
        <w:t xml:space="preserve">U propisanom roku prijedlog za otvaranje stečajnog postupka podnio je vjerovnik </w:t>
      </w:r>
      <w:r w:rsidR="00EB057A" w:rsidRPr="00EC348F">
        <w:t>REPUBLIKA HRVATSKA</w:t>
      </w:r>
      <w:r w:rsidRPr="00EC348F">
        <w:t xml:space="preserve">, </w:t>
      </w:r>
      <w:r w:rsidR="00AA448E" w:rsidRPr="00EC348F">
        <w:t xml:space="preserve">Ministarstvo financija, </w:t>
      </w:r>
      <w:r w:rsidR="00BA09E6" w:rsidRPr="00EC348F">
        <w:t>Porezna uprava</w:t>
      </w:r>
      <w:r w:rsidR="005F14EF" w:rsidRPr="00EC348F">
        <w:t xml:space="preserve">, </w:t>
      </w:r>
      <w:r w:rsidRPr="00EC348F">
        <w:t xml:space="preserve">Područni ured </w:t>
      </w:r>
      <w:r w:rsidR="004738C6" w:rsidRPr="00EC348F">
        <w:t>Zadar</w:t>
      </w:r>
      <w:r w:rsidRPr="00EC348F">
        <w:t>, zastupana po Županijskom državnom odvjetništvu u Zadru.</w:t>
      </w:r>
    </w:p>
    <w:p w:rsidRDefault="00E8339B" w:rsidP="00E8339B" w:rsidR="00E8339B" w:rsidRPr="00EC348F">
      <w:pPr>
        <w:ind w:firstLine="708"/>
        <w:jc w:val="both"/>
      </w:pPr>
      <w:r w:rsidRPr="00EC348F">
        <w:t>Obzirom da nisu bile ispunjene pretpostavke za otvaranje i zaključenje skraćenog stečajnog postupka propisane čl. 431. Stečajnog zakona</w:t>
      </w:r>
      <w:r w:rsidR="00713381" w:rsidRPr="00EC348F">
        <w:t xml:space="preserve"> (Narodne novine 71/15 i 104/17)</w:t>
      </w:r>
      <w:r w:rsidRPr="00EC348F">
        <w:t xml:space="preserve"> jer je vjerovnik </w:t>
      </w:r>
      <w:r w:rsidR="00E25BAC" w:rsidRPr="00EC348F">
        <w:t>REPUBLIKA HRVATSKA</w:t>
      </w:r>
      <w:r w:rsidRPr="00EC348F">
        <w:t xml:space="preserve">, </w:t>
      </w:r>
      <w:r w:rsidR="00AA448E" w:rsidRPr="00EC348F">
        <w:t xml:space="preserve">Ministarstvo financija, </w:t>
      </w:r>
      <w:r w:rsidR="00BA09E6" w:rsidRPr="00EC348F">
        <w:t>Porezna uprava</w:t>
      </w:r>
      <w:r w:rsidR="004738C6" w:rsidRPr="00EC348F">
        <w:t>, Područni ured Zadar</w:t>
      </w:r>
      <w:r w:rsidRPr="00EC348F">
        <w:t xml:space="preserve">, podnijela prijedlog za otvaranje stečajnog postupka nad ovim dužnikom, pri čemu je ista učinila vjerojatnim postajanje svoje tražbine prema istom/dužniku dostavom gore navedene dokumentacije, to je skraćeni stečajni postupak sud obustavio primjenom odredbe </w:t>
      </w:r>
      <w:r w:rsidRPr="00EC348F">
        <w:lastRenderedPageBreak/>
        <w:t>čl. 433. Stečajnog zakona rješenjem posl</w:t>
      </w:r>
      <w:r w:rsidR="00BA09E6" w:rsidRPr="00EC348F">
        <w:t>ovni broj</w:t>
      </w:r>
      <w:r w:rsidRPr="00EC348F">
        <w:t xml:space="preserve"> St-</w:t>
      </w:r>
      <w:r w:rsidR="004358B0">
        <w:t>346/2018-7</w:t>
      </w:r>
      <w:r w:rsidRPr="00EC348F">
        <w:t xml:space="preserve"> od </w:t>
      </w:r>
      <w:r w:rsidR="004358B0">
        <w:t>7. siječnja</w:t>
      </w:r>
      <w:r w:rsidRPr="00EC348F">
        <w:t xml:space="preserve"> </w:t>
      </w:r>
      <w:r w:rsidR="004358B0">
        <w:t>2019</w:t>
      </w:r>
      <w:r w:rsidRPr="00EC348F">
        <w:t>., a</w:t>
      </w:r>
      <w:r w:rsidR="00347BB2" w:rsidRPr="00EC348F">
        <w:t xml:space="preserve"> koje je postalo pravomoćno</w:t>
      </w:r>
      <w:r w:rsidRPr="00EC348F">
        <w:t xml:space="preserve"> </w:t>
      </w:r>
      <w:r w:rsidR="00660B80">
        <w:t>24</w:t>
      </w:r>
      <w:r w:rsidR="004358B0">
        <w:t>. siječnja 2019</w:t>
      </w:r>
      <w:r w:rsidRPr="00EC348F">
        <w:t xml:space="preserve">. </w:t>
      </w:r>
    </w:p>
    <w:p w:rsidRDefault="00E8339B" w:rsidP="00E8339B" w:rsidR="00E8339B" w:rsidRPr="00EC348F">
      <w:pPr>
        <w:ind w:firstLine="708"/>
        <w:jc w:val="both"/>
      </w:pPr>
      <w:r w:rsidRPr="00EC348F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C348F">
      <w:pPr>
        <w:jc w:val="both"/>
      </w:pPr>
      <w:r w:rsidRPr="00EC348F">
        <w:tab/>
        <w:t xml:space="preserve">Slijedom navedenog odlučeno je kao u izreci. </w:t>
      </w:r>
    </w:p>
    <w:p w:rsidRDefault="00E8339B" w:rsidP="00E8339B" w:rsidR="00E8339B" w:rsidRPr="00EC348F"/>
    <w:p w:rsidRDefault="00E8339B" w:rsidP="00E8339B" w:rsidR="00E8339B" w:rsidRPr="00EC348F">
      <w:pPr>
        <w:jc w:val="center"/>
      </w:pPr>
      <w:r w:rsidRPr="00EC348F">
        <w:t xml:space="preserve">U Zadru </w:t>
      </w:r>
      <w:r w:rsidR="006F0172">
        <w:t>19.</w:t>
      </w:r>
      <w:r w:rsidR="004358B0">
        <w:t xml:space="preserve"> </w:t>
      </w:r>
      <w:r w:rsidR="00DD66F8" w:rsidRPr="00EC348F">
        <w:t>veljače 2019</w:t>
      </w:r>
      <w:r w:rsidRPr="00EC348F">
        <w:t>.</w:t>
      </w:r>
    </w:p>
    <w:p w:rsidRDefault="00E8339B" w:rsidP="00E8339B" w:rsidR="00E8339B" w:rsidRPr="00EC348F">
      <w:pPr>
        <w:jc w:val="right"/>
      </w:pPr>
    </w:p>
    <w:p w:rsidRDefault="005E75FE" w:rsidP="005E75FE" w:rsidR="005E75FE" w:rsidRPr="00EC348F"/>
    <w:p w:rsidRDefault="0045790D" w:rsidP="0045790D" w:rsidR="0045790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45790D" w:rsidP="0045790D" w:rsidR="0045790D">
      <w:r>
        <w:t xml:space="preserve">Martina Kalmeta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170F75" w:rsidP="007314D3" w:rsidR="00170F75" w:rsidRPr="00EC348F">
      <w:pPr>
        <w:jc w:val="right"/>
      </w:pPr>
    </w:p>
    <w:p w:rsidRDefault="00170F75" w:rsidP="006C3D18" w:rsidR="00170F75" w:rsidRPr="00EC348F">
      <w:pPr>
        <w:jc w:val="right"/>
      </w:pPr>
    </w:p>
    <w:p w:rsidRDefault="00E8339B" w:rsidP="00170F75" w:rsidR="00E8339B" w:rsidRPr="00EC348F">
      <w:pPr>
        <w:jc w:val="center"/>
      </w:pPr>
    </w:p>
    <w:p w:rsidRDefault="00E8339B" w:rsidP="00E8339B" w:rsidR="00E8339B" w:rsidRPr="00EC348F"/>
    <w:p w:rsidRDefault="00E8339B" w:rsidP="00E8339B" w:rsidR="00E8339B" w:rsidRPr="00EC348F">
      <w:r w:rsidRPr="00EC348F">
        <w:t xml:space="preserve">UPUTA O PRAVNOM LIJEKU:  </w:t>
      </w:r>
    </w:p>
    <w:p w:rsidRDefault="00E8339B" w:rsidP="00E8339B" w:rsidR="00E8339B" w:rsidRPr="00EC348F">
      <w:r w:rsidRPr="00EC348F">
        <w:t>Protiv ovog rješenja nije dopuštena žalba.</w:t>
      </w:r>
    </w:p>
    <w:p w:rsidRDefault="00E8339B" w:rsidP="00E8339B" w:rsidR="00E8339B" w:rsidRPr="00EC348F"/>
    <w:p w:rsidRDefault="00E8339B" w:rsidP="00E8339B" w:rsidR="00E8339B" w:rsidRPr="00EC348F">
      <w:pPr>
        <w:ind w:firstLine="360"/>
      </w:pPr>
      <w:r w:rsidRPr="00EC348F">
        <w:t xml:space="preserve">Dostaviti: </w:t>
      </w:r>
    </w:p>
    <w:p w:rsidRDefault="004358B0" w:rsidP="00E8339B" w:rsidR="00AA448E" w:rsidRPr="00EC348F">
      <w:pPr>
        <w:numPr>
          <w:ilvl w:val="0"/>
          <w:numId w:val="3"/>
        </w:numPr>
      </w:pPr>
      <w:r w:rsidRPr="0012202A">
        <w:t>DEUTZIA</w:t>
      </w:r>
      <w:r>
        <w:t>,</w:t>
      </w:r>
      <w:r w:rsidRPr="0012202A">
        <w:t xml:space="preserve"> d.o.o., Zadar, Put Bokanjca 18, </w:t>
      </w:r>
    </w:p>
    <w:p w:rsidRDefault="004358B0" w:rsidP="00E8339B" w:rsidR="004358B0">
      <w:pPr>
        <w:numPr>
          <w:ilvl w:val="0"/>
          <w:numId w:val="3"/>
        </w:numPr>
      </w:pPr>
      <w:r>
        <w:t>Dobriša Ćosić iz Zadra, Mak Dizdara 40/F</w:t>
      </w:r>
    </w:p>
    <w:p w:rsidRDefault="00347BB2" w:rsidP="00E8339B" w:rsidR="00AB7D8C" w:rsidRPr="00EC348F">
      <w:pPr>
        <w:numPr>
          <w:ilvl w:val="0"/>
          <w:numId w:val="3"/>
        </w:numPr>
      </w:pPr>
      <w:r w:rsidRPr="00EC348F">
        <w:t xml:space="preserve">FINA 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RH putem ŽDO-a u Zadru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 xml:space="preserve">Porezna uprava Zadar 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e-Oglasna ploča sudova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u spis</w:t>
      </w:r>
    </w:p>
    <w:p w:rsidRDefault="00E8339B" w:rsidP="00E8339B" w:rsidR="00E8339B" w:rsidRPr="00EC348F"/>
    <w:p w:rsidRDefault="00E8339B" w:rsidP="00E8339B" w:rsidR="00E8339B" w:rsidRPr="00EC348F"/>
    <w:p w:rsidRDefault="00E8339B" w:rsidP="00E8339B" w:rsidR="00E8339B" w:rsidRPr="00EC348F">
      <w:pPr>
        <w:ind w:firstLine="360"/>
      </w:pPr>
    </w:p>
    <w:p w:rsidRDefault="00E8339B" w:rsidP="00E8339B" w:rsidR="00E8339B" w:rsidRPr="00EC348F">
      <w:pPr>
        <w:ind w:firstLine="360"/>
      </w:pPr>
    </w:p>
    <w:p w:rsidRDefault="0020610B" w:rsidP="005A3991" w:rsidR="0020610B" w:rsidRPr="00EC348F">
      <w:pPr>
        <w:ind w:firstLine="360"/>
      </w:pPr>
    </w:p>
    <w:sectPr w:rsidSect="00F1060A" w:rsidR="0020610B" w:rsidRPr="00EC348F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1504BF">
      <w:rPr>
        <w:noProof/>
      </w:rPr>
      <w:t>2</w:t>
    </w:r>
    <w:r>
      <w:fldChar w:fldCharType="end"/>
    </w:r>
    <w:r>
      <w:tab/>
    </w:r>
    <w:r w:rsidR="00922C07">
      <w:t>Poslovni broj: 2 St-</w:t>
    </w:r>
    <w:r w:rsidR="006E12D3">
      <w:t>37/2019-9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6E12D3">
      <w:t>37/2019-9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4BF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2B47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04600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58B0"/>
    <w:rsid w:val="00437F56"/>
    <w:rsid w:val="00441216"/>
    <w:rsid w:val="0044587A"/>
    <w:rsid w:val="004530E4"/>
    <w:rsid w:val="00456801"/>
    <w:rsid w:val="0045790D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E1B28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E75FE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0B80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E12D3"/>
    <w:rsid w:val="006F0172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4D3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48E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09E6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742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66F8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48F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4273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0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0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St-37/2019</izvorni_sadrzaj>
    <derivirana_varijabla naziv="DomainObject.Predmet.OznakaBroj_1">St-37/2019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DEUTZIA, d.o.o. za trgovinu i ugostiteljstvo</izvorni_sadrzaj>
    <derivirana_varijabla naziv="DomainObject.Predmet.ProtustrankaFormated_1">  DEUTZIA, d.o.o. za trgovinu i ugostiteljstvo</derivirana_varijabla>
  </DomainObject.Predmet.ProtustrankaFormated>
  <DomainObject.Predmet.ProtustrankaFormatedOIB>
    <izvorni_sadrzaj>  DEUTZIA, d.o.o. za trgovinu i ugostiteljstvo, OIB 43931312583</izvorni_sadrzaj>
    <derivirana_varijabla naziv="DomainObject.Predmet.ProtustrankaFormatedOIB_1">  DEUTZIA, d.o.o. za trgovinu i ugostiteljstvo, OIB 43931312583</derivirana_varijabla>
  </DomainObject.Predmet.ProtustrankaFormatedOIB>
  <DomainObject.Predmet.ProtustrankaFormatedWithAdress>
    <izvorni_sadrzaj> DEUTZIA, d.o.o. za trgovinu i ugostiteljstvo, Put Bokanjca 18, 23000 Zadar</izvorni_sadrzaj>
    <derivirana_varijabla naziv="DomainObject.Predmet.ProtustrankaFormatedWithAdress_1"> DEUTZIA, d.o.o. za trgovinu i ugostiteljstvo, Put Bokanjca 18, 23000 Zadar</derivirana_varijabla>
  </DomainObject.Predmet.ProtustrankaFormatedWithAdress>
  <DomainObject.Predmet.ProtustrankaFormatedWithAdressOIB>
    <izvorni_sadrzaj> DEUTZIA, d.o.o. za trgovinu i ugostiteljstvo, OIB 43931312583, Put Bokanjca 18, 23000 Zadar</izvorni_sadrzaj>
    <derivirana_varijabla naziv="DomainObject.Predmet.ProtustrankaFormatedWithAdressOIB_1"> DEUTZIA, d.o.o. za trgovinu i ugostiteljstvo, OIB 43931312583, Put Bokanjca 18, 23000 Zadar</derivirana_varijabla>
  </DomainObject.Predmet.ProtustrankaFormatedWithAdressOIB>
  <DomainObject.Predmet.ProtustrankaWithAdress>
    <izvorni_sadrzaj>DEUTZIA, d.o.o. za trgovinu i ugostiteljstvo Put Bokanjca 18, 23000 Zadar</izvorni_sadrzaj>
    <derivirana_varijabla naziv="DomainObject.Predmet.ProtustrankaWithAdress_1">DEUTZIA, d.o.o. za trgovinu i ugostiteljstvo Put Bokanjca 18, 23000 Zadar</derivirana_varijabla>
  </DomainObject.Predmet.ProtustrankaWithAdress>
  <DomainObject.Predmet.ProtustrankaWithAdressOIB>
    <izvorni_sadrzaj>DEUTZIA, d.o.o. za trgovinu i ugostiteljstvo, OIB 43931312583, Put Bokanjca 18, 23000 Zadar</izvorni_sadrzaj>
    <derivirana_varijabla naziv="DomainObject.Predmet.ProtustrankaWithAdressOIB_1">DEUTZIA, d.o.o. za trgovinu i ugostiteljstvo, OIB 43931312583, Put Bokanjca 18, 23000 Zadar</derivirana_varijabla>
  </DomainObject.Predmet.ProtustrankaWithAdressOIB>
  <DomainObject.Predmet.ProtustrankaNazivFormated>
    <izvorni_sadrzaj>DEUTZIA, d.o.o. za trgovinu i ugostiteljstvo</izvorni_sadrzaj>
    <derivirana_varijabla naziv="DomainObject.Predmet.ProtustrankaNazivFormated_1">DEUTZIA, d.o.o. za trgovinu i ugostiteljstvo</derivirana_varijabla>
  </DomainObject.Predmet.ProtustrankaNazivFormated>
  <DomainObject.Predmet.ProtustrankaNazivFormatedOIB>
    <izvorni_sadrzaj>DEUTZIA, d.o.o. za trgovinu i ugostiteljstvo, OIB 43931312583</izvorni_sadrzaj>
    <derivirana_varijabla naziv="DomainObject.Predmet.ProtustrankaNazivFormatedOIB_1">DEUTZIA, d.o.o. za trgovinu i ugostiteljstvo, OIB 43931312583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DEUTZIA, d.o.o. za trgovinu i ugostiteljstvo</item>
    </izvorni_sadrzaj>
    <derivirana_varijabla naziv="DomainObject.Predmet.ProtuStrankaListFormated_1">
      <item>DEUTZIA, d.o.o. za trgovinu i ugostiteljstvo</item>
    </derivirana_varijabla>
  </DomainObject.Predmet.ProtuStrankaListFormated>
  <DomainObject.Predmet.ProtuStrankaListFormatedOIB>
    <izvorni_sadrzaj>
      <item>DEUTZIA, d.o.o. za trgovinu i ugostiteljstvo, OIB 43931312583</item>
    </izvorni_sadrzaj>
    <derivirana_varijabla naziv="DomainObject.Predmet.ProtuStrankaListFormatedOIB_1">
      <item>DEUTZIA, d.o.o. za trgovinu i ugostiteljstvo, OIB 43931312583</item>
    </derivirana_varijabla>
  </DomainObject.Predmet.ProtuStrankaListFormatedOIB>
  <DomainObject.Predmet.ProtuStrankaListFormatedWithAdress>
    <izvorni_sadrzaj>
      <item>DEUTZIA, d.o.o. za trgovinu i ugostiteljstvo, Put Bokanjca 18, 23000 Zadar</item>
    </izvorni_sadrzaj>
    <derivirana_varijabla naziv="DomainObject.Predmet.ProtuStrankaListFormatedWithAdress_1">
      <item>DEUTZIA, d.o.o. za trgovinu i ugostiteljstvo, Put Bokanjca 18, 23000 Zadar</item>
    </derivirana_varijabla>
  </DomainObject.Predmet.ProtuStrankaListFormatedWithAdress>
  <DomainObject.Predmet.ProtuStrankaListFormatedWithAdressOIB>
    <izvorni_sadrzaj>
      <item>DEUTZIA, d.o.o. za trgovinu i ugostiteljstvo, OIB 43931312583, Put Bokanjca 18, 23000 Zadar</item>
    </izvorni_sadrzaj>
    <derivirana_varijabla naziv="DomainObject.Predmet.ProtuStrankaListFormatedWithAdressOIB_1">
      <item>DEUTZIA, d.o.o. za trgovinu i ugostiteljstvo, OIB 43931312583, Put Bokanjca 18, 23000 Zadar</item>
    </derivirana_varijabla>
  </DomainObject.Predmet.ProtuStrankaListFormatedWithAdressOIB>
  <DomainObject.Predmet.ProtuStrankaListNazivFormated>
    <izvorni_sadrzaj>
      <item>DEUTZIA, d.o.o. za trgovinu i ugostiteljstvo</item>
    </izvorni_sadrzaj>
    <derivirana_varijabla naziv="DomainObject.Predmet.ProtuStrankaListNazivFormated_1">
      <item>DEUTZIA, d.o.o. za trgovinu i ugostiteljstvo</item>
    </derivirana_varijabla>
  </DomainObject.Predmet.ProtuStrankaListNazivFormated>
  <DomainObject.Predmet.ProtuStrankaListNazivFormatedOIB>
    <izvorni_sadrzaj>
      <item>DEUTZIA, d.o.o. za trgovinu i ugostiteljstvo, OIB 43931312583</item>
    </izvorni_sadrzaj>
    <derivirana_varijabla naziv="DomainObject.Predmet.ProtuStrankaListNazivFormatedOIB_1">
      <item>DEUTZIA, d.o.o. za trgovinu i ugostiteljstvo, OIB 43931312583</item>
    </derivirana_varijabla>
  </DomainObject.Predmet.ProtuStrankaListNazivFormatedOIB>
  <DomainObject.Predmet.OstaliListFormated>
    <izvorni_sadrzaj>
      <item>Dobriša Ćosić</item>
    </izvorni_sadrzaj>
    <derivirana_varijabla naziv="DomainObject.Predmet.OstaliListFormated_1">
      <item>Dobriša Ćosić</item>
    </derivirana_varijabla>
  </DomainObject.Predmet.OstaliListFormated>
  <DomainObject.Predmet.OstaliListFormatedOIB>
    <izvorni_sadrzaj>
      <item>Dobriša Ćosić, OIB 93758393192</item>
    </izvorni_sadrzaj>
    <derivirana_varijabla naziv="DomainObject.Predmet.OstaliListFormatedOIB_1">
      <item>Dobriša Ćosić, OIB 93758393192</item>
    </derivirana_varijabla>
  </DomainObject.Predmet.OstaliListFormatedOIB>
  <DomainObject.Predmet.OstaliListFormatedWithAdress>
    <izvorni_sadrzaj>
      <item>Dobriša Ćosić, Ulica Mak Dizdara 40 F, 23000 Zadar</item>
    </izvorni_sadrzaj>
    <derivirana_varijabla naziv="DomainObject.Predmet.OstaliListFormatedWithAdress_1">
      <item>Dobriša Ćosić, Ulica Mak Dizdara 40 F, 23000 Zadar</item>
    </derivirana_varijabla>
  </DomainObject.Predmet.OstaliListFormatedWithAdress>
  <DomainObject.Predmet.OstaliListFormatedWithAdressOIB>
    <izvorni_sadrzaj>
      <item>Dobriša Ćosić, OIB 93758393192, Ulica Mak Dizdara 40 F, 23000 Zadar</item>
    </izvorni_sadrzaj>
    <derivirana_varijabla naziv="DomainObject.Predmet.OstaliListFormatedWithAdressOIB_1">
      <item>Dobriša Ćosić, OIB 93758393192, Ulica Mak Dizdara 40 F, 23000 Zadar</item>
    </derivirana_varijabla>
  </DomainObject.Predmet.OstaliListFormatedWithAdressOIB>
  <DomainObject.Predmet.OstaliListNazivFormated>
    <izvorni_sadrzaj>
      <item>Dobriša Ćosić</item>
    </izvorni_sadrzaj>
    <derivirana_varijabla naziv="DomainObject.Predmet.OstaliListNazivFormated_1">
      <item>Dobriša Ćosić</item>
    </derivirana_varijabla>
  </DomainObject.Predmet.OstaliListNazivFormated>
  <DomainObject.Predmet.OstaliListNazivFormatedOIB>
    <izvorni_sadrzaj>
      <item>Dobriša Ćosić, OIB 93758393192</item>
    </izvorni_sadrzaj>
    <derivirana_varijabla naziv="DomainObject.Predmet.OstaliListNazivFormatedOIB_1">
      <item>Dobriša Ćosić, OIB 93758393192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DEUTZIA, d.o.o. za trgovinu i ugostiteljstvo</izvorni_sadrzaj>
    <derivirana_varijabla naziv="DomainObject.Predmet.ProtustrankaIDrugi_1">DEUTZIA, d.o.o. za trgovinu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DEUTZIA, d.o.o. za trgovinu i ugostiteljstvo, OIB 43931312583, Put Bokanjca 18, 23000 Zadar</izvorni_sadrzaj>
    <derivirana_varijabla naziv="DomainObject.Predmet.ProtustrankaIDrugiAdressOIB_1">DEUTZIA, d.o.o. za trgovinu i ugostiteljstvo, OIB 43931312583,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DEUTZIA, d.o.o. za trgovinu i ugostiteljstvo</item>
      <item>FINA</item>
      <item>Dobriša Ćosić</item>
    </izvorni_sadrzaj>
    <derivirana_varijabla naziv="DomainObject.Predmet.SudioniciListNaziv_1">
      <item>DEUTZIA, d.o.o. za trgovinu i ugostiteljstvo</item>
      <item>FINA</item>
      <item>Dobriša Ćosić</item>
    </derivirana_varijabla>
  </DomainObject.Predmet.SudioniciListNaziv>
  <DomainObject.Predmet.SudioniciListAdressOIB>
    <izvorni_sadrzaj>
      <item>DEUTZIA, d.o.o. za trgovinu i ugostiteljstvo, OIB 43931312583, Put Bokanjca 18,23000 Zadar</item>
      <item>FINA, OIB 85821130368, Ivana Danila 4,23000 Zadar</item>
      <item>Dobriša Ćosić, OIB 93758393192, Ulica Mak Dizdara 40 F,23000 Zadar</item>
    </izvorni_sadrzaj>
    <derivirana_varijabla naziv="DomainObject.Predmet.SudioniciListAdressOIB_1">
      <item>DEUTZIA, d.o.o. za trgovinu i ugostiteljstvo, OIB 43931312583, Put Bokanjca 18,23000 Zadar</item>
      <item>FINA, OIB 85821130368, Ivana Danila 4,23000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43931312583</item>
      <item>, OIB 85821130368</item>
      <item>, OIB 93758393192</item>
    </izvorni_sadrzaj>
    <derivirana_varijabla naziv="DomainObject.Predmet.SudioniciListNazivOIB_1">
      <item>, OIB 43931312583</item>
      <item>, OIB 85821130368</item>
      <item>, OIB 93758393192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7DCBE-22E2-411F-ABA8-D8A101394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2554</properties:Characters>
  <properties:Lines>79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2018-11-15T06:50:00Z</dcterms:created>
  <dc:creator>Administrator</dc:creator>
  <cp:lastModifiedBy>Martina Kalmeta</cp:lastModifiedBy>
  <cp:lastPrinted>2019-02-19T13:28:00Z</cp:lastPrinted>
  <dcterms:modified xmlns:xsi="http://www.w3.org/2001/XMLSchema-instance" xsi:type="dcterms:W3CDTF">2019-02-19T14:02:00Z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(St-37-19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