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b296" w14:paraId="c35b296" w:rsidRDefault="00F168FC" w:rsidP="00F168FC" w:rsidR="00F168FC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8FC" w:rsidP="00F168FC" w:rsidR="00F168FC">
      <w:r>
        <w:t xml:space="preserve">         REPUBLIKA HRVATSKA</w:t>
      </w:r>
    </w:p>
    <w:p w:rsidRDefault="00F168FC" w:rsidP="00F168FC" w:rsidR="00F168FC">
      <w:r>
        <w:t xml:space="preserve"> TRGOVAČKI SUD U VARAŽDINU</w:t>
      </w:r>
    </w:p>
    <w:p w:rsidRDefault="00F168FC" w:rsidP="00F168FC" w:rsidR="00F168FC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F168FC" w:rsidP="00F168FC" w:rsidR="00F168FC">
      <w:pPr>
        <w:outlineLvl w:val="0"/>
        <w:rPr>
          <w:lang w:val="hr-HR"/>
        </w:rPr>
      </w:pPr>
    </w:p>
    <w:p w:rsidRDefault="00F168FC" w:rsidP="00F168FC" w:rsidR="00F168FC">
      <w:pPr>
        <w:rPr>
          <w:lang w:val="hr-HR"/>
        </w:rPr>
      </w:pPr>
    </w:p>
    <w:p w:rsidRDefault="00F168FC" w:rsidP="00F168FC" w:rsidR="00F168FC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GRADITELJSTVO JAMBROVIĆ </w:t>
      </w:r>
      <w:proofErr w:type="spellStart"/>
      <w:r>
        <w:t>j.d.o.o</w:t>
      </w:r>
      <w:proofErr w:type="spellEnd"/>
      <w:r>
        <w:t xml:space="preserve">., OIB: 22831171143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Varaždinska</w:t>
      </w:r>
      <w:proofErr w:type="spellEnd"/>
      <w:r>
        <w:t xml:space="preserve"> 17,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Hrašćan</w:t>
      </w:r>
      <w:proofErr w:type="spellEnd"/>
      <w:r>
        <w:t xml:space="preserve">, dana </w:t>
      </w:r>
      <w:r w:rsidR="008D3A5E">
        <w:t xml:space="preserve">15. </w:t>
      </w:r>
      <w:proofErr w:type="spellStart"/>
      <w:r w:rsidR="008D3A5E">
        <w:t>prosinca</w:t>
      </w:r>
      <w:proofErr w:type="spellEnd"/>
      <w:r>
        <w:t xml:space="preserve"> 2017.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F168FC" w:rsidP="00F168FC" w:rsidR="00F168FC">
      <w:pPr>
        <w:jc w:val="both"/>
      </w:pPr>
    </w:p>
    <w:p w:rsidRDefault="00F168FC" w:rsidP="00F168FC" w:rsidR="00F168FC">
      <w:pPr>
        <w:jc w:val="both"/>
      </w:pPr>
    </w:p>
    <w:p w:rsidRDefault="00F168FC" w:rsidP="00F168FC" w:rsidR="00F168F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F168FC" w:rsidP="00F168FC" w:rsidR="00F168FC">
      <w:pPr>
        <w:jc w:val="center"/>
        <w:rPr>
          <w:sz w:val="28"/>
          <w:szCs w:val="28"/>
          <w:lang w:val="hr-HR"/>
        </w:rPr>
      </w:pPr>
    </w:p>
    <w:p w:rsidRDefault="00F168FC" w:rsidP="00F168FC" w:rsidR="00F168FC">
      <w:pPr>
        <w:jc w:val="both"/>
        <w:rPr>
          <w:lang w:val="hr-HR"/>
        </w:rPr>
      </w:pPr>
    </w:p>
    <w:p w:rsidRDefault="00F168FC" w:rsidP="00F168FC" w:rsidR="00F168FC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712B03">
        <w:t xml:space="preserve">GRADITELJSTVO JAMBROVIĆ </w:t>
      </w:r>
      <w:proofErr w:type="spellStart"/>
      <w:r w:rsidR="00712B03">
        <w:t>j.d.o.o</w:t>
      </w:r>
      <w:proofErr w:type="spellEnd"/>
      <w:r w:rsidR="00712B03">
        <w:t xml:space="preserve">., OIB: 22831171143 </w:t>
      </w:r>
      <w:proofErr w:type="spellStart"/>
      <w:r w:rsidR="00712B03">
        <w:t>sa</w:t>
      </w:r>
      <w:proofErr w:type="spellEnd"/>
      <w:r w:rsidR="00712B03">
        <w:t xml:space="preserve"> </w:t>
      </w:r>
      <w:proofErr w:type="spellStart"/>
      <w:r w:rsidR="00712B03">
        <w:t>sjedištem</w:t>
      </w:r>
      <w:proofErr w:type="spellEnd"/>
      <w:r w:rsidR="00712B03">
        <w:t xml:space="preserve"> u </w:t>
      </w:r>
      <w:proofErr w:type="spellStart"/>
      <w:r w:rsidR="00712B03">
        <w:t>Varaždinska</w:t>
      </w:r>
      <w:proofErr w:type="spellEnd"/>
      <w:r w:rsidR="00712B03">
        <w:t xml:space="preserve"> 17, </w:t>
      </w:r>
      <w:proofErr w:type="spellStart"/>
      <w:r w:rsidR="00712B03">
        <w:t>Gornji</w:t>
      </w:r>
      <w:proofErr w:type="spellEnd"/>
      <w:r w:rsidR="00712B03">
        <w:t xml:space="preserve"> </w:t>
      </w:r>
      <w:proofErr w:type="spellStart"/>
      <w:r w:rsidR="00712B03">
        <w:t>Hrašćan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712B03">
        <w:t>18.157,16</w:t>
      </w:r>
      <w:r>
        <w:t xml:space="preserve"> kn.</w:t>
      </w:r>
    </w:p>
    <w:p w:rsidRDefault="00F168FC" w:rsidP="00F168FC" w:rsidR="00F168FC">
      <w:pPr>
        <w:jc w:val="both"/>
      </w:pPr>
    </w:p>
    <w:p w:rsidRDefault="00F168FC" w:rsidP="00F168FC" w:rsidR="00F168FC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400928">
        <w:t xml:space="preserve">Dario </w:t>
      </w:r>
      <w:proofErr w:type="spellStart"/>
      <w:r w:rsidR="00400928">
        <w:t>Jambrović</w:t>
      </w:r>
      <w:proofErr w:type="spellEnd"/>
      <w:r w:rsidR="00400928">
        <w:t xml:space="preserve">, OIB: 48830092832, </w:t>
      </w:r>
      <w:proofErr w:type="spellStart"/>
      <w:r w:rsidR="00400928">
        <w:t>Gornji</w:t>
      </w:r>
      <w:proofErr w:type="spellEnd"/>
      <w:r w:rsidR="00400928">
        <w:t xml:space="preserve"> </w:t>
      </w:r>
      <w:proofErr w:type="spellStart"/>
      <w:r w:rsidR="00400928">
        <w:t>Hrašćan</w:t>
      </w:r>
      <w:proofErr w:type="spellEnd"/>
      <w:r w:rsidR="00400928">
        <w:t xml:space="preserve">, </w:t>
      </w:r>
      <w:proofErr w:type="spellStart"/>
      <w:r w:rsidR="00400928">
        <w:t>Varaždinska</w:t>
      </w:r>
      <w:proofErr w:type="spellEnd"/>
      <w:r w:rsidR="00400928">
        <w:t xml:space="preserve"> 17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F168FC" w:rsidP="00F168FC" w:rsidR="00F168FC">
      <w:pPr>
        <w:jc w:val="both"/>
      </w:pPr>
    </w:p>
    <w:p w:rsidRDefault="00F168FC" w:rsidP="00F168FC" w:rsidR="00F168FC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168FC" w:rsidP="00F168FC" w:rsidR="00F168FC">
      <w:pPr>
        <w:jc w:val="both"/>
      </w:pPr>
    </w:p>
    <w:p w:rsidRDefault="00F168FC" w:rsidP="00F168FC" w:rsidR="00F168FC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F168FC" w:rsidP="00F168FC" w:rsidR="00F168FC">
      <w:pPr>
        <w:jc w:val="both"/>
      </w:pPr>
      <w:r>
        <w:tab/>
      </w:r>
    </w:p>
    <w:p w:rsidRDefault="00F168FC" w:rsidP="00F168FC" w:rsidR="00F168FC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F168FC" w:rsidP="00F168FC" w:rsidR="00F168FC">
      <w:pPr>
        <w:outlineLvl w:val="0"/>
        <w:rPr>
          <w:lang w:val="hr-HR"/>
        </w:rPr>
      </w:pPr>
    </w:p>
    <w:p w:rsidRDefault="00F168FC" w:rsidP="00F168FC" w:rsidR="00F168FC">
      <w:pPr>
        <w:outlineLvl w:val="0"/>
        <w:rPr>
          <w:lang w:val="hr-HR"/>
        </w:rPr>
      </w:pPr>
    </w:p>
    <w:p w:rsidRDefault="00F168FC" w:rsidP="00F168FC" w:rsidR="00F168F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F168FC" w:rsidP="00F168FC" w:rsidR="00F168FC">
      <w:pPr>
        <w:outlineLvl w:val="0"/>
        <w:rPr>
          <w:lang w:val="hr-HR"/>
        </w:rPr>
      </w:pPr>
    </w:p>
    <w:p w:rsidRDefault="00F168FC" w:rsidP="00F168FC" w:rsidR="00F168FC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11. prosinca</w:t>
      </w:r>
      <w:r>
        <w:rPr>
          <w:lang w:val="hr-HR"/>
        </w:rPr>
        <w:t xml:space="preserve"> 2017.,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B12E2A">
        <w:t xml:space="preserve">GRADITELJSTVO JAMBROVIĆ </w:t>
      </w:r>
      <w:proofErr w:type="spellStart"/>
      <w:r w:rsidR="00B12E2A">
        <w:t>j.d.o.o</w:t>
      </w:r>
      <w:proofErr w:type="spellEnd"/>
      <w:r w:rsidR="00B12E2A">
        <w:t xml:space="preserve">., OIB: 22831171143 </w:t>
      </w:r>
      <w:proofErr w:type="spellStart"/>
      <w:r w:rsidR="00B12E2A">
        <w:t>sa</w:t>
      </w:r>
      <w:proofErr w:type="spellEnd"/>
      <w:r w:rsidR="00B12E2A">
        <w:t xml:space="preserve"> </w:t>
      </w:r>
      <w:proofErr w:type="spellStart"/>
      <w:r w:rsidR="00B12E2A">
        <w:t>sjedištem</w:t>
      </w:r>
      <w:proofErr w:type="spellEnd"/>
      <w:r w:rsidR="00B12E2A">
        <w:t xml:space="preserve"> u </w:t>
      </w:r>
      <w:proofErr w:type="spellStart"/>
      <w:r w:rsidR="00B12E2A">
        <w:t>Varaždinska</w:t>
      </w:r>
      <w:proofErr w:type="spellEnd"/>
      <w:r w:rsidR="00B12E2A">
        <w:t xml:space="preserve"> 17, </w:t>
      </w:r>
      <w:proofErr w:type="spellStart"/>
      <w:r w:rsidR="00B12E2A">
        <w:t>Gornji</w:t>
      </w:r>
      <w:proofErr w:type="spellEnd"/>
      <w:r w:rsidR="00B12E2A">
        <w:t xml:space="preserve"> </w:t>
      </w:r>
      <w:proofErr w:type="spellStart"/>
      <w:r w:rsidR="00B12E2A">
        <w:t>Hrašćan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B12E2A">
        <w:t xml:space="preserve">06. </w:t>
      </w:r>
      <w:proofErr w:type="spellStart"/>
      <w:r w:rsidR="00B12E2A">
        <w:t>prosinca</w:t>
      </w:r>
      <w:proofErr w:type="spellEnd"/>
      <w:r>
        <w:t xml:space="preserve"> 2017.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B12E2A">
        <w:t>18.157,16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F168FC" w:rsidP="00F168FC" w:rsidR="00F168FC">
      <w:pPr>
        <w:jc w:val="both"/>
        <w:outlineLvl w:val="0"/>
        <w:rPr>
          <w:lang w:val="hr-HR"/>
        </w:rPr>
      </w:pPr>
    </w:p>
    <w:p w:rsidRDefault="00F168FC" w:rsidP="00F168FC" w:rsidR="00F168F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F168FC" w:rsidP="00F168FC" w:rsidR="00F168FC">
      <w:pPr>
        <w:jc w:val="both"/>
        <w:outlineLvl w:val="0"/>
        <w:rPr>
          <w:lang w:val="hr-HR"/>
        </w:rPr>
      </w:pPr>
    </w:p>
    <w:p w:rsidRDefault="00F168FC" w:rsidP="00F168FC" w:rsidR="00F168FC">
      <w:pPr>
        <w:jc w:val="center"/>
        <w:outlineLvl w:val="0"/>
        <w:rPr>
          <w:lang w:val="hr-HR"/>
        </w:rPr>
      </w:pPr>
    </w:p>
    <w:p w:rsidRDefault="00F168FC" w:rsidP="00F168FC" w:rsidR="00F168FC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15. prosinca</w:t>
      </w:r>
      <w:r>
        <w:rPr>
          <w:lang w:val="hr-HR"/>
        </w:rPr>
        <w:t xml:space="preserve"> 2017. </w:t>
      </w:r>
    </w:p>
    <w:p w:rsidRDefault="00F168FC" w:rsidP="00F168FC" w:rsidR="00F168FC">
      <w:pPr>
        <w:jc w:val="center"/>
        <w:outlineLvl w:val="0"/>
        <w:rPr>
          <w:lang w:val="hr-HR"/>
        </w:rPr>
      </w:pPr>
    </w:p>
    <w:p w:rsidRDefault="00F168FC" w:rsidP="00F168FC" w:rsidR="00F168F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168FC" w:rsidP="00F168FC" w:rsidR="00F168FC">
      <w:pPr>
        <w:jc w:val="center"/>
        <w:outlineLvl w:val="0"/>
        <w:rPr>
          <w:lang w:val="hr-HR"/>
        </w:rPr>
      </w:pPr>
    </w:p>
    <w:p w:rsidRDefault="00F168FC" w:rsidP="00F168FC" w:rsidR="00F168FC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F168FC" w:rsidP="00F168FC" w:rsidR="00F168FC">
      <w:pPr>
        <w:ind w:firstLine="720" w:left="3600"/>
        <w:outlineLvl w:val="0"/>
        <w:rPr>
          <w:lang w:val="hr-HR"/>
        </w:rPr>
      </w:pPr>
    </w:p>
    <w:p w:rsidRDefault="00F168FC" w:rsidP="00B22671" w:rsidR="00F168F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F168FC" w:rsidP="00F168FC" w:rsidR="00F168FC">
      <w:pPr>
        <w:ind w:firstLine="720" w:left="3600"/>
        <w:outlineLvl w:val="0"/>
        <w:rPr>
          <w:lang w:val="hr-HR"/>
        </w:rPr>
      </w:pPr>
    </w:p>
    <w:p w:rsidRDefault="00F168FC" w:rsidP="00F168FC" w:rsidR="00F168FC">
      <w:pPr>
        <w:outlineLvl w:val="0"/>
        <w:rPr>
          <w:lang w:val="hr-HR"/>
        </w:rPr>
      </w:pPr>
    </w:p>
    <w:p w:rsidRDefault="00F168FC" w:rsidP="00F168FC" w:rsidR="00F168FC">
      <w:pPr>
        <w:outlineLvl w:val="0"/>
        <w:rPr>
          <w:lang w:val="hr-HR"/>
        </w:rPr>
      </w:pPr>
    </w:p>
    <w:p w:rsidRDefault="00F168FC" w:rsidP="00F168FC" w:rsidR="00F168FC">
      <w:pPr>
        <w:outlineLvl w:val="0"/>
        <w:rPr>
          <w:lang w:val="hr-HR"/>
        </w:rPr>
      </w:pPr>
    </w:p>
    <w:p w:rsidRDefault="00F168FC" w:rsidP="00F168FC" w:rsidR="00F168FC">
      <w:pPr>
        <w:outlineLvl w:val="0"/>
        <w:rPr>
          <w:lang w:val="hr-HR"/>
        </w:rPr>
      </w:pPr>
    </w:p>
    <w:p w:rsidRDefault="00F168FC" w:rsidP="00F168FC" w:rsidR="00F168F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F168FC" w:rsidP="00F168FC" w:rsidR="00F168FC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168FC" w:rsidP="00F168FC" w:rsidR="00F168FC"/>
    <w:p w:rsidRDefault="00AE649C" w:rsidP="00F168FC" w:rsidR="00AE649C" w:rsidRPr="00F168FC"/>
    <w:sectPr w:rsidSect="0032366B" w:rsidR="00AE649C" w:rsidRPr="00F168F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8FC" w:rsidR="008333A9">
    <w:pPr>
      <w:pStyle w:val="Zaglavlje"/>
    </w:pPr>
    <w:r>
      <w:rPr>
        <w:rStyle w:val="PozadinaSvijetloCrvena"/>
        <w:shd w:fill="auto" w:color="auto" w:val="clear"/>
      </w:rPr>
      <w:t>Poslovni broj: 8 St-623/17-3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FF2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0928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B03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A03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A5E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2E2A"/>
    <w:rsid w:val="00B13C4D"/>
    <w:rsid w:val="00B14971"/>
    <w:rsid w:val="00B153F5"/>
    <w:rsid w:val="00B156DB"/>
    <w:rsid w:val="00B178FF"/>
    <w:rsid w:val="00B20D42"/>
    <w:rsid w:val="00B22671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69C8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8F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168F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168F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2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370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St-623/2017-3</izvorni_sadrzaj>
    <derivirana_varijabla naziv="DomainObject.Oznaka_1">St-623/2017-3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JAMBROVIĆ jednostavno društvo s ograničenom odgovornošću za graditeljstvo, trgovinu i usluge zastupanog po punomoćniku Dario Jambrović</izvorni_sadrzaj>
    <derivirana_varijabla naziv="DomainObject.Predmet.ProtustrankaFormated_1">  GRADITELJSTVO JAMBROVIĆ jednostavno društvo s ograničenom odgovornošću za graditeljstvo, trgovinu i usluge zastupanog po punomoćniku Dario Jambrović</derivirana_varijabla>
  </DomainObject.Predmet.ProtustrankaFormated>
  <DomainObject.Predmet.ProtustrankaFormatedOIB>
    <izvorni_sadrzaj>  GRADITELJSTVO JAMBROVIĆ jednostavno društvo s ograničenom odgovornošću za graditeljstvo, trgovinu i usluge, OIB 22831171143 zastupanog po punomoćniku Dario Jambrović</izvorni_sadrzaj>
    <derivirana_varijabla naziv="DomainObject.Predmet.ProtustrankaFormatedOIB_1">  GRADITELJSTVO JAMBROVIĆ jednostavno društvo s ograničenom odgovornošću za graditeljstvo, trgovinu i usluge, OIB 22831171143 zastupanog po punomoćniku Dario Jambrović</derivirana_varijabla>
  </DomainObject.Predmet.ProtustrankaFormatedOIB>
  <DomainObject.Predmet.ProtustrankaFormatedWithAdress>
    <izvorni_sadrzaj> GRADITELJSTVO JAMBROVIĆ jednostavno društvo s ograničenom odgovornošću za graditeljstvo, trgovinu i usluge, Varaždinska 17, 40000 Gornji Hrašćan zastupanog po punomoćniku Dario Jambrović</izvorni_sadrzaj>
    <derivirana_varijabla naziv="DomainObject.Predmet.ProtustrankaFormatedWithAdress_1"> GRADITELJSTVO JAMBROVIĆ jednostavno društvo s ograničenom odgovornošću za graditeljstvo, trgovinu i usluge, Varaždinska 17, 40000 Gornji Hrašćan zastupanog po punomoćniku Dario Jambrović</derivirana_varijabla>
  </DomainObject.Predmet.ProtustrankaFormatedWithAdress>
  <DomainObject.Predmet.ProtustrankaFormatedWithAdressOIB>
    <izvorni_sadrzaj> GRADITELJSTVO JAMBROVIĆ jednostavno društvo s ograničenom odgovornošću za graditeljstvo, trgovinu i usluge, OIB 22831171143, Varaždinska 17, 40000 Gornji Hrašćan zastupanog po punomoćniku Dario Jambrović</izvorni_sadrzaj>
    <derivirana_varijabla naziv="DomainObject.Predmet.ProtustrankaFormatedWithAdressOIB_1"> GRADITELJSTVO JAMBROVIĆ jednostavno društvo s ograničenom odgovornošću za graditeljstvo, trgovinu i usluge, OIB 22831171143, Varaždinska 17, 40000 Gornji Hrašćan zastupanog po punomoćniku Dario Jambrović</derivirana_varijabla>
  </DomainObject.Predmet.ProtustrankaFormatedWithAdressOIB>
  <DomainObject.Predmet.ProtustrankaWithAdress>
    <izvorni_sadrzaj>GRADITELJSTVO JAMBROVIĆ jednostavno društvo s ograničenom odgovornošću za graditeljstvo, trgovinu i usluge Varaždinska 17, 40000 Gornji Hrašćan</izvorni_sadrzaj>
    <derivirana_varijabla naziv="DomainObject.Predmet.ProtustrankaWithAdress_1">GRADITELJSTVO JAMBROVIĆ jednostavno društvo s ograničenom odgovornošću za graditeljstvo, trgovinu i usluge Varaždinska 17, 40000 Gornji Hrašćan</derivirana_varijabla>
  </DomainObject.Predmet.ProtustrankaWithAdress>
  <DomainObject.Predmet.ProtustrankaWithAdressOIB>
    <izvorni_sadrzaj>GRADITELJSTVO JAMBROVIĆ jednostavno društvo s ograničenom odgovornošću za graditeljstvo, trgovinu i usluge, OIB 22831171143, Varaždinska 17, 40000 Gornji Hrašćan</izvorni_sadrzaj>
    <derivirana_varijabla naziv="DomainObject.Predmet.ProtustrankaWithAdressOIB_1">GRADITELJSTVO JAMBROVIĆ jednostavno društvo s ograničenom odgovornošću za graditeljstvo, trgovinu i usluge, OIB 22831171143, Varaždinska 17, 40000 Gornji Hrašćan</derivirana_varijabla>
  </DomainObject.Predmet.ProtustrankaWithAdressOIB>
  <DomainObject.Predmet.ProtustrankaNazivFormated>
    <izvorni_sadrzaj>GRADITELJSTVO JAMBROVIĆ jednostavno društvo s ograničenom odgovornošću za graditeljstvo, trgovinu i usluge</izvorni_sadrzaj>
    <derivirana_varijabla naziv="DomainObject.Predmet.ProtustrankaNazivFormated_1">GRADITELJSTVO JAMBROVIĆ jednostavno društvo s ograničenom odgovornošću za graditeljstvo, trgovinu i usluge</derivirana_varijabla>
  </DomainObject.Predmet.ProtustrankaNazivFormated>
  <DomainObject.Predmet.ProtustrankaNazivFormatedOIB>
    <izvorni_sadrzaj>GRADITELJSTVO JAMBROVIĆ jednostavno društvo s ograničenom odgovornošću za graditeljstvo, trgovinu i usluge, OIB 22831171143</izvorni_sadrzaj>
    <derivirana_varijabla naziv="DomainObject.Predmet.ProtustrankaNazivFormatedOIB_1">GRADITELJSTVO JAMBROVIĆ jednostavno društvo s ograničenom odgovornošću za graditeljstvo, trgovinu i usluge, OIB 22831171143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18157.16</izvorni_sadrzaj>
    <derivirana_varijabla naziv="DomainObject.Predmet.TrenutnaVrijednost_1">18157.16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JAMBROVIĆ jednostavno društvo s ograničenom odgovornošću za graditeljstvo, trgovinu i usluge zastupanog po punomoćniku Dario Jambrović</item>
    </izvorni_sadrzaj>
    <derivirana_varijabla naziv="DomainObject.Predmet.ProtuStrankaListFormated_1">
      <item>GRADITELJSTVO JAMBROVIĆ jednostavno društvo s ograničenom odgovornošću za graditeljstvo, trgovinu i usluge zastupanog po punomoćniku Dario Jambrović</item>
    </derivirana_varijabla>
  </DomainObject.Predmet.ProtuStrankaListFormated>
  <DomainObject.Predmet.ProtuStrankaListFormatedOIB>
    <izvorni_sadrzaj>
      <item>GRADITELJSTVO JAMBROVIĆ jednostavno društvo s ograničenom odgovornošću za graditeljstvo, trgovinu i usluge, OIB 22831171143 zastupanog po punomoćniku Dario Jambrović</item>
    </izvorni_sadrzaj>
    <derivirana_varijabla naziv="DomainObject.Predmet.ProtuStrankaListFormatedOIB_1">
      <item>GRADITELJSTVO JAMBROVIĆ jednostavno društvo s ograničenom odgovornošću za graditeljstvo, trgovinu i usluge, OIB 22831171143 zastupanog po punomoćniku Dario Jambrović</item>
    </derivirana_varijabla>
  </DomainObject.Predmet.ProtuStrankaListFormatedOIB>
  <DomainObject.Predmet.ProtuStrankaListFormatedWithAdress>
    <izvorni_sadrzaj>
      <item>GRADITELJSTVO JAMBROVIĆ jednostavno društvo s ograničenom odgovornošću za graditeljstvo, trgovinu i usluge, Varaždinska 17, 40000 Gornji Hrašćan zastupanog po punomoćniku Dario Jambrović</item>
    </izvorni_sadrzaj>
    <derivirana_varijabla naziv="DomainObject.Predmet.ProtuStrankaListFormatedWithAdress_1">
      <item>GRADITELJSTVO JAMBROVIĆ jednostavno društvo s ograničenom odgovornošću za graditeljstvo, trgovinu i usluge, Varaždinska 17, 40000 Gornji Hrašćan zastupanog po punomoćniku Dario Jambrović</item>
    </derivirana_varijabla>
  </DomainObject.Predmet.ProtuStrankaListFormatedWithAdress>
  <DomainObject.Predmet.ProtuStrankaListFormatedWithAdressOIB>
    <izvorni_sadrzaj>
      <item>GRADITELJSTVO JAMBROVIĆ jednostavno društvo s ograničenom odgovornošću za graditeljstvo, trgovinu i usluge, OIB 22831171143, Varaždinska 17, 40000 Gornji Hrašćan zastupanog po punomoćniku Dario Jambrović</item>
    </izvorni_sadrzaj>
    <derivirana_varijabla naziv="DomainObject.Predmet.ProtuStrankaListFormatedWithAdressOIB_1">
      <item>GRADITELJSTVO JAMBROVIĆ jednostavno društvo s ograničenom odgovornošću za graditeljstvo, trgovinu i usluge, OIB 22831171143, Varaždinska 17, 40000 Gornji Hrašćan zastupanog po punomoćniku Dario Jambrović</item>
    </derivirana_varijabla>
  </DomainObject.Predmet.ProtuStrankaListFormatedWithAdressOIB>
  <DomainObject.Predmet.ProtuStrankaListNazivFormated>
    <izvorni_sadrzaj>
      <item>GRADITELJSTVO JAMBROVIĆ jednostavno društvo s ograničenom odgovornošću za graditeljstvo, trgovinu i usluge</item>
    </izvorni_sadrzaj>
    <derivirana_varijabla naziv="DomainObject.Predmet.ProtuStrankaListNazivFormated_1">
      <item>GRADITELJSTVO JAMBROVIĆ jednostavno društvo s ograničenom odgovornošću za graditeljstvo, trgovinu i usluge</item>
    </derivirana_varijabla>
  </DomainObject.Predmet.ProtuStrankaListNazivFormated>
  <DomainObject.Predmet.ProtuStrankaListNazivFormatedOIB>
    <izvorni_sadrzaj>
      <item>GRADITELJSTVO JAMBROVIĆ jednostavno društvo s ograničenom odgovornošću za graditeljstvo, trgovinu i usluge, OIB 22831171143</item>
    </izvorni_sadrzaj>
    <derivirana_varijabla naziv="DomainObject.Predmet.ProtuStrankaListNazivFormatedOIB_1">
      <item>GRADITELJSTVO JAMBROVIĆ jednostavno društvo s ograničenom odgovornošću za graditeljstvo, trgovinu i usluge, OIB 22831171143</item>
    </derivirana_varijabla>
  </DomainObject.Predmet.ProtuStrankaListNazivFormatedOIB>
  <DomainObject.Predmet.OstaliListFormated>
    <izvorni_sadrzaj>
      <item>Sudski registar</item>
      <item>Dario Jambrović punomoćnik sudionika u postupku GRADITELJSTVO JAMBROVIĆ jednostavno društvo s ograničenom odgovornošću za graditeljstvo, trgovinu i usluge</item>
    </izvorni_sadrzaj>
    <derivirana_varijabla naziv="DomainObject.Predmet.OstaliListFormated_1">
      <item>Sudski registar</item>
      <item>Dario Jambrović punomoćnik sudionika u postupku GRADITELJSTVO JAMBROVIĆ jednostavno društvo s ograničenom odgovornošću za graditeljstvo, trgovinu i usluge</item>
    </derivirana_varijabla>
  </DomainObject.Predmet.OstaliListFormated>
  <DomainObject.Predmet.OstaliListFormatedOIB>
    <izvorni_sadrzaj>
      <item>Sudski registar</item>
      <item>Dario Jambrović, OIB 48830092832 punomoćnik sudionika u postupku GRADITELJSTVO JAMBROVIĆ jednostavno društvo s ograničenom odgovornošću za graditeljstvo, trgovinu i usluge</item>
    </izvorni_sadrzaj>
    <derivirana_varijabla naziv="DomainObject.Predmet.OstaliListFormatedOIB_1">
      <item>Sudski registar</item>
      <item>Dario Jambrović, OIB 48830092832 punomoćnik sudionika u postupku GRADITELJSTVO JAMBROVIĆ jednostavno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Dario Jambrović, Varaždinska 17, 40000 Gornji Hrašćan punomoćnik sudionika u postupku GRADITELJSTVO JAMBROVIĆ jednostavno društvo s ograničenom odgovornošću za graditeljstvo, trgovinu i usluge</item>
    </izvorni_sadrzaj>
    <derivirana_varijabla naziv="DomainObject.Predmet.OstaliListFormatedWithAdress_1">
      <item>Sudski registar</item>
      <item>Dario Jambrović, Varaždinska 17, 40000 Gornji Hrašćan punomoćnik sudionika u postupku GRADITELJSTVO JAMBROVIĆ jednostavno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Dario Jambrović, OIB 48830092832, Varaždinska 17, 40000 Gornji Hrašćan punomoćnik sudionika u postupku GRADITELJSTVO JAMBROVIĆ jednostavno društvo s ograničenom odgovornošću za graditeljstvo, trgovinu i usluge</item>
    </izvorni_sadrzaj>
    <derivirana_varijabla naziv="DomainObject.Predmet.OstaliListFormatedWithAdressOIB_1">
      <item>Sudski registar</item>
      <item>Dario Jambrović, OIB 48830092832, Varaždinska 17, 40000 Gornji Hrašćan punomoćnik sudionika u postupku GRADITELJSTVO JAMBROVIĆ jednostavno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Dario Jambrović</item>
    </izvorni_sadrzaj>
    <derivirana_varijabla naziv="DomainObject.Predmet.OstaliListNazivFormated_1">
      <item>Sudski registar</item>
      <item>Dario Jambrović</item>
    </derivirana_varijabla>
  </DomainObject.Predmet.OstaliListNazivFormated>
  <DomainObject.Predmet.OstaliListNazivFormatedOIB>
    <izvorni_sadrzaj>
      <item>Sudski registar</item>
      <item>Dario Jambrović, OIB 48830092832</item>
    </izvorni_sadrzaj>
    <derivirana_varijabla naziv="DomainObject.Predmet.OstaliListNazivFormatedOIB_1">
      <item>Sudski registar</item>
      <item>Dario Jambrović, OIB 48830092832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St-623/2017-3</izvorni_sadrzaj>
    <derivirana_varijabla naziv="DomainObject.PoslovniBrojDokumenta_1">St-623/2017-3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JAMBROVIĆ jednostavno društvo s ograničenom odgovornošću za graditeljstvo, trgovinu i usluge</izvorni_sadrzaj>
    <derivirana_varijabla naziv="DomainObject.Predmet.ProtustrankaIDrugi_1">GRADITELJSTVO JAMBROVIĆ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GRADITELJSTVO JAMBROVIĆ jednostavno društvo s ograničenom odgovornošću za graditeljstvo, trgovinu i usluge, OIB 22831171143, Varaždinska 17, 40000 Gornji Hrašćan</izvorni_sadrzaj>
    <derivirana_varijabla naziv="DomainObject.Predmet.ProtustrankaIDrugiAdressOIB_1">GRADITELJSTVO JAMBROVIĆ jednostavno društvo s ograničenom odgovornošću za graditeljstvo, trgovinu i usluge, OIB 22831171143, Varaždinska 17,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JAMBROVIĆ jednostavno društvo s ograničenom odgovornošću za graditeljstvo, trgovinu i usluge</item>
      <item>Sudski registar</item>
      <item>Dario Jambrović</item>
    </izvorni_sadrzaj>
    <derivirana_varijabla naziv="DomainObject.Predmet.SudioniciListNaziv_1">
      <item>Financijska agencija</item>
      <item>GRADITELJSTVO JAMBROVIĆ jednostavno društvo s ograničenom odgovornošću za graditeljstvo, trgovinu i usluge</item>
      <item>Sudski registar</item>
      <item>Dario Jambrović</item>
    </derivirana_varijabla>
  </DomainObject.Predmet.SudioniciListNaziv>
  <DomainObject.Predmet.SudioniciListAdressOIB>
    <izvorni_sadrzaj>
      <item>Financijska agencija, OIB 85821130368, Ulica grada Vukovara 70,10000 Zagreb</item>
      <item>GRADITELJSTVO JAMBROVIĆ jednostavno društvo s ograničenom odgovornošću za graditeljstvo, trgovinu i usluge, OIB 22831171143, Varaždinska 17,40000 Gornji Hrašćan</item>
      <item>Sudski registar</item>
      <item>Dario Jambrović, OIB 48830092832, Varaždinska 17,40000 Gornji Hrašćan</item>
    </izvorni_sadrzaj>
    <derivirana_varijabla naziv="DomainObject.Predmet.SudioniciListAdressOIB_1">
      <item>Financijska agencija, OIB 85821130368, Ulica grada Vukovara 70,10000 Zagreb</item>
      <item>GRADITELJSTVO JAMBROVIĆ jednostavno društvo s ograničenom odgovornošću za graditeljstvo, trgovinu i usluge, OIB 22831171143, Varaždinska 17,40000 Gornji Hrašćan</item>
      <item>Sudski registar</item>
      <item>Dario Jambrović, OIB 48830092832, Varaždinska 17,40000 Gornji Hrašćan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1E765-39A5-4DC4-8064-4718C759C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2568</properties:Characters>
  <properties:Lines>72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2017-12-15T09:05:00Z</cp:lastPrinted>
  <dcterms:modified xmlns:xsi="http://www.w3.org/2001/XMLSchema-instance" xsi:type="dcterms:W3CDTF">2017-12-15T09:06:00Z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St-623/2017-3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