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9e64" w14:paraId="9ca9e64" w:rsidRDefault="00544AC5" w:rsidP="00544AC5" w:rsidR="00544AC5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544AC5" w:rsidP="00544AC5" w:rsidR="00544AC5" w:rsidRPr="00AC415D">
      <w:r w:rsidRPr="009C3FC1">
        <w:t xml:space="preserve">     REPUBLIKA HRVATSKA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</w:r>
      <w:r>
        <w:tab/>
        <w:t xml:space="preserve">   2 St-193</w:t>
      </w:r>
      <w:r w:rsidRPr="00AC415D">
        <w:t>/2015-</w:t>
      </w:r>
      <w:r>
        <w:t>259</w:t>
      </w:r>
    </w:p>
    <w:p w:rsidRDefault="00544AC5" w:rsidP="00544AC5" w:rsidR="00544AC5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  <w:r>
        <w:t xml:space="preserve">         </w:t>
      </w:r>
    </w:p>
    <w:p w:rsidRDefault="00544AC5" w:rsidP="00544AC5" w:rsidR="00544AC5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44AC5" w:rsidP="00544AC5" w:rsidR="00544AC5">
      <w:r>
        <w:tab/>
      </w:r>
      <w:r>
        <w:tab/>
      </w:r>
      <w:r>
        <w:tab/>
      </w:r>
      <w:r>
        <w:tab/>
      </w:r>
    </w:p>
    <w:p w:rsidRDefault="00544AC5" w:rsidP="00544AC5" w:rsidR="00544AC5"/>
    <w:p w:rsidRDefault="00544AC5" w:rsidP="00544AC5" w:rsidR="00544AC5">
      <w:pPr>
        <w:jc w:val="center"/>
      </w:pPr>
      <w:r w:rsidRPr="009C3FC1">
        <w:t>R E P U B L I K A  H R V A T S K A</w:t>
      </w:r>
    </w:p>
    <w:p w:rsidRDefault="00544AC5" w:rsidP="00544AC5" w:rsidR="00544AC5" w:rsidRPr="009C3FC1">
      <w:pPr>
        <w:jc w:val="center"/>
      </w:pPr>
    </w:p>
    <w:p w:rsidRDefault="00544AC5" w:rsidP="00544AC5" w:rsidR="00544AC5" w:rsidRPr="009C3FC1">
      <w:pPr>
        <w:jc w:val="center"/>
      </w:pPr>
      <w:r w:rsidRPr="009C3FC1">
        <w:t>R J E Š E NJ E</w:t>
      </w:r>
    </w:p>
    <w:p w:rsidRDefault="00544AC5" w:rsidP="00544AC5" w:rsidR="00544AC5">
      <w:pPr>
        <w:ind w:firstLine="708"/>
        <w:jc w:val="both"/>
      </w:pPr>
    </w:p>
    <w:p w:rsidRDefault="003E0485" w:rsidP="00544AC5" w:rsidR="003E0485" w:rsidRPr="009C3FC1">
      <w:pPr>
        <w:ind w:firstLine="708"/>
        <w:jc w:val="both"/>
      </w:pPr>
    </w:p>
    <w:p w:rsidRDefault="00544AC5" w:rsidP="00544AC5" w:rsidR="00544AC5">
      <w:pPr>
        <w:ind w:firstLine="708"/>
        <w:jc w:val="both"/>
      </w:pPr>
      <w:r w:rsidRPr="009C3FC1">
        <w:t xml:space="preserve">Trgovački sud u Pazinu, po stečajnom sucu Adrijani Labinjan Skok, u stečajnom postupku nad </w:t>
      </w:r>
      <w:r w:rsidRPr="00874F1F">
        <w:t>stečajnim dužnikom BUP d.o.o. u stečaju, Buzet, Sveti Ivan 6, OIB: 52397973635</w:t>
      </w:r>
      <w:r w:rsidRPr="00C37D17">
        <w:t xml:space="preserve">, </w:t>
      </w:r>
      <w:r>
        <w:t>30. kolovoza 2018.</w:t>
      </w:r>
      <w:r w:rsidRPr="00EB2AF2">
        <w:t xml:space="preserve"> </w:t>
      </w:r>
    </w:p>
    <w:p w:rsidRDefault="00544AC5" w:rsidP="00544AC5" w:rsidR="00544AC5" w:rsidRPr="009C3FC1"/>
    <w:p w:rsidRDefault="00544AC5" w:rsidP="00544AC5" w:rsidR="00544AC5">
      <w:pPr>
        <w:jc w:val="center"/>
      </w:pPr>
      <w:r w:rsidRPr="009C3FC1">
        <w:t>r i j e š i o  j e</w:t>
      </w:r>
    </w:p>
    <w:p w:rsidRDefault="00544AC5" w:rsidP="00544AC5" w:rsidR="00544AC5" w:rsidRPr="009C3FC1"/>
    <w:p w:rsidRDefault="00544AC5" w:rsidP="00544AC5" w:rsidR="00544AC5">
      <w:pPr>
        <w:jc w:val="both"/>
      </w:pPr>
      <w:r>
        <w:tab/>
        <w:t>ODGAĐA SE prodaja nekretnine stečajnog dužnika i to:</w:t>
      </w:r>
    </w:p>
    <w:p w:rsidRDefault="00544AC5" w:rsidP="00544AC5" w:rsidR="00544AC5">
      <w:pPr>
        <w:jc w:val="both"/>
      </w:pPr>
      <w:r w:rsidRPr="006C5513">
        <w:tab/>
        <w:t xml:space="preserve">- k.č.br. </w:t>
      </w:r>
      <w:r w:rsidR="006E51F2">
        <w:t>1807</w:t>
      </w:r>
      <w:r>
        <w:t xml:space="preserve"> upisane u zk.ul. </w:t>
      </w:r>
      <w:r w:rsidR="006E51F2">
        <w:t>2713</w:t>
      </w:r>
      <w:r>
        <w:t xml:space="preserve"> k.o. Buzet – Stari grad</w:t>
      </w:r>
    </w:p>
    <w:p w:rsidRDefault="00544AC5" w:rsidP="00544AC5" w:rsidR="00544AC5">
      <w:pPr>
        <w:jc w:val="both"/>
      </w:pPr>
      <w:r>
        <w:tab/>
        <w:t>po ovosudnom Zahtjevu za prodaju nekretnine u stečajnom postupku 2 St-193/201</w:t>
      </w:r>
      <w:r w:rsidR="006E51F2">
        <w:t>5-121</w:t>
      </w:r>
      <w:r>
        <w:t xml:space="preserve"> od </w:t>
      </w:r>
      <w:r w:rsidR="006E51F2">
        <w:t>22. kolovoza</w:t>
      </w:r>
      <w:r>
        <w:t xml:space="preserve"> 2017., do donošenja odluke o nastavku prodaje ili do drugačije odluke suda.</w:t>
      </w:r>
    </w:p>
    <w:p w:rsidRDefault="00544AC5" w:rsidP="00544AC5" w:rsidR="00544AC5" w:rsidRPr="009C3FC1">
      <w:pPr>
        <w:jc w:val="both"/>
      </w:pPr>
    </w:p>
    <w:p w:rsidRDefault="00544AC5" w:rsidP="00544AC5" w:rsidR="00544AC5" w:rsidRPr="009C3FC1">
      <w:pPr>
        <w:jc w:val="center"/>
      </w:pPr>
      <w:r w:rsidRPr="009C3FC1">
        <w:t>Obrazloženje</w:t>
      </w:r>
    </w:p>
    <w:p w:rsidRDefault="00544AC5" w:rsidP="00544AC5" w:rsidR="00544AC5" w:rsidRPr="009C3FC1"/>
    <w:p w:rsidRDefault="006E51F2" w:rsidP="003E0485" w:rsidR="006E51F2">
      <w:pPr>
        <w:jc w:val="both"/>
      </w:pPr>
      <w:r>
        <w:tab/>
        <w:t>Razlučni vjerovnik Istarska kreditna banka Umag d.d. predložio je odgodu prodaje na četvrtoj dražbi koja je započela 11. srpnja 2018. i traje do 2. listopada 2018., i to</w:t>
      </w:r>
      <w:r w:rsidRPr="006E51F2">
        <w:t xml:space="preserve"> </w:t>
      </w:r>
      <w:r w:rsidRPr="006C5513">
        <w:t xml:space="preserve">k.č.br. </w:t>
      </w:r>
      <w:r>
        <w:t>1807 upisane u zk.ul. 2713 k.o. Buzet – Stari grad jer da je u elaboratu procjene vrijednosti nekretnine od 8. listopada 2016. navedeno da je riječ</w:t>
      </w:r>
      <w:r w:rsidR="003E0485">
        <w:t xml:space="preserve"> </w:t>
      </w:r>
      <w:r>
        <w:t>o građevinskoj parceli predviđenoj za proizvodnu gradnju a iz pribavljenog uvjerenja Istarske županije, Upravnog odjela za decentralizaciju, lokalnu i područnu (regionalnu) samoupravu, klasa: 350-01/18-02/1160, urbroj: 2163/1-18-02/3-18-02 proizlazi da na navedenom zemljištu nije moguća gradnja te da se radi o zemljištu "izvan granica građevinskog područja Grada Buzeta".</w:t>
      </w:r>
    </w:p>
    <w:p w:rsidRDefault="006E51F2" w:rsidP="003E0485" w:rsidR="006E51F2">
      <w:pPr>
        <w:jc w:val="both"/>
      </w:pPr>
      <w:r>
        <w:tab/>
        <w:t>Predloženo je provođenje novog vještačenja odnosno izrada revizije elaborata procjene radi utvrđivanja stvarne vrijednosti nekretnine i lakše prodaje u stečajnom postupku.</w:t>
      </w:r>
    </w:p>
    <w:p w:rsidRDefault="00544AC5" w:rsidP="003E0485" w:rsidR="00544AC5" w:rsidRPr="00AC415D">
      <w:pPr>
        <w:jc w:val="both"/>
      </w:pPr>
      <w:r>
        <w:t xml:space="preserve"> </w:t>
      </w:r>
      <w:r>
        <w:tab/>
        <w:t>Slijedom navedenog, do</w:t>
      </w:r>
      <w:r w:rsidR="006E51F2">
        <w:t xml:space="preserve"> provjere vrijednosti</w:t>
      </w:r>
      <w:r>
        <w:t xml:space="preserve"> predmetne nekretnine stečajnog dužnika, </w:t>
      </w:r>
      <w:r w:rsidRPr="009C3FC1">
        <w:t>donesena je odluka kao u izreci</w:t>
      </w:r>
      <w:r>
        <w:t xml:space="preserve"> adekvatnom primjenom odred</w:t>
      </w:r>
      <w:r w:rsidRPr="00AC415D">
        <w:t>be čl. 247. st. 1. Stečajnog zakona (NN 71/15</w:t>
      </w:r>
      <w:r>
        <w:t>, 104/17</w:t>
      </w:r>
      <w:r w:rsidRPr="00AC415D">
        <w:t xml:space="preserve">) u svezi s čl. 65. st. 1. Ovršnog zakona </w:t>
      </w:r>
      <w:r w:rsidRPr="0049716A">
        <w:t>(NN 112/2012, 25/2</w:t>
      </w:r>
      <w:r>
        <w:t>013, 93/2014, 55/2016, 73/2017)</w:t>
      </w:r>
      <w:r w:rsidRPr="00AC415D">
        <w:t>.</w:t>
      </w:r>
    </w:p>
    <w:p w:rsidRDefault="00544AC5" w:rsidP="00544AC5" w:rsidR="00544AC5"/>
    <w:p w:rsidRDefault="00544AC5" w:rsidP="00544AC5" w:rsidR="00544AC5"/>
    <w:p w:rsidRDefault="00544AC5" w:rsidP="00544AC5" w:rsidR="00544AC5">
      <w:pPr>
        <w:jc w:val="center"/>
      </w:pPr>
      <w:r w:rsidRPr="009C3FC1">
        <w:t xml:space="preserve">U Pazinu </w:t>
      </w:r>
      <w:r w:rsidR="003E0485">
        <w:t>30. kolovoza</w:t>
      </w:r>
      <w:r>
        <w:t xml:space="preserve"> 2018.</w:t>
      </w:r>
      <w:r w:rsidRPr="00EB2AF2">
        <w:t xml:space="preserve"> </w:t>
      </w:r>
    </w:p>
    <w:p w:rsidRDefault="00544AC5" w:rsidP="00544AC5" w:rsidR="00544AC5" w:rsidRPr="009C3FC1">
      <w:pPr>
        <w:jc w:val="center"/>
      </w:pPr>
    </w:p>
    <w:p w:rsidRDefault="00544AC5" w:rsidP="00544AC5" w:rsidR="00544AC5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>
        <w:t xml:space="preserve">        Stečajna sutkinja</w:t>
      </w:r>
    </w:p>
    <w:p w:rsidRDefault="00544AC5" w:rsidP="00544AC5" w:rsidR="00544AC5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544AC5" w:rsidP="00544AC5" w:rsidR="00544AC5">
      <w:pPr>
        <w:jc w:val="both"/>
      </w:pPr>
    </w:p>
    <w:p w:rsidRDefault="00544AC5" w:rsidP="00544AC5" w:rsidR="00544AC5">
      <w:pPr>
        <w:jc w:val="both"/>
      </w:pPr>
    </w:p>
    <w:p w:rsidRDefault="003E0485" w:rsidP="00544AC5" w:rsidR="003E0485" w:rsidRPr="009C3FC1">
      <w:pPr>
        <w:jc w:val="both"/>
      </w:pPr>
    </w:p>
    <w:p w:rsidRDefault="00544AC5" w:rsidP="00544AC5" w:rsidR="00544AC5">
      <w:r>
        <w:t>UPUTA O PRAVNOM LIJEKU:</w:t>
      </w:r>
    </w:p>
    <w:p w:rsidRDefault="00544AC5" w:rsidP="00544AC5" w:rsidR="00544AC5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>
        <w:t xml:space="preserve"> Žalba ne odgađa provedbu odluke.</w:t>
      </w:r>
    </w:p>
    <w:p w:rsidRDefault="00544AC5" w:rsidP="00544AC5" w:rsidR="00544AC5" w:rsidRPr="009C3FC1">
      <w:pPr>
        <w:jc w:val="both"/>
      </w:pPr>
    </w:p>
    <w:p w:rsidRDefault="00544AC5" w:rsidP="00544AC5" w:rsidR="00544AC5">
      <w:r w:rsidRPr="00F86FEE">
        <w:t>DNA:</w:t>
      </w:r>
    </w:p>
    <w:p w:rsidRDefault="003E0485" w:rsidP="003E0485" w:rsidR="003E0485" w:rsidRPr="00F86FEE">
      <w:pPr>
        <w:jc w:val="both"/>
      </w:pPr>
      <w:r>
        <w:t>- FINA, Regionalni centar Rijeka, Rijeka, F. Kurelca 8</w:t>
      </w:r>
    </w:p>
    <w:p w:rsidRDefault="003E0485" w:rsidP="003E0485" w:rsidR="003E0485" w:rsidRPr="00304FA8">
      <w:pPr>
        <w:rPr>
          <w:b/>
        </w:rPr>
      </w:pPr>
      <w:r w:rsidRPr="00304FA8">
        <w:t>- stečajni upravitelj Zdravko Kuzmić, Zagreb, Zelenjak 78</w:t>
      </w:r>
    </w:p>
    <w:p w:rsidRDefault="006E51F2" w:rsidP="006E51F2" w:rsidR="006E51F2" w:rsidRPr="00CE7978">
      <w:pPr>
        <w:rPr>
          <w:b/>
        </w:rPr>
      </w:pPr>
      <w:r w:rsidRPr="00CE7978">
        <w:t>- Istarska kreditna banka Umag d.d., Umag, Ernesta Miloša 1</w:t>
      </w:r>
    </w:p>
    <w:p w:rsidRDefault="006E51F2" w:rsidP="006E51F2" w:rsidR="006E51F2" w:rsidRPr="00CE7978">
      <w:pPr>
        <w:rPr>
          <w:b/>
        </w:rPr>
      </w:pPr>
      <w:r w:rsidRPr="00CE7978">
        <w:t xml:space="preserve">- </w:t>
      </w:r>
      <w:r w:rsidR="003E0485" w:rsidRPr="00CE7978">
        <w:t>Republika Hrvatska</w:t>
      </w:r>
      <w:r w:rsidRPr="00CE7978">
        <w:t xml:space="preserve"> po ŽDO u Puli-Pola, Pula, Rovinjska 2 </w:t>
      </w:r>
    </w:p>
    <w:p w:rsidRDefault="006E51F2" w:rsidP="006E51F2" w:rsidR="006E51F2" w:rsidRPr="00CE7978">
      <w:pPr>
        <w:rPr>
          <w:b/>
        </w:rPr>
      </w:pPr>
      <w:r w:rsidRPr="00CE7978">
        <w:t>- HEP – Opskrba d.o.o., Zagreb, Ulica grada Vukovara 37</w:t>
      </w:r>
    </w:p>
    <w:p w:rsidRDefault="006E51F2" w:rsidP="006E51F2" w:rsidR="006E51F2" w:rsidRPr="00CE7978">
      <w:pPr>
        <w:rPr>
          <w:b/>
        </w:rPr>
      </w:pPr>
      <w:r w:rsidRPr="00CE7978">
        <w:t>- e-Oglasna ploča 8 dana</w:t>
      </w:r>
    </w:p>
    <w:p w:rsidRDefault="00544AC5" w:rsidP="00544AC5" w:rsidR="00544AC5"/>
    <w:p w:rsidRDefault="00544AC5" w:rsidP="00544AC5" w:rsidR="00544AC5"/>
    <w:p w:rsidRDefault="00544AC5" w:rsidP="00544AC5" w:rsidR="00544AC5"/>
    <w:p w:rsidRDefault="00544AC5" w:rsidP="00544AC5" w:rsidR="00544AC5"/>
    <w:p w:rsidRDefault="00544AC5" w:rsidP="00544AC5" w:rsidR="00544AC5"/>
    <w:p w:rsidRDefault="00297A6C" w:rsidR="00500701"/>
    <w:sectPr w:rsidSect="00F86FEE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AC5" w:rsidP="00544AC5" w:rsidR="00544AC5">
      <w:r>
        <w:separator/>
      </w:r>
    </w:p>
  </w:endnote>
  <w:endnote w:id="0" w:type="continuationSeparator">
    <w:p w:rsidRDefault="00544AC5" w:rsidP="00544AC5" w:rsidR="00544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AC5" w:rsidP="00544AC5" w:rsidR="00544AC5">
      <w:r>
        <w:separator/>
      </w:r>
    </w:p>
  </w:footnote>
  <w:footnote w:id="0" w:type="continuationSeparator">
    <w:p w:rsidRDefault="00544AC5" w:rsidP="00544AC5" w:rsidR="00544A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3E0485" w:rsidR="00C629CC" w:rsidRPr="00AC415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7A6C">
          <w:rPr>
            <w:noProof/>
          </w:rPr>
          <w:t>2</w:t>
        </w:r>
        <w:r>
          <w:fldChar w:fldCharType="end"/>
        </w:r>
        <w:r>
          <w:tab/>
          <w:t>2 St-193</w:t>
        </w:r>
        <w:r w:rsidRPr="009C3FC1">
          <w:t>/</w:t>
        </w:r>
        <w:r>
          <w:t>20</w:t>
        </w:r>
        <w:r w:rsidRPr="00AC415D">
          <w:t>15-</w:t>
        </w:r>
        <w:r w:rsidR="00544AC5">
          <w:t>259</w:t>
        </w:r>
      </w:p>
    </w:sdtContent>
  </w:sdt>
  <w:p w:rsidRDefault="00297A6C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AC5"/>
    <w:rsid w:val="00297A6C"/>
    <w:rsid w:val="003E0485"/>
    <w:rsid w:val="00544AC5"/>
    <w:rsid w:val="00554328"/>
    <w:rsid w:val="006E51F2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AC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4A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4AC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4A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4AC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4A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4AC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A6C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A6C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A6C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A6C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AC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44A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4AC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4A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4AC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4A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4AC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7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A6C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A6C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A6C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A6C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2198</properties:Characters>
  <properties:Lines>67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2018-08-30T05:56:00Z</dcterms:created>
  <dc:creator>Jasmina Matika</dc:creator>
  <cp:lastModifiedBy>Jasmina Matika</cp:lastModifiedBy>
  <dcterms:modified xmlns:xsi="http://www.w3.org/2001/XMLSchema-instance" xsi:type="dcterms:W3CDTF">2018-08-31T11:37:00Z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(St-193-15 - RJEŠENJE - ODGODA DRAŽBE KOD FINE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