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6e8a" w14:paraId="ef96e8a"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B44447">
        <w:t>210</w:t>
      </w:r>
      <w:r w:rsidR="00B35CCB">
        <w:t>/</w:t>
      </w:r>
      <w:r w:rsidR="00CC00F1">
        <w:t>1</w:t>
      </w:r>
      <w:r w:rsidR="00957C6D">
        <w:t>8</w:t>
      </w:r>
      <w:r w:rsidR="00CC00F1">
        <w:t>-</w:t>
      </w:r>
      <w:r w:rsidR="00957C6D">
        <w:t>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B44447">
        <w:t xml:space="preserve">VENUS </w:t>
      </w:r>
      <w:r w:rsidR="00B44447" w:rsidRPr="00A56DCC">
        <w:t xml:space="preserve">d.o.o., </w:t>
      </w:r>
      <w:r w:rsidR="00B44447">
        <w:t>Zadar</w:t>
      </w:r>
      <w:r w:rsidR="00B44447" w:rsidRPr="00A56DCC">
        <w:t xml:space="preserve">, </w:t>
      </w:r>
      <w:r w:rsidR="00B44447">
        <w:t>Miroslava Krleže 5 B</w:t>
      </w:r>
      <w:r w:rsidR="00B44447" w:rsidRPr="00A56DCC">
        <w:t xml:space="preserve">, OIB: </w:t>
      </w:r>
      <w:r w:rsidR="00B44447">
        <w:t>28511431350</w:t>
      </w:r>
      <w:r w:rsidR="00F81A36" w:rsidRPr="001C5505">
        <w:t xml:space="preserve">,  </w:t>
      </w:r>
      <w:r w:rsidR="003A0A6A" w:rsidRPr="001C5505">
        <w:t xml:space="preserve">dana </w:t>
      </w:r>
      <w:r w:rsidR="00ED3DEB">
        <w:t>18</w:t>
      </w:r>
      <w:r w:rsidR="00E03AB9">
        <w:t xml:space="preserve">. </w:t>
      </w:r>
      <w:r w:rsidR="00CD27D1">
        <w:t>rujna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B44447">
        <w:t xml:space="preserve">VENUS </w:t>
      </w:r>
      <w:r w:rsidR="00B44447" w:rsidRPr="00A56DCC">
        <w:t xml:space="preserve">d.o.o., </w:t>
      </w:r>
      <w:r w:rsidR="00B44447">
        <w:t>Zadar</w:t>
      </w:r>
      <w:r w:rsidR="00B44447" w:rsidRPr="00A56DCC">
        <w:t xml:space="preserve">, </w:t>
      </w:r>
      <w:r w:rsidR="00B44447">
        <w:t>Miroslava Krleže 5 B</w:t>
      </w:r>
      <w:r w:rsidR="00B44447" w:rsidRPr="00A56DCC">
        <w:t xml:space="preserve">, OIB: </w:t>
      </w:r>
      <w:r w:rsidR="00B44447">
        <w:t>28511431350</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44447">
        <w:t>210</w:t>
      </w:r>
      <w:r w:rsidR="00DE6466" w:rsidRPr="00FA3260">
        <w:t>-</w:t>
      </w:r>
      <w:r w:rsidR="008C2399" w:rsidRPr="00FA3260">
        <w:t>1</w:t>
      </w:r>
      <w:r w:rsidR="00812E36">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B44447">
        <w:t xml:space="preserve">VENUS </w:t>
      </w:r>
      <w:r w:rsidR="00B44447" w:rsidRPr="00A56DCC">
        <w:t xml:space="preserve">d.o.o., </w:t>
      </w:r>
      <w:r w:rsidR="00B44447">
        <w:t>Zadar</w:t>
      </w:r>
      <w:r>
        <w:t xml:space="preserve">, pokrenut je prethodni postupak i određeno ročište za utvrđivanje uvjeta za otvaranje stečajnog postupka. </w:t>
      </w:r>
    </w:p>
    <w:p w:rsidRDefault="00B44447" w:rsidP="00FC5991" w:rsidR="00FC5991" w:rsidRPr="00B42E26">
      <w:pPr>
        <w:ind w:firstLine="708"/>
        <w:jc w:val="both"/>
      </w:pPr>
      <w:r w:rsidRPr="007E7AB7">
        <w:t xml:space="preserve">Na navedeno ročište pristupio je zastupnik po zakonu stečajnog dužnika i naveo da  dužnik </w:t>
      </w:r>
      <w:r>
        <w:t xml:space="preserve">nema imovine i </w:t>
      </w:r>
      <w:r w:rsidRPr="007E7AB7">
        <w:t xml:space="preserve">da je žiro račun u blokadi oko </w:t>
      </w:r>
      <w:r>
        <w:t>100</w:t>
      </w:r>
      <w:r w:rsidRPr="007E7AB7">
        <w:t>.000,00 kuna.</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ED3DEB">
        <w:t>18</w:t>
      </w:r>
      <w:r w:rsidR="00E03AB9">
        <w:t xml:space="preserve">. </w:t>
      </w:r>
      <w:r w:rsidR="00CD27D1">
        <w:t>rujna</w:t>
      </w:r>
      <w:r w:rsidR="005935FD">
        <w:t xml:space="preserve"> 201</w:t>
      </w:r>
      <w:r w:rsidR="00CB7262">
        <w:t>8</w:t>
      </w:r>
      <w:r w:rsidRPr="00D019D4">
        <w:t>.</w:t>
      </w:r>
    </w:p>
    <w:p w:rsidRDefault="00763816" w:rsidP="007506EB" w:rsidR="00763816"/>
    <w:p w:rsidRDefault="004E6F0C" w:rsidP="007506EB" w:rsidR="00DA5DD4" w:rsidRPr="00D019D4">
      <w:r>
        <w:t>Za točnost otpravka – ovlašteni službenik</w:t>
      </w:r>
      <w:r w:rsidR="00F51920">
        <w:tab/>
      </w:r>
      <w:r w:rsidR="00F51920">
        <w:tab/>
      </w:r>
      <w:r w:rsidR="00F51920">
        <w:tab/>
      </w:r>
      <w:r w:rsidR="00F51920">
        <w:tab/>
      </w:r>
      <w:r w:rsidR="00F51920">
        <w:tab/>
      </w:r>
      <w:r w:rsidR="00DA5DD4" w:rsidRPr="00D019D4">
        <w:t>S</w:t>
      </w:r>
      <w:r w:rsidR="00EE4E62">
        <w:t>utkinja</w:t>
      </w:r>
    </w:p>
    <w:p w:rsidRDefault="004E6F0C" w:rsidP="007506EB" w:rsidR="00DA5DD4">
      <w:r>
        <w:t>Ante Rubelj</w:t>
      </w:r>
      <w:r w:rsidR="007506EB">
        <w:tab/>
      </w:r>
      <w:r w:rsidR="007506EB">
        <w:tab/>
      </w:r>
      <w:r w:rsidR="007506EB">
        <w:tab/>
      </w:r>
      <w:r w:rsidR="007506EB">
        <w:tab/>
      </w:r>
      <w:r w:rsidR="007506EB">
        <w:tab/>
      </w:r>
      <w:r w:rsidR="007506EB">
        <w:tab/>
      </w:r>
      <w:r w:rsidR="007506EB">
        <w:tab/>
      </w:r>
      <w:r w:rsidR="00971030">
        <w:tab/>
      </w:r>
      <w:r w:rsidR="00F51920">
        <w:tab/>
      </w:r>
      <w:r w:rsidR="00DA5DD4" w:rsidRPr="00D019D4">
        <w:t>Ardena Bajlo</w:t>
      </w:r>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B44447">
      <w:t>210</w:t>
    </w:r>
    <w:r w:rsidR="00957C6D">
      <w:t>/18</w:t>
    </w:r>
    <w:r w:rsidR="00971030">
      <w:t>-</w:t>
    </w:r>
    <w:r w:rsidR="00957C6D">
      <w:t>5</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30E1E"/>
    <w:rsid w:val="00146A4A"/>
    <w:rsid w:val="00155624"/>
    <w:rsid w:val="0017733B"/>
    <w:rsid w:val="00192A1E"/>
    <w:rsid w:val="001C5505"/>
    <w:rsid w:val="001D6B79"/>
    <w:rsid w:val="00206FCF"/>
    <w:rsid w:val="0023222D"/>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E6F0C"/>
    <w:rsid w:val="004F0420"/>
    <w:rsid w:val="005023C1"/>
    <w:rsid w:val="00541309"/>
    <w:rsid w:val="005726E5"/>
    <w:rsid w:val="005817E2"/>
    <w:rsid w:val="0058362B"/>
    <w:rsid w:val="005838C3"/>
    <w:rsid w:val="00586417"/>
    <w:rsid w:val="00591DA9"/>
    <w:rsid w:val="005935FD"/>
    <w:rsid w:val="005B17E9"/>
    <w:rsid w:val="005C0438"/>
    <w:rsid w:val="005E2BCD"/>
    <w:rsid w:val="005F4A1C"/>
    <w:rsid w:val="00604C29"/>
    <w:rsid w:val="00607124"/>
    <w:rsid w:val="0062505A"/>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B2D83"/>
    <w:rsid w:val="008B5DAE"/>
    <w:rsid w:val="008C0B89"/>
    <w:rsid w:val="008C2399"/>
    <w:rsid w:val="008E1367"/>
    <w:rsid w:val="008E7626"/>
    <w:rsid w:val="00914580"/>
    <w:rsid w:val="0093198D"/>
    <w:rsid w:val="00933E53"/>
    <w:rsid w:val="009555F6"/>
    <w:rsid w:val="00957C6D"/>
    <w:rsid w:val="00971030"/>
    <w:rsid w:val="009965B7"/>
    <w:rsid w:val="009E2460"/>
    <w:rsid w:val="00A22229"/>
    <w:rsid w:val="00A2677E"/>
    <w:rsid w:val="00A448CA"/>
    <w:rsid w:val="00A44A6C"/>
    <w:rsid w:val="00A83779"/>
    <w:rsid w:val="00A94666"/>
    <w:rsid w:val="00A96B54"/>
    <w:rsid w:val="00AC30F3"/>
    <w:rsid w:val="00AE41C1"/>
    <w:rsid w:val="00B00ED6"/>
    <w:rsid w:val="00B10130"/>
    <w:rsid w:val="00B225CC"/>
    <w:rsid w:val="00B32CC5"/>
    <w:rsid w:val="00B35CCB"/>
    <w:rsid w:val="00B42E26"/>
    <w:rsid w:val="00B44447"/>
    <w:rsid w:val="00B711FC"/>
    <w:rsid w:val="00B72D6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D27D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D3DEB"/>
    <w:rsid w:val="00EE4E62"/>
    <w:rsid w:val="00F17A9B"/>
    <w:rsid w:val="00F249D2"/>
    <w:rsid w:val="00F26AD9"/>
    <w:rsid w:val="00F344E5"/>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4E6F0C"/>
    <w:rPr>
      <w:color w:val="808080"/>
      <w:bdr w:space="0" w:sz="0" w:color="auto" w:val="none"/>
      <w:shd w:fill="auto" w:color="auto" w:val="clear"/>
    </w:rPr>
  </w:style>
  <w:style w:customStyle="true" w:styleId="eSPISCCParagraphDefaultFont" w:type="character">
    <w:name w:val="eSPIS_CC_Paragraph Default Font"/>
    <w:basedOn w:val="Zadanifontodlomka"/>
    <w:rsid w:val="004E6F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6F0C"/>
    <w:rPr>
      <w:bdr w:space="0" w:sz="0" w:color="auto" w:val="none"/>
      <w:shd w:fill="FFFFCC" w:color="auto" w:val="clear"/>
      <w:lang w:val="hr-HR"/>
    </w:rPr>
  </w:style>
  <w:style w:customStyle="true" w:styleId="PozadinaSvijetloCrvena" w:type="character">
    <w:name w:val="Pozadina_SvijetloCrvena"/>
    <w:basedOn w:val="eSPISCCParagraphDefaultFont"/>
    <w:rsid w:val="004E6F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6F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4E6F0C"/>
    <w:rPr>
      <w:color w:val="808080"/>
      <w:bdr w:color="auto" w:space="0" w:sz="0" w:val="none"/>
      <w:shd w:color="auto" w:fill="auto" w:val="clear"/>
    </w:rPr>
  </w:style>
  <w:style w:customStyle="1" w:styleId="eSPISCCParagraphDefaultFont" w:type="character">
    <w:name w:val="eSPIS_CC_Paragraph Default Font"/>
    <w:basedOn w:val="Zadanifontodlomka"/>
    <w:rsid w:val="004E6F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6F0C"/>
    <w:rPr>
      <w:bdr w:color="auto" w:space="0" w:sz="0" w:val="none"/>
      <w:shd w:color="auto" w:fill="FFFFCC" w:val="clear"/>
      <w:lang w:val="hr-HR"/>
    </w:rPr>
  </w:style>
  <w:style w:customStyle="1" w:styleId="PozadinaSvijetloCrvena" w:type="character">
    <w:name w:val="Pozadina_SvijetloCrvena"/>
    <w:basedOn w:val="eSPISCCParagraphDefaultFont"/>
    <w:rsid w:val="004E6F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6F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VENUS d.o.o. za trgovinu i poslovne usluge</izvorni_sadrzaj>
    <derivirana_varijabla naziv="DomainObject.Predmet.ProtustrankaFormated_1">  VENUS d.o.o. za trgovinu i poslovne usluge</derivirana_varijabla>
  </DomainObject.Predmet.ProtustrankaFormated>
  <DomainObject.Predmet.ProtustrankaFormatedOIB>
    <izvorni_sadrzaj>  VENUS d.o.o. za trgovinu i poslovne usluge, OIB 28511431350</izvorni_sadrzaj>
    <derivirana_varijabla naziv="DomainObject.Predmet.ProtustrankaFormatedOIB_1">  VENUS d.o.o. za trgovinu i poslovne usluge, OIB 28511431350</derivirana_varijabla>
  </DomainObject.Predmet.ProtustrankaFormatedOIB>
  <DomainObject.Predmet.ProtustrankaFormatedWithAdress>
    <izvorni_sadrzaj> VENUS d.o.o. za trgovinu i poslovne usluge, Miroslava Krleže 5/B, 23000 Zadar</izvorni_sadrzaj>
    <derivirana_varijabla naziv="DomainObject.Predmet.ProtustrankaFormatedWithAdress_1"> VENUS d.o.o. za trgovinu i poslovne usluge, Miroslava Krleže 5/B, 23000 Zadar</derivirana_varijabla>
  </DomainObject.Predmet.ProtustrankaFormatedWithAdress>
  <DomainObject.Predmet.ProtustrankaFormatedWithAdressOIB>
    <izvorni_sadrzaj> VENUS d.o.o. za trgovinu i poslovne usluge, OIB 28511431350, Miroslava Krleže 5/B, 23000 Zadar</izvorni_sadrzaj>
    <derivirana_varijabla naziv="DomainObject.Predmet.ProtustrankaFormatedWithAdressOIB_1"> VENUS d.o.o. za trgovinu i poslovne usluge, OIB 28511431350, Miroslava Krleže 5/B, 23000 Zadar</derivirana_varijabla>
  </DomainObject.Predmet.ProtustrankaFormatedWithAdressOIB>
  <DomainObject.Predmet.ProtustrankaWithAdress>
    <izvorni_sadrzaj>VENUS d.o.o. za trgovinu i poslovne usluge Miroslava Krleže 5/B, 23000 Zadar</izvorni_sadrzaj>
    <derivirana_varijabla naziv="DomainObject.Predmet.ProtustrankaWithAdress_1">VENUS d.o.o. za trgovinu i poslovne usluge Miroslava Krleže 5/B, 23000 Zadar</derivirana_varijabla>
  </DomainObject.Predmet.ProtustrankaWithAdress>
  <DomainObject.Predmet.ProtustrankaWithAdressOIB>
    <izvorni_sadrzaj>VENUS d.o.o. za trgovinu i poslovne usluge, OIB 28511431350, Miroslava Krleže 5/B, 23000 Zadar</izvorni_sadrzaj>
    <derivirana_varijabla naziv="DomainObject.Predmet.ProtustrankaWithAdressOIB_1">VENUS d.o.o. za trgovinu i poslovne usluge, OIB 28511431350, Miroslava Krleže 5/B, 23000 Zadar</derivirana_varijabla>
  </DomainObject.Predmet.ProtustrankaWithAdressOIB>
  <DomainObject.Predmet.ProtustrankaNazivFormated>
    <izvorni_sadrzaj>VENUS d.o.o. za trgovinu i poslovne usluge</izvorni_sadrzaj>
    <derivirana_varijabla naziv="DomainObject.Predmet.ProtustrankaNazivFormated_1">VENUS d.o.o. za trgovinu i poslovne usluge</derivirana_varijabla>
  </DomainObject.Predmet.ProtustrankaNazivFormated>
  <DomainObject.Predmet.ProtustrankaNazivFormatedOIB>
    <izvorni_sadrzaj>VENUS d.o.o. za trgovinu i poslovne usluge, OIB 28511431350</izvorni_sadrzaj>
    <derivirana_varijabla naziv="DomainObject.Predmet.ProtustrankaNazivFormatedOIB_1">VENUS d.o.o. za trgovinu i poslovne usluge, OIB 28511431350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VENUS d.o.o. za trgovinu i poslovne usluge</item>
    </izvorni_sadrzaj>
    <derivirana_varijabla naziv="DomainObject.Predmet.ProtuStrankaListFormated_1">
      <item>VENUS d.o.o. za trgovinu i poslovne usluge</item>
    </derivirana_varijabla>
  </DomainObject.Predmet.ProtuStrankaListFormated>
  <DomainObject.Predmet.ProtuStrankaListFormatedOIB>
    <izvorni_sadrzaj>
      <item>VENUS d.o.o. za trgovinu i poslovne usluge, OIB 28511431350</item>
    </izvorni_sadrzaj>
    <derivirana_varijabla naziv="DomainObject.Predmet.ProtuStrankaListFormatedOIB_1">
      <item>VENUS d.o.o. za trgovinu i poslovne usluge, OIB 28511431350</item>
    </derivirana_varijabla>
  </DomainObject.Predmet.ProtuStrankaListFormatedOIB>
  <DomainObject.Predmet.ProtuStrankaListFormatedWithAdress>
    <izvorni_sadrzaj>
      <item>VENUS d.o.o. za trgovinu i poslovne usluge, Miroslava Krleže 5/B, 23000 Zadar</item>
    </izvorni_sadrzaj>
    <derivirana_varijabla naziv="DomainObject.Predmet.ProtuStrankaListFormatedWithAdress_1">
      <item>VENUS d.o.o. za trgovinu i poslovne usluge, Miroslava Krleže 5/B, 23000 Zadar</item>
    </derivirana_varijabla>
  </DomainObject.Predmet.ProtuStrankaListFormatedWithAdress>
  <DomainObject.Predmet.ProtuStrankaListFormatedWithAdressOIB>
    <izvorni_sadrzaj>
      <item>VENUS d.o.o. za trgovinu i poslovne usluge, OIB 28511431350, Miroslava Krleže 5/B, 23000 Zadar</item>
    </izvorni_sadrzaj>
    <derivirana_varijabla naziv="DomainObject.Predmet.ProtuStrankaListFormatedWithAdressOIB_1">
      <item>VENUS d.o.o. za trgovinu i poslovne usluge, OIB 28511431350, Miroslava Krleže 5/B, 23000 Zadar</item>
    </derivirana_varijabla>
  </DomainObject.Predmet.ProtuStrankaListFormatedWithAdressOIB>
  <DomainObject.Predmet.ProtuStrankaListNazivFormated>
    <izvorni_sadrzaj>
      <item>VENUS d.o.o. za trgovinu i poslovne usluge</item>
    </izvorni_sadrzaj>
    <derivirana_varijabla naziv="DomainObject.Predmet.ProtuStrankaListNazivFormated_1">
      <item>VENUS d.o.o. za trgovinu i poslovne usluge</item>
    </derivirana_varijabla>
  </DomainObject.Predmet.ProtuStrankaListNazivFormated>
  <DomainObject.Predmet.ProtuStrankaListNazivFormatedOIB>
    <izvorni_sadrzaj>
      <item>VENUS d.o.o. za trgovinu i poslovne usluge, OIB 28511431350</item>
    </izvorni_sadrzaj>
    <derivirana_varijabla naziv="DomainObject.Predmet.ProtuStrankaListNazivFormatedOIB_1">
      <item>VENUS d.o.o. za trgovinu i poslovne usluge, OIB 28511431350</item>
    </derivirana_varijabla>
  </DomainObject.Predmet.ProtuStrankaListNazivFormatedOIB>
  <DomainObject.Predmet.OstaliListFormated>
    <izvorni_sadrzaj>
      <item>Zlatan Jelovina</item>
    </izvorni_sadrzaj>
    <derivirana_varijabla naziv="DomainObject.Predmet.OstaliListFormated_1">
      <item>Zlatan Jelovina</item>
    </derivirana_varijabla>
  </DomainObject.Predmet.OstaliListFormated>
  <DomainObject.Predmet.OstaliListFormatedOIB>
    <izvorni_sadrzaj>
      <item>Zlatan Jelovina, OIB 38061833527</item>
    </izvorni_sadrzaj>
    <derivirana_varijabla naziv="DomainObject.Predmet.OstaliListFormatedOIB_1">
      <item>Zlatan Jelovina, OIB 38061833527</item>
    </derivirana_varijabla>
  </DomainObject.Predmet.OstaliListFormatedOIB>
  <DomainObject.Predmet.OstaliListFormatedWithAdress>
    <izvorni_sadrzaj>
      <item>Zlatan Jelovina, Ulica Miroslava Krleže 5 B, 23000 Zadar</item>
    </izvorni_sadrzaj>
    <derivirana_varijabla naziv="DomainObject.Predmet.OstaliListFormatedWithAdress_1">
      <item>Zlatan Jelovina, Ulica Miroslava Krleže 5 B, 23000 Zadar</item>
    </derivirana_varijabla>
  </DomainObject.Predmet.OstaliListFormatedWithAdress>
  <DomainObject.Predmet.OstaliListFormatedWithAdressOIB>
    <izvorni_sadrzaj>
      <item>Zlatan Jelovina, OIB 38061833527, Ulica Miroslava Krleže 5 B, 23000 Zadar</item>
    </izvorni_sadrzaj>
    <derivirana_varijabla naziv="DomainObject.Predmet.OstaliListFormatedWithAdressOIB_1">
      <item>Zlatan Jelovina, OIB 38061833527, Ulica Miroslava Krleže 5 B, 23000 Zadar</item>
    </derivirana_varijabla>
  </DomainObject.Predmet.OstaliListFormatedWithAdressOIB>
  <DomainObject.Predmet.OstaliListNazivFormated>
    <izvorni_sadrzaj>
      <item>Zlatan Jelovina</item>
    </izvorni_sadrzaj>
    <derivirana_varijabla naziv="DomainObject.Predmet.OstaliListNazivFormated_1">
      <item>Zlatan Jelovina</item>
    </derivirana_varijabla>
  </DomainObject.Predmet.OstaliListNazivFormated>
  <DomainObject.Predmet.OstaliListNazivFormatedOIB>
    <izvorni_sadrzaj>
      <item>Zlatan Jelovina, OIB 38061833527</item>
    </izvorni_sadrzaj>
    <derivirana_varijabla naziv="DomainObject.Predmet.OstaliListNazivFormatedOIB_1">
      <item>Zlatan Jelovina, OIB 38061833527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VENUS d.o.o. za trgovinu i poslovne usluge</izvorni_sadrzaj>
    <derivirana_varijabla naziv="DomainObject.Predmet.ProtustrankaIDrugi_1">VENUS d.o.o. za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VENUS d.o.o. za trgovinu i poslovne usluge, OIB 28511431350, Miroslava Krleže 5/B, 23000 Zadar</izvorni_sadrzaj>
    <derivirana_varijabla naziv="DomainObject.Predmet.ProtustrankaIDrugiAdressOIB_1">VENUS d.o.o. za trgovinu i poslovne usluge, OIB 28511431350, Miroslava Krleže 5/B,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VENUS d.o.o. za trgovinu i poslovne usluge</item>
      <item>FINA</item>
      <item>Zlatan Jelovina</item>
    </izvorni_sadrzaj>
    <derivirana_varijabla naziv="DomainObject.Predmet.SudioniciListNaziv_1">
      <item>VENUS d.o.o. za trgovinu i poslovne usluge</item>
      <item>FINA</item>
      <item>Zlatan Jelovina</item>
    </derivirana_varijabla>
  </DomainObject.Predmet.SudioniciListNaziv>
  <DomainObject.Predmet.SudioniciListAdressOIB>
    <izvorni_sadrzaj>
      <item>VENUS d.o.o. za trgovinu i poslovne usluge, OIB 28511431350, Miroslava Krleže 5/B,23000 Zadar</item>
      <item>FINA, OIB 85821130368</item>
      <item>Zlatan Jelovina, OIB 38061833527, Ulica Miroslava Krleže 5 B,23000 Zadar</item>
    </izvorni_sadrzaj>
    <derivirana_varijabla naziv="DomainObject.Predmet.SudioniciListAdressOIB_1">
      <item>VENUS d.o.o. za trgovinu i poslovne usluge, OIB 28511431350, Miroslava Krleže 5/B,23000 Zadar</item>
      <item>FINA, OIB 85821130368</item>
      <item>Zlatan Jelovina, OIB 38061833527, Ulica Miroslava Krleže 5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28511431350</item>
      <item>, OIB 85821130368</item>
      <item>, OIB 38061833527</item>
    </izvorni_sadrzaj>
    <derivirana_varijabla naziv="DomainObject.Predmet.SudioniciListNazivOIB_1">
      <item>, OIB 28511431350</item>
      <item>, OIB 85821130368</item>
      <item>, OIB 38061833527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F99FA2-7594-44F3-8D4D-C5E3B334B7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479</properties:Words>
  <properties:Characters>2477</properties:Characters>
  <properties:Lines>85</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2018-09-14T06:59:00Z</dcterms:created>
  <dc:creator>Ardena Bajlo</dc:creator>
  <cp:lastModifiedBy>Ante Rubelj</cp:lastModifiedBy>
  <cp:lastPrinted>2017-10-05T08:12:00Z</cp:lastPrinted>
  <dcterms:modified xmlns:xsi="http://www.w3.org/2001/XMLSchema-instance" xsi:type="dcterms:W3CDTF">2018-09-19T12:37:00Z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st-210-18 -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