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e0be6" w14:paraId="90e0be6" w:rsidRDefault="0016744D" w:rsidP="001940FB" w:rsidR="0016744D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E743E" w:rsidP="001940FB" w:rsidR="00CE743E">
      <w:pPr>
        <w:spacing w:lineRule="auto" w:line="276"/>
        <w:rPr>
          <w:rFonts w:cs="Calibri" w:eastAsia="Calibri" w:hAnsi="Calibri" w:ascii="Calibri"/>
          <w:b/>
          <w:lang w:val="hr-HR"/>
        </w:rPr>
      </w:pPr>
    </w:p>
    <w:p w:rsidRDefault="00C655B4" w:rsidP="0016744D" w:rsidR="001065A0" w:rsidRPr="0016744D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176869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33770C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16744D" w:rsidP="00AA6BCF" w:rsidR="0016744D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16744D" w:rsidR="0016744D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16744D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16744D" w:rsidP="0016744D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16744D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16744D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02418C"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1D182A">
        <w:rPr>
          <w:rFonts w:cs="Calibri" w:eastAsia="Arial Unicode MS" w:hAnsi="Calibri" w:ascii="Calibri"/>
          <w:kern w:val="1"/>
          <w:lang w:eastAsia="ar-SA" w:val="hr-HR"/>
        </w:rPr>
        <w:t>ANKA CRNKO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16744D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1D182A" w:rsidRPr="001D182A">
        <w:rPr>
          <w:rFonts w:cs="Calibri" w:hAnsi="Calibri" w:ascii="Calibri"/>
        </w:rPr>
        <w:t>154.382,76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1D182A" w:rsidRPr="001D182A">
        <w:rPr>
          <w:rFonts w:cs="Calibri" w:hAnsi="Calibri" w:ascii="Calibri"/>
        </w:rPr>
        <w:t>143.582,76 kn</w:t>
      </w:r>
      <w:r w:rsidR="0016744D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1D182A" w:rsidRPr="001D182A">
        <w:rPr>
          <w:rFonts w:cs="Calibri" w:hAnsi="Calibri" w:ascii="Calibri"/>
        </w:rPr>
        <w:t>10.800,00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16744D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16744D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16744D" w:rsidRPr="0016744D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16744D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16744D" w:rsidP="001D182A" w:rsidR="0016744D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427BF4" w:rsidP="001D182A" w:rsidR="00427BF4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D182A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ANKA CRNKO</w:t>
            </w:r>
            <w:r w:rsidR="000A4152">
              <w:rPr>
                <w:rFonts w:cs="Calibri" w:hAnsi="Calibri" w:ascii="Calibri"/>
              </w:rPr>
              <w:t xml:space="preserve">, </w:t>
            </w:r>
            <w:r w:rsidRPr="001D182A">
              <w:rPr>
                <w:rFonts w:cs="Calibri" w:hAnsi="Calibri" w:ascii="Calibri"/>
              </w:rPr>
              <w:t>Zagrebačka 23, Split</w:t>
            </w:r>
            <w:r w:rsidR="000A4152">
              <w:rPr>
                <w:rFonts w:cs="Calibri" w:hAnsi="Calibri" w:ascii="Calibri"/>
              </w:rPr>
              <w:t>,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1D182A">
              <w:rPr>
                <w:rFonts w:cs="Calibri" w:hAnsi="Calibri" w:ascii="Calibri"/>
              </w:rPr>
              <w:t>30798202919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D182A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1D182A">
              <w:rPr>
                <w:rFonts w:cs="Calibri" w:hAnsi="Calibri" w:ascii="Calibri"/>
              </w:rPr>
              <w:t>Ugovori o štednom depozitu broj 81-70-80098-5, 81-70-90123-7, 81-70-10140-6, 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D182A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D182A">
              <w:rPr>
                <w:rFonts w:cs="Calibri" w:hAnsi="Calibri" w:ascii="Calibri"/>
              </w:rPr>
              <w:t>154.382,76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D182A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D182A">
              <w:rPr>
                <w:rFonts w:cs="Calibri" w:hAnsi="Calibri" w:ascii="Calibri"/>
              </w:rPr>
              <w:t>143.582,76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D182A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1D182A">
              <w:rPr>
                <w:rFonts w:cs="Calibri" w:hAnsi="Calibri" w:ascii="Calibri"/>
              </w:rPr>
              <w:t>10.800,00 kn</w:t>
            </w:r>
          </w:p>
        </w:tc>
      </w:tr>
    </w:tbl>
    <w:p w:rsidRDefault="00C45EC3" w:rsidP="00C45EC3" w:rsidR="00C45EC3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C45EC3" w:rsidP="00C45EC3" w:rsidR="00C45EC3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CE743E" w:rsidP="00C45EC3" w:rsidR="00C45EC3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5EC3" w:rsidP="00C45EC3" w:rsidR="00C45EC3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C45EC3" w:rsidP="00C45EC3" w:rsidR="00C45EC3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C45EC3" w:rsidP="00C45EC3" w:rsidR="00C45EC3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C45EC3" w:rsidP="00C45EC3" w:rsidR="00C45EC3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C45EC3" w:rsidP="00C45EC3" w:rsidR="00C45EC3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6255" w:rsidR="009E6255">
      <w:pPr>
        <w:spacing w:after="0"/>
      </w:pPr>
      <w:r>
        <w:separator/>
      </w:r>
    </w:p>
  </w:endnote>
  <w:endnote w:id="0" w:type="continuationSeparator">
    <w:p w:rsidRDefault="009E6255" w:rsidR="009E625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5F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6255" w:rsidR="009E6255">
      <w:pPr>
        <w:spacing w:after="0"/>
      </w:pPr>
      <w:r>
        <w:separator/>
      </w:r>
    </w:p>
  </w:footnote>
  <w:footnote w:id="0" w:type="continuationSeparator">
    <w:p w:rsidRDefault="009E6255" w:rsidR="009E625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5FBC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418C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041D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44D"/>
    <w:rsid w:val="00167D6A"/>
    <w:rsid w:val="00170FBE"/>
    <w:rsid w:val="00174B6D"/>
    <w:rsid w:val="0017575B"/>
    <w:rsid w:val="00176725"/>
    <w:rsid w:val="00176869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3770C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3D79"/>
    <w:rsid w:val="003D639A"/>
    <w:rsid w:val="003E31E5"/>
    <w:rsid w:val="003E6360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27BF4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3B70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5FBC"/>
    <w:rsid w:val="006D6EEF"/>
    <w:rsid w:val="006D7EF7"/>
    <w:rsid w:val="006E0CA4"/>
    <w:rsid w:val="006E24EE"/>
    <w:rsid w:val="006E2E7E"/>
    <w:rsid w:val="006E3209"/>
    <w:rsid w:val="006E4469"/>
    <w:rsid w:val="006F28B7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08FB"/>
    <w:rsid w:val="009E25BA"/>
    <w:rsid w:val="009E3DDE"/>
    <w:rsid w:val="009E5B87"/>
    <w:rsid w:val="009E6255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5EC3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43E"/>
    <w:rsid w:val="00CE7612"/>
    <w:rsid w:val="00CF2103"/>
    <w:rsid w:val="00CF3650"/>
    <w:rsid w:val="00CF6647"/>
    <w:rsid w:val="00CF72FE"/>
    <w:rsid w:val="00CF7A2D"/>
    <w:rsid w:val="00D00592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39B2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6D5F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FBC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FBC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FBC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FBC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6D5F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FBC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FBC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FBC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FBC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56F0E8-0CE6-4D37-A660-5B07C4D3C7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258</properties:Words>
  <properties:Characters>1458</properties:Characters>
  <properties:Lines>76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2018-08-23T10:34:00Z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2018-08-23T11:15:00Z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St-651/2017-112 / Podnesak - Podnesak (-112.docx)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