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eac8" w14:paraId="ec8eac8" w:rsidRDefault="002D77B4" w:rsidP="00597F65" w:rsidR="00597F65">
      <w:pPr>
        <w:jc w:val="right"/>
        <w15:collapsed w:val="false"/>
      </w:pPr>
      <w:r>
        <w:t>Broj: St-</w:t>
      </w:r>
      <w:r w:rsidR="00587DC7">
        <w:t>229/18-12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26A6F">
        <w:t xml:space="preserve">RH MF Porezna uprava zastupani po ŽDO Osijek, za otvaranje stečajnog postupka nad dužnikom </w:t>
      </w:r>
      <w:r w:rsidR="00587DC7" w:rsidRPr="00587DC7">
        <w:rPr>
          <w:b/>
        </w:rPr>
        <w:t>ERGIS društvo s ograničenom odgovornošću za trgovinu i usluge, Zagreb, Ilica 191/F, MBS: 080728332, OIB: 35371224371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587DC7">
        <w:t>22. ožujka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587DC7" w:rsidRPr="00587DC7">
        <w:rPr>
          <w:b/>
        </w:rPr>
        <w:t>ERGIS društvo s ograničenom odgovornošću za trgovinu i usluge, Zagreb, Ilica 191/F, MBS: 080728332, OIB: 35371224371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87DC7">
        <w:rPr>
          <w:b/>
        </w:rPr>
        <w:t>26</w:t>
      </w:r>
      <w:r w:rsidR="008564FF">
        <w:rPr>
          <w:b/>
        </w:rPr>
        <w:t>. travnja</w:t>
      </w:r>
      <w:r w:rsidRPr="00914EB4">
        <w:rPr>
          <w:b/>
        </w:rPr>
        <w:t xml:space="preserve"> 2018. u </w:t>
      </w:r>
      <w:r w:rsidR="00587DC7">
        <w:rPr>
          <w:b/>
        </w:rPr>
        <w:t>10,15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587DC7" w:rsidR="003768C2" w:rsidRPr="00CC43E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587DC7" w:rsidRPr="00587DC7">
        <w:rPr>
          <w:b/>
        </w:rPr>
        <w:t xml:space="preserve">dr. sc. Ivo </w:t>
      </w:r>
      <w:proofErr w:type="spellStart"/>
      <w:r w:rsidR="00587DC7" w:rsidRPr="00587DC7">
        <w:rPr>
          <w:b/>
        </w:rPr>
        <w:t>Mijoč</w:t>
      </w:r>
      <w:proofErr w:type="spellEnd"/>
      <w:r w:rsidR="00587DC7" w:rsidRPr="00587DC7">
        <w:rPr>
          <w:b/>
        </w:rPr>
        <w:t xml:space="preserve">, Osijek, Trg </w:t>
      </w:r>
      <w:proofErr w:type="spellStart"/>
      <w:r w:rsidR="00587DC7" w:rsidRPr="00587DC7">
        <w:rPr>
          <w:b/>
        </w:rPr>
        <w:t>Lj</w:t>
      </w:r>
      <w:proofErr w:type="spellEnd"/>
      <w:r w:rsidR="00587DC7" w:rsidRPr="00587DC7">
        <w:rPr>
          <w:b/>
        </w:rPr>
        <w:t>. Gaja 7, OIB: 15425129018</w:t>
      </w:r>
      <w:r w:rsidR="00587DC7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>Predlagatelj –</w:t>
      </w:r>
      <w:r w:rsidR="008564FF">
        <w:t xml:space="preserve"> RH MF Porezna uprava zastupana po ŽDO Osijek </w:t>
      </w:r>
      <w:r w:rsidR="00B72723">
        <w:t>podni</w:t>
      </w:r>
      <w:r w:rsidR="00B54A3E">
        <w:t>o je</w:t>
      </w:r>
      <w:r w:rsidR="008564FF">
        <w:t xml:space="preserve"> </w:t>
      </w:r>
      <w:r w:rsidR="00B72723">
        <w:t xml:space="preserve"> dana </w:t>
      </w:r>
      <w:r w:rsidR="00587DC7">
        <w:t>7. rujna</w:t>
      </w:r>
      <w:r w:rsidR="00CC43EB">
        <w:t xml:space="preserve"> </w:t>
      </w:r>
      <w:r w:rsidR="00B54A3E">
        <w:t>2017. g.</w:t>
      </w:r>
      <w:r w:rsidR="00B72723">
        <w:t xml:space="preserve">,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587DC7" w:rsidRPr="00587DC7">
        <w:rPr>
          <w:b/>
        </w:rPr>
        <w:t>ERGIS društvo s ograničenom odgovornošću za trgovinu i usluge, Zagreb, Ilica 191/F, MBS: 080728332, OIB: 35371224371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</w:p>
    <w:p w:rsidRDefault="00C26A6F" w:rsidP="005173F9" w:rsidR="00C26A6F">
      <w:pPr>
        <w:pStyle w:val="Tijeloteksta"/>
      </w:pPr>
    </w:p>
    <w:p w:rsidRDefault="005173F9" w:rsidP="005173F9" w:rsidR="005173F9">
      <w:pPr>
        <w:pStyle w:val="Tijeloteksta"/>
      </w:pPr>
    </w:p>
    <w:p w:rsidRDefault="00587DC7" w:rsidP="00587DC7" w:rsidR="00587DC7">
      <w:pPr>
        <w:jc w:val="right"/>
      </w:pPr>
      <w:r>
        <w:t>Broj: St-229/18-12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31464B">
        <w:t xml:space="preserve">Porezna uprava navodi da prema dužniku ima tražbinu u iznosu od </w:t>
      </w:r>
      <w:r w:rsidR="00587DC7">
        <w:t>76.307,13</w:t>
      </w:r>
      <w:r w:rsidR="0031464B">
        <w:t xml:space="preserve"> kn </w:t>
      </w:r>
      <w:r w:rsidR="00CC43EB">
        <w:t>po osnovi neplaćenih obveza poreza, doprinosa i drugih javnih davanja</w:t>
      </w:r>
      <w:r w:rsidR="0031464B">
        <w:t xml:space="preserve"> te da kod dužnika postoji stečajni razlog – nesposobnost za plaćanje – dužnik </w:t>
      </w:r>
      <w:r w:rsidR="00C26A6F">
        <w:t>u Očevidniku redoslijeda osnova za plaćanje</w:t>
      </w:r>
      <w:r w:rsidR="00CC43EB">
        <w:t xml:space="preserve"> </w:t>
      </w:r>
      <w:r w:rsidR="00C26A6F">
        <w:t xml:space="preserve"> ima više evidentiranih osnova za plaćanje </w:t>
      </w:r>
      <w:r w:rsidR="00587DC7">
        <w:t xml:space="preserve">te da je u </w:t>
      </w:r>
      <w:r w:rsidR="00CC43EB">
        <w:t xml:space="preserve"> neprekidnoj blokadi je u trajanju od 232 dana</w:t>
      </w:r>
      <w:r w:rsidR="00587DC7">
        <w:t xml:space="preserve"> na dan 25.8.2017. g. prema podacima FINE</w:t>
      </w:r>
      <w:r w:rsidR="00CC43EB">
        <w:t>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CC43EB" w:rsidP="005173F9" w:rsidR="00CC43EB">
      <w:pPr>
        <w:ind w:firstLine="708"/>
        <w:jc w:val="both"/>
      </w:pPr>
    </w:p>
    <w:p w:rsidRDefault="005173F9" w:rsidP="00CC43EB" w:rsidR="005173F9">
      <w:pPr>
        <w:jc w:val="both"/>
      </w:pPr>
      <w:r>
        <w:t xml:space="preserve"> </w:t>
      </w:r>
      <w:r w:rsidR="00CC43EB">
        <w:tab/>
      </w:r>
      <w:r>
        <w:t xml:space="preserve">Također, temeljem čl. 115. st. 2. citiranog zakona imenovan je privremeni stečajni upravitelj u osobi </w:t>
      </w:r>
      <w:r w:rsidR="00587DC7">
        <w:rPr>
          <w:b/>
        </w:rPr>
        <w:t xml:space="preserve">dr. sc. Ivo </w:t>
      </w:r>
      <w:proofErr w:type="spellStart"/>
      <w:r w:rsidR="00587DC7">
        <w:rPr>
          <w:b/>
        </w:rPr>
        <w:t>Mijoč</w:t>
      </w:r>
      <w:proofErr w:type="spellEnd"/>
      <w:r w:rsidR="00587DC7">
        <w:rPr>
          <w:b/>
        </w:rPr>
        <w:t xml:space="preserve"> iz Osijeka</w:t>
      </w:r>
      <w:r w:rsidR="00CC43EB">
        <w:t xml:space="preserve">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587DC7">
        <w:t>22. ožujka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CC43EB" w:rsidR="00CC43EB" w:rsidRPr="00CC43EB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587DC7">
        <w:t xml:space="preserve">dr. sc. Ivo </w:t>
      </w:r>
      <w:proofErr w:type="spellStart"/>
      <w:r w:rsidR="00587DC7">
        <w:t>Mijoč</w:t>
      </w:r>
      <w:proofErr w:type="spellEnd"/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8564FF" w:rsidP="00AE7DAB" w:rsidR="008564FF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3768C2" w:rsidR="00B54A3E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587DC7">
        <w:t>26</w:t>
      </w:r>
      <w:r w:rsidR="0031464B">
        <w:t>.4.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71" w:rsidR="005C5F71">
      <w:r>
        <w:separator/>
      </w:r>
    </w:p>
  </w:endnote>
  <w:endnote w:id="0" w:type="continuationSeparator">
    <w:p w:rsidRDefault="005C5F71" w:rsidR="005C5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71" w:rsidR="005C5F71">
      <w:r>
        <w:separator/>
      </w:r>
    </w:p>
  </w:footnote>
  <w:footnote w:id="0" w:type="continuationSeparator">
    <w:p w:rsidRDefault="005C5F71" w:rsidR="005C5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6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491B"/>
    <w:rsid w:val="001A6201"/>
    <w:rsid w:val="001B5E31"/>
    <w:rsid w:val="001E75FC"/>
    <w:rsid w:val="002142C7"/>
    <w:rsid w:val="00223C8E"/>
    <w:rsid w:val="0025782E"/>
    <w:rsid w:val="00291B9C"/>
    <w:rsid w:val="002D5985"/>
    <w:rsid w:val="002D77B4"/>
    <w:rsid w:val="00313F98"/>
    <w:rsid w:val="0031464B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556F8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4F2674"/>
    <w:rsid w:val="00500BBD"/>
    <w:rsid w:val="005173F9"/>
    <w:rsid w:val="00555D95"/>
    <w:rsid w:val="0055624C"/>
    <w:rsid w:val="00576EA0"/>
    <w:rsid w:val="0058078B"/>
    <w:rsid w:val="00587DC7"/>
    <w:rsid w:val="00597F65"/>
    <w:rsid w:val="005A1D35"/>
    <w:rsid w:val="005A3E5A"/>
    <w:rsid w:val="005A7923"/>
    <w:rsid w:val="005B403D"/>
    <w:rsid w:val="005C089F"/>
    <w:rsid w:val="005C5F71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7F7F5B"/>
    <w:rsid w:val="0080666F"/>
    <w:rsid w:val="00845777"/>
    <w:rsid w:val="00850A85"/>
    <w:rsid w:val="008564FF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54A3E"/>
    <w:rsid w:val="00B72723"/>
    <w:rsid w:val="00B96D02"/>
    <w:rsid w:val="00BC33DE"/>
    <w:rsid w:val="00BF5580"/>
    <w:rsid w:val="00C008D6"/>
    <w:rsid w:val="00C060B0"/>
    <w:rsid w:val="00C15361"/>
    <w:rsid w:val="00C26A6F"/>
    <w:rsid w:val="00C473BD"/>
    <w:rsid w:val="00C84F12"/>
    <w:rsid w:val="00C9197B"/>
    <w:rsid w:val="00CA5EA9"/>
    <w:rsid w:val="00CB7AB0"/>
    <w:rsid w:val="00CC43EB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B2234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6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5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CC43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6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5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ERGIS d.o.o.</izvorni_sadrzaj>
    <derivirana_varijabla naziv="DomainObject.Predmet.ProtustrankaFormated_1">  ERGIS d.o.o.</derivirana_varijabla>
  </DomainObject.Predmet.ProtustrankaFormated>
  <DomainObject.Predmet.ProtustrankaFormatedOIB>
    <izvorni_sadrzaj>  ERGIS d.o.o., OIB 35371224371</izvorni_sadrzaj>
    <derivirana_varijabla naziv="DomainObject.Predmet.ProtustrankaFormatedOIB_1">  ERGIS d.o.o., OIB 35371224371</derivirana_varijabla>
  </DomainObject.Predmet.ProtustrankaFormatedOIB>
  <DomainObject.Predmet.ProtustrankaFormatedWithAdress>
    <izvorni_sadrzaj> ERGIS d.o.o., Ilica 191/F, 10000 Zagreb</izvorni_sadrzaj>
    <derivirana_varijabla naziv="DomainObject.Predmet.ProtustrankaFormatedWithAdress_1"> ERGIS d.o.o., Ilica 191/F, 10000 Zagreb</derivirana_varijabla>
  </DomainObject.Predmet.ProtustrankaFormatedWithAdress>
  <DomainObject.Predmet.ProtustrankaFormatedWithAdressOIB>
    <izvorni_sadrzaj> ERGIS d.o.o., OIB 35371224371, Ilica 191/F, 10000 Zagreb</izvorni_sadrzaj>
    <derivirana_varijabla naziv="DomainObject.Predmet.ProtustrankaFormatedWithAdressOIB_1"> ERGIS d.o.o., OIB 35371224371, Ilica 191/F, 10000 Zagreb</derivirana_varijabla>
  </DomainObject.Predmet.ProtustrankaFormatedWithAdressOIB>
  <DomainObject.Predmet.ProtustrankaWithAdress>
    <izvorni_sadrzaj>ERGIS d.o.o. Ilica 191/F, 10000 Zagreb</izvorni_sadrzaj>
    <derivirana_varijabla naziv="DomainObject.Predmet.ProtustrankaWithAdress_1">ERGIS d.o.o. Ilica 191/F, 10000 Zagreb</derivirana_varijabla>
  </DomainObject.Predmet.ProtustrankaWithAdress>
  <DomainObject.Predmet.ProtustrankaWithAdressOIB>
    <izvorni_sadrzaj>ERGIS d.o.o., OIB 35371224371, Ilica 191/F, 10000 Zagreb</izvorni_sadrzaj>
    <derivirana_varijabla naziv="DomainObject.Predmet.ProtustrankaWithAdressOIB_1">ERGIS d.o.o., OIB 35371224371, Ilica 191/F, 10000 Zagreb</derivirana_varijabla>
  </DomainObject.Predmet.ProtustrankaWithAdressOIB>
  <DomainObject.Predmet.ProtustrankaNazivFormated>
    <izvorni_sadrzaj>ERGIS d.o.o.</izvorni_sadrzaj>
    <derivirana_varijabla naziv="DomainObject.Predmet.ProtustrankaNazivFormated_1">ERGIS d.o.o.</derivirana_varijabla>
  </DomainObject.Predmet.ProtustrankaNazivFormated>
  <DomainObject.Predmet.ProtustrankaNazivFormatedOIB>
    <izvorni_sadrzaj>ERGIS d.o.o., OIB 35371224371</izvorni_sadrzaj>
    <derivirana_varijabla naziv="DomainObject.Predmet.ProtustrankaNazivFormatedOIB_1">ERGIS d.o.o., OIB 35371224371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ERGIS d.o.o.</item>
    </izvorni_sadrzaj>
    <derivirana_varijabla naziv="DomainObject.Predmet.ProtuStrankaListFormated_1">
      <item>ERGIS d.o.o.</item>
    </derivirana_varijabla>
  </DomainObject.Predmet.ProtuStrankaListFormated>
  <DomainObject.Predmet.ProtuStrankaListFormatedOIB>
    <izvorni_sadrzaj>
      <item>ERGIS d.o.o., OIB 35371224371</item>
    </izvorni_sadrzaj>
    <derivirana_varijabla naziv="DomainObject.Predmet.ProtuStrankaListFormatedOIB_1">
      <item>ERGIS d.o.o., OIB 35371224371</item>
    </derivirana_varijabla>
  </DomainObject.Predmet.ProtuStrankaListFormatedOIB>
  <DomainObject.Predmet.ProtuStrankaListFormatedWithAdress>
    <izvorni_sadrzaj>
      <item>ERGIS d.o.o., Ilica 191/F, 10000 Zagreb</item>
    </izvorni_sadrzaj>
    <derivirana_varijabla naziv="DomainObject.Predmet.ProtuStrankaListFormatedWithAdress_1">
      <item>ERGIS d.o.o., Ilica 191/F, 10000 Zagreb</item>
    </derivirana_varijabla>
  </DomainObject.Predmet.ProtuStrankaListFormatedWithAdress>
  <DomainObject.Predmet.ProtuStrankaListFormatedWithAdressOIB>
    <izvorni_sadrzaj>
      <item>ERGIS d.o.o., OIB 35371224371, Ilica 191/F, 10000 Zagreb</item>
    </izvorni_sadrzaj>
    <derivirana_varijabla naziv="DomainObject.Predmet.ProtuStrankaListFormatedWithAdressOIB_1">
      <item>ERGIS d.o.o., OIB 35371224371, Ilica 191/F, 10000 Zagreb</item>
    </derivirana_varijabla>
  </DomainObject.Predmet.ProtuStrankaListFormatedWithAdressOIB>
  <DomainObject.Predmet.ProtuStrankaListNazivFormated>
    <izvorni_sadrzaj>
      <item>ERGIS d.o.o.</item>
    </izvorni_sadrzaj>
    <derivirana_varijabla naziv="DomainObject.Predmet.ProtuStrankaListNazivFormated_1">
      <item>ERGIS d.o.o.</item>
    </derivirana_varijabla>
  </DomainObject.Predmet.ProtuStrankaListNazivFormated>
  <DomainObject.Predmet.ProtuStrankaListNazivFormatedOIB>
    <izvorni_sadrzaj>
      <item>ERGIS d.o.o., OIB 35371224371</item>
    </izvorni_sadrzaj>
    <derivirana_varijabla naziv="DomainObject.Predmet.ProtuStrankaListNazivFormatedOIB_1">
      <item>ERGIS d.o.o., OIB 35371224371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ERGIS d.o.o.</izvorni_sadrzaj>
    <derivirana_varijabla naziv="DomainObject.Predmet.ProtustrankaIDrugi_1">ERGIS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ERGIS d.o.o., OIB 35371224371, Ilica 191/F, 10000 Zagreb</izvorni_sadrzaj>
    <derivirana_varijabla naziv="DomainObject.Predmet.ProtustrankaIDrugiAdressOIB_1">ERGIS d.o.o., OIB 35371224371, Ilica 191/F,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ERGIS d.o.o.</item>
      <item>RH MF PU PODRUČNI URED ZAGREB</item>
    </izvorni_sadrzaj>
    <derivirana_varijabla naziv="DomainObject.Predmet.SudioniciListNaziv_1">
      <item>ERGIS d.o.o.</item>
      <item>RH MF PU PODRUČNI URED ZAGREB</item>
    </derivirana_varijabla>
  </DomainObject.Predmet.SudioniciListNaziv>
  <DomainObject.Predmet.SudioniciListAdressOIB>
    <izvorni_sadrzaj>
      <item>ERGIS d.o.o., OIB 35371224371, Ilica 191/F,10000 Zagreb</item>
      <item>RH MF PU PODRUČNI URED ZAGREB, OIB 18683136487</item>
    </izvorni_sadrzaj>
    <derivirana_varijabla naziv="DomainObject.Predmet.SudioniciListAdressOIB_1">
      <item>ERGIS d.o.o., OIB 35371224371, Ilica 191/F,10000 Zagreb</item>
      <item>RH MF PU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35371224371</item>
      <item>, OIB 18683136487</item>
    </izvorni_sadrzaj>
    <derivirana_varijabla naziv="DomainObject.Predmet.SudioniciListNazivOIB_1">
      <item>, OIB 35371224371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2B69BE-6682-460A-994B-F937411EFC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2667</properties:Characters>
  <properties:Lines>104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2018-03-22T06:55:00Z</dcterms:created>
  <dc:creator>hermanj</dc:creator>
  <cp:lastModifiedBy>Danijela Sekulić</cp:lastModifiedBy>
  <cp:lastPrinted>2018-03-22T06:55:00Z</cp:lastPrinted>
  <dcterms:modified xmlns:xsi="http://www.w3.org/2001/XMLSchema-instance" xsi:type="dcterms:W3CDTF">2018-03-22T06:56:00Z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(PU-MIJOČ.docx)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