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2a724" w14:paraId="dd2a72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7C4DBF"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936FC5">
        <w:t>438</w:t>
      </w:r>
      <w:r w:rsidR="00597DB5" w:rsidRPr="00597DB5">
        <w:t>/2019</w:t>
      </w:r>
      <w:r w:rsidR="00793E75">
        <w:t>,</w:t>
      </w:r>
      <w:r>
        <w:t xml:space="preserve"> temeljem odredbe čl</w:t>
      </w:r>
      <w:r w:rsidR="00F539F9">
        <w:t>.</w:t>
      </w:r>
      <w:r>
        <w:t xml:space="preserve">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F539F9">
        <w:t xml:space="preserve"> i 104/17</w:t>
      </w:r>
      <w:r>
        <w:t>)</w:t>
      </w:r>
      <w:r w:rsidR="008155EE">
        <w:t>,</w:t>
      </w:r>
      <w:r>
        <w:t xml:space="preserve"> dana </w:t>
      </w:r>
      <w:r w:rsidR="00F44061">
        <w:t>18</w:t>
      </w:r>
      <w:r w:rsidR="00207066">
        <w:t>. ožujka</w:t>
      </w:r>
      <w:r w:rsidR="00F539F9">
        <w:t xml:space="preserve"> 2019</w:t>
      </w:r>
      <w:r w:rsidR="003E5D1C">
        <w:t>.</w:t>
      </w:r>
      <w:r w:rsidR="00F034D3">
        <w:t xml:space="preserve"> </w:t>
      </w:r>
      <w:r>
        <w:t>objavljuje</w:t>
      </w:r>
    </w:p>
    <w:p w:rsidRDefault="007C4DBF" w:rsidP="003E5D1C" w:rsidR="007C4DBF" w:rsidRPr="003E5D1C">
      <w:pPr>
        <w:jc w:val="both"/>
        <w:rPr>
          <w:sz w:val="40"/>
          <w:szCs w:val="40"/>
        </w:rPr>
      </w:pP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936FC5" w:rsidR="00A16847">
      <w:pPr>
        <w:pStyle w:val="Default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25FC0">
        <w:t xml:space="preserve"> </w:t>
      </w:r>
      <w:r w:rsidR="00936FC5">
        <w:rPr>
          <w:sz w:val="23"/>
          <w:szCs w:val="23"/>
        </w:rPr>
        <w:t>CRONIQUE DELI BAR j.d.o.o. Zagreb, Borovci 17A, OIB: 74739414197</w:t>
      </w:r>
      <w:r w:rsidR="00EF541B">
        <w:rPr>
          <w:sz w:val="23"/>
          <w:szCs w:val="23"/>
        </w:rPr>
        <w:t>.</w:t>
      </w:r>
    </w:p>
    <w:p w:rsidRDefault="00001405" w:rsidP="00A16847" w:rsidR="00001405">
      <w:pPr>
        <w:jc w:val="both"/>
      </w:pPr>
    </w:p>
    <w:p w:rsidRDefault="003E5D1C" w:rsidP="00A1684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936FC5">
        <w:t>12.868,67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94398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191CD3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44061">
        <w:t>18</w:t>
      </w:r>
      <w:r w:rsidR="00207066">
        <w:t>. ožujka</w:t>
      </w:r>
      <w:r w:rsidR="00735E76">
        <w:t xml:space="preserve"> </w:t>
      </w:r>
      <w:r w:rsidR="00191CD3">
        <w:t>2019.</w:t>
      </w:r>
    </w:p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97DB5">
      <w:pPr>
        <w:jc w:val="right"/>
      </w:pPr>
      <w:r>
        <w:t xml:space="preserve">          </w:t>
      </w:r>
      <w:r w:rsidR="001D3860">
        <w:t>Iva Karin Šipek</w:t>
      </w:r>
      <w:r w:rsidR="00996773">
        <w:t>,v.r.</w:t>
      </w:r>
    </w:p>
    <w:p w:rsidRDefault="00996773" w:rsidP="00572798" w:rsidR="00996773">
      <w:pPr>
        <w:jc w:val="right"/>
      </w:pPr>
    </w:p>
    <w:p w:rsidRDefault="00996773" w:rsidP="00572798" w:rsidR="00996773">
      <w:pPr>
        <w:jc w:val="right"/>
      </w:pPr>
      <w:r>
        <w:t>za točnost otpravka – ovlašteni službenik</w:t>
      </w:r>
    </w:p>
    <w:p w:rsidRDefault="00996773" w:rsidP="00572798" w:rsidR="00996773">
      <w:pPr>
        <w:jc w:val="right"/>
      </w:pPr>
      <w:r>
        <w:t xml:space="preserve">Višnja Svečak </w:t>
      </w:r>
    </w:p>
    <w:p w:rsidRDefault="00597DB5" w:rsidP="00572798" w:rsidR="00597DB5">
      <w:pPr>
        <w:jc w:val="right"/>
      </w:pPr>
    </w:p>
    <w:p w:rsidRDefault="0030642E" w:rsidP="0030642E" w:rsidR="0030642E"/>
    <w:sectPr w:rsidSect="00ED6AA8" w:rsidR="0030642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05"/>
    <w:rsid w:val="00020BF9"/>
    <w:rsid w:val="000C451E"/>
    <w:rsid w:val="001070EC"/>
    <w:rsid w:val="00114EAD"/>
    <w:rsid w:val="00185571"/>
    <w:rsid w:val="00191CD3"/>
    <w:rsid w:val="001D3860"/>
    <w:rsid w:val="001E50FB"/>
    <w:rsid w:val="001F6933"/>
    <w:rsid w:val="0020414A"/>
    <w:rsid w:val="00207066"/>
    <w:rsid w:val="00230A63"/>
    <w:rsid w:val="0024170D"/>
    <w:rsid w:val="00263D6D"/>
    <w:rsid w:val="00264D19"/>
    <w:rsid w:val="00297E94"/>
    <w:rsid w:val="002A54F8"/>
    <w:rsid w:val="002C4E3A"/>
    <w:rsid w:val="002D0B21"/>
    <w:rsid w:val="0030642E"/>
    <w:rsid w:val="003230E8"/>
    <w:rsid w:val="00325398"/>
    <w:rsid w:val="00345D06"/>
    <w:rsid w:val="003538DF"/>
    <w:rsid w:val="0038246E"/>
    <w:rsid w:val="003876CE"/>
    <w:rsid w:val="003D35F9"/>
    <w:rsid w:val="003E3A15"/>
    <w:rsid w:val="003E5D1C"/>
    <w:rsid w:val="00412D6C"/>
    <w:rsid w:val="00413F4C"/>
    <w:rsid w:val="0045436B"/>
    <w:rsid w:val="0049159A"/>
    <w:rsid w:val="004A1E27"/>
    <w:rsid w:val="004B104A"/>
    <w:rsid w:val="004B337A"/>
    <w:rsid w:val="004F3962"/>
    <w:rsid w:val="004F5757"/>
    <w:rsid w:val="0053446F"/>
    <w:rsid w:val="00551246"/>
    <w:rsid w:val="00572798"/>
    <w:rsid w:val="00590AEF"/>
    <w:rsid w:val="00591994"/>
    <w:rsid w:val="00597DB5"/>
    <w:rsid w:val="005A0039"/>
    <w:rsid w:val="005D476D"/>
    <w:rsid w:val="005D4DDE"/>
    <w:rsid w:val="005E4AB8"/>
    <w:rsid w:val="005F0073"/>
    <w:rsid w:val="005F4627"/>
    <w:rsid w:val="00627F6A"/>
    <w:rsid w:val="00657B8E"/>
    <w:rsid w:val="006A1BC5"/>
    <w:rsid w:val="006B3597"/>
    <w:rsid w:val="0071699D"/>
    <w:rsid w:val="00735E76"/>
    <w:rsid w:val="00737E72"/>
    <w:rsid w:val="00790F6F"/>
    <w:rsid w:val="00793E75"/>
    <w:rsid w:val="007B5AFD"/>
    <w:rsid w:val="007C4DBF"/>
    <w:rsid w:val="007D5A5D"/>
    <w:rsid w:val="008155EE"/>
    <w:rsid w:val="00827025"/>
    <w:rsid w:val="008613BD"/>
    <w:rsid w:val="00863025"/>
    <w:rsid w:val="00871F01"/>
    <w:rsid w:val="00920CA0"/>
    <w:rsid w:val="00936FC5"/>
    <w:rsid w:val="009419D8"/>
    <w:rsid w:val="0094398F"/>
    <w:rsid w:val="009763BA"/>
    <w:rsid w:val="00996773"/>
    <w:rsid w:val="009A43C5"/>
    <w:rsid w:val="00A16847"/>
    <w:rsid w:val="00A71431"/>
    <w:rsid w:val="00A72966"/>
    <w:rsid w:val="00AC4528"/>
    <w:rsid w:val="00AD027A"/>
    <w:rsid w:val="00AE78E0"/>
    <w:rsid w:val="00B56F3A"/>
    <w:rsid w:val="00B82F18"/>
    <w:rsid w:val="00BA57A1"/>
    <w:rsid w:val="00BC44BC"/>
    <w:rsid w:val="00BC61FE"/>
    <w:rsid w:val="00BF439E"/>
    <w:rsid w:val="00C14DC8"/>
    <w:rsid w:val="00C836B9"/>
    <w:rsid w:val="00C95879"/>
    <w:rsid w:val="00C958E9"/>
    <w:rsid w:val="00CE7362"/>
    <w:rsid w:val="00CF10AB"/>
    <w:rsid w:val="00D01B78"/>
    <w:rsid w:val="00D66226"/>
    <w:rsid w:val="00D66626"/>
    <w:rsid w:val="00D83801"/>
    <w:rsid w:val="00DF3629"/>
    <w:rsid w:val="00E25FC0"/>
    <w:rsid w:val="00E420A1"/>
    <w:rsid w:val="00EC1B80"/>
    <w:rsid w:val="00EC3302"/>
    <w:rsid w:val="00ED6AA8"/>
    <w:rsid w:val="00EF541B"/>
    <w:rsid w:val="00F034D3"/>
    <w:rsid w:val="00F44061"/>
    <w:rsid w:val="00F539F9"/>
    <w:rsid w:val="00FD64D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customStyle="true" w:styleId="Default" w:type="paragraph">
    <w:name w:val="Default"/>
    <w:rsid w:val="00597DB5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67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7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7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7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7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customStyle="1" w:styleId="Default" w:type="paragraph">
    <w:name w:val="Default"/>
    <w:rsid w:val="00597DB5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67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7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7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7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7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2019.</izvorni_sadrzaj>
    <derivirana_varijabla naziv="DomainObject.Predmet.DatumOsnivanja_1">19.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St-438/2019</izvorni_sadrzaj>
    <derivirana_varijabla naziv="DomainObject.Predmet.OznakaBroj_1">St-438/2019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CRONIQUE DELI BAR j.d.o.o. za trgovinu i usluge</izvorni_sadrzaj>
    <derivirana_varijabla naziv="DomainObject.Predmet.ProtustrankaFormated_1">  CRONIQUE DELI BAR j.d.o.o. za trgovinu i usluge</derivirana_varijabla>
  </DomainObject.Predmet.ProtustrankaFormated>
  <DomainObject.Predmet.ProtustrankaFormatedOIB>
    <izvorni_sadrzaj>  CRONIQUE DELI BAR j.d.o.o. za trgovinu i usluge, OIB 74739414197</izvorni_sadrzaj>
    <derivirana_varijabla naziv="DomainObject.Predmet.ProtustrankaFormatedOIB_1">  CRONIQUE DELI BAR j.d.o.o. za trgovinu i usluge, OIB 74739414197</derivirana_varijabla>
  </DomainObject.Predmet.ProtustrankaFormatedOIB>
  <DomainObject.Predmet.ProtustrankaFormatedWithAdress>
    <izvorni_sadrzaj> CRONIQUE DELI BAR j.d.o.o. za trgovinu i usluge, Borovci 17 A, 10000 Zagreb</izvorni_sadrzaj>
    <derivirana_varijabla naziv="DomainObject.Predmet.ProtustrankaFormatedWithAdress_1"> CRONIQUE DELI BAR j.d.o.o. za trgovinu i usluge, Borovci 17 A, 10000 Zagreb</derivirana_varijabla>
  </DomainObject.Predmet.ProtustrankaFormatedWithAdress>
  <DomainObject.Predmet.ProtustrankaFormatedWithAdressOIB>
    <izvorni_sadrzaj> CRONIQUE DELI BAR j.d.o.o. za trgovinu i usluge, OIB 74739414197, Borovci 17 A, 10000 Zagreb</izvorni_sadrzaj>
    <derivirana_varijabla naziv="DomainObject.Predmet.ProtustrankaFormatedWithAdressOIB_1"> CRONIQUE DELI BAR j.d.o.o. za trgovinu i usluge, OIB 74739414197, Borovci 17 A, 10000 Zagreb</derivirana_varijabla>
  </DomainObject.Predmet.ProtustrankaFormatedWithAdressOIB>
  <DomainObject.Predmet.ProtustrankaWithAdress>
    <izvorni_sadrzaj>CRONIQUE DELI BAR j.d.o.o. za trgovinu i usluge Borovci 17 A, 10000 Zagreb</izvorni_sadrzaj>
    <derivirana_varijabla naziv="DomainObject.Predmet.ProtustrankaWithAdress_1">CRONIQUE DELI BAR j.d.o.o. za trgovinu i usluge Borovci 17 A, 10000 Zagreb</derivirana_varijabla>
  </DomainObject.Predmet.ProtustrankaWithAdress>
  <DomainObject.Predmet.ProtustrankaWithAdressOIB>
    <izvorni_sadrzaj>CRONIQUE DELI BAR j.d.o.o. za trgovinu i usluge, OIB 74739414197, Borovci 17 A, 10000 Zagreb</izvorni_sadrzaj>
    <derivirana_varijabla naziv="DomainObject.Predmet.ProtustrankaWithAdressOIB_1">CRONIQUE DELI BAR j.d.o.o. za trgovinu i usluge, OIB 74739414197, Borovci 17 A, 10000 Zagreb</derivirana_varijabla>
  </DomainObject.Predmet.ProtustrankaWithAdressOIB>
  <DomainObject.Predmet.ProtustrankaNazivFormated>
    <izvorni_sadrzaj>CRONIQUE DELI BAR j.d.o.o. za trgovinu i usluge</izvorni_sadrzaj>
    <derivirana_varijabla naziv="DomainObject.Predmet.ProtustrankaNazivFormated_1">CRONIQUE DELI BAR j.d.o.o. za trgovinu i usluge</derivirana_varijabla>
  </DomainObject.Predmet.ProtustrankaNazivFormated>
  <DomainObject.Predmet.ProtustrankaNazivFormatedOIB>
    <izvorni_sadrzaj>CRONIQUE DELI BAR j.d.o.o. za trgovinu i usluge, OIB 74739414197</izvorni_sadrzaj>
    <derivirana_varijabla naziv="DomainObject.Predmet.ProtustrankaNazivFormatedOIB_1">CRONIQUE DELI BAR j.d.o.o. za trgovinu i usluge, OIB 74739414197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69</izvorni_sadrzaj>
    <derivirana_varijabla naziv="DomainObject.Predmet.Referada.Prostorija.Naziv_1">Soba DZ III 69</derivirana_varijabla>
  </DomainObject.Predmet.Referada.Prostorija.Naziv>
  <DomainObject.Predmet.Referada.Prostorija.Oznaka>
    <izvorni_sadrzaj>DZ III 69</izvorni_sadrzaj>
    <derivirana_varijabla naziv="DomainObject.Predmet.Referada.Prostorija.Oznaka_1">DZ III 69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CRONIQUE DELI BAR j.d.o.o. za trgovinu i usluge</item>
    </izvorni_sadrzaj>
    <derivirana_varijabla naziv="DomainObject.Predmet.ProtuStrankaListFormated_1">
      <item>CRONIQUE DELI BAR j.d.o.o. za trgovinu i usluge</item>
    </derivirana_varijabla>
  </DomainObject.Predmet.ProtuStrankaListFormated>
  <DomainObject.Predmet.ProtuStrankaListFormatedOIB>
    <izvorni_sadrzaj>
      <item>CRONIQUE DELI BAR j.d.o.o. za trgovinu i usluge, OIB 74739414197</item>
    </izvorni_sadrzaj>
    <derivirana_varijabla naziv="DomainObject.Predmet.ProtuStrankaListFormatedOIB_1">
      <item>CRONIQUE DELI BAR j.d.o.o. za trgovinu i usluge, OIB 74739414197</item>
    </derivirana_varijabla>
  </DomainObject.Predmet.ProtuStrankaListFormatedOIB>
  <DomainObject.Predmet.ProtuStrankaListFormatedWithAdress>
    <izvorni_sadrzaj>
      <item>CRONIQUE DELI BAR j.d.o.o. za trgovinu i usluge, Borovci 17 A, 10000 Zagreb</item>
    </izvorni_sadrzaj>
    <derivirana_varijabla naziv="DomainObject.Predmet.ProtuStrankaListFormatedWithAdress_1">
      <item>CRONIQUE DELI BAR j.d.o.o. za trgovinu i usluge, Borovci 17 A, 10000 Zagreb</item>
    </derivirana_varijabla>
  </DomainObject.Predmet.ProtuStrankaListFormatedWithAdress>
  <DomainObject.Predmet.ProtuStrankaListFormatedWithAdressOIB>
    <izvorni_sadrzaj>
      <item>CRONIQUE DELI BAR j.d.o.o. za trgovinu i usluge, OIB 74739414197, Borovci 17 A, 10000 Zagreb</item>
    </izvorni_sadrzaj>
    <derivirana_varijabla naziv="DomainObject.Predmet.ProtuStrankaListFormatedWithAdressOIB_1">
      <item>CRONIQUE DELI BAR j.d.o.o. za trgovinu i usluge, OIB 74739414197, Borovci 17 A, 10000 Zagreb</item>
    </derivirana_varijabla>
  </DomainObject.Predmet.ProtuStrankaListFormatedWithAdressOIB>
  <DomainObject.Predmet.ProtuStrankaListNazivFormated>
    <izvorni_sadrzaj>
      <item>CRONIQUE DELI BAR j.d.o.o. za trgovinu i usluge</item>
    </izvorni_sadrzaj>
    <derivirana_varijabla naziv="DomainObject.Predmet.ProtuStrankaListNazivFormated_1">
      <item>CRONIQUE DELI BAR j.d.o.o. za trgovinu i usluge</item>
    </derivirana_varijabla>
  </DomainObject.Predmet.ProtuStrankaListNazivFormated>
  <DomainObject.Predmet.ProtuStrankaListNazivFormatedOIB>
    <izvorni_sadrzaj>
      <item>CRONIQUE DELI BAR j.d.o.o. za trgovinu i usluge, OIB 74739414197</item>
    </izvorni_sadrzaj>
    <derivirana_varijabla naziv="DomainObject.Predmet.ProtuStrankaListNazivFormatedOIB_1">
      <item>CRONIQUE DELI BAR j.d.o.o. za trgovinu i usluge, OIB 74739414197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CRONIQUE DELI BAR j.d.o.o. za trgovinu i usluge</izvorni_sadrzaj>
    <derivirana_varijabla naziv="DomainObject.Predmet.ProtustrankaIDrugi_1">CRONIQUE DELI BAR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CRONIQUE DELI BAR j.d.o.o. za trgovinu i usluge, OIB 74739414197, Borovci 17 A, 10000 Zagreb</izvorni_sadrzaj>
    <derivirana_varijabla naziv="DomainObject.Predmet.ProtustrankaIDrugiAdressOIB_1">CRONIQUE DELI BAR j.d.o.o. za trgovinu i usluge, OIB 74739414197, Borovci 17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CRONIQUE DELI BAR j.d.o.o. za trgovinu i usluge</item>
    </izvorni_sadrzaj>
    <derivirana_varijabla naziv="DomainObject.Predmet.SudioniciListNaziv_1">
      <item>FINA Regionalni centar Zagreb</item>
      <item>CRONIQUE DELI BAR j.d.o.o.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CRONIQUE DELI BAR j.d.o.o. za trgovinu i usluge, OIB 74739414197, Borovci 17 A,10000 Zagreb</item>
    </izvorni_sadrzaj>
    <derivirana_varijabla naziv="DomainObject.Predmet.SudioniciListAdressOIB_1">
      <item>FINA Regionalni centar Zagreb, OIB 85821130368, Trg svibanjskih žrtava 1995. 1,10000 Zagreb</item>
      <item>CRONIQUE DELI BAR j.d.o.o. za trgovinu i usluge, OIB 74739414197, Borovci 17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74739414197</item>
    </izvorni_sadrzaj>
    <derivirana_varijabla naziv="DomainObject.Predmet.SudioniciListNazivOIB_1">
      <item>, OIB 85821130368</item>
      <item>, OIB 74739414197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243</properties:Words>
  <properties:Characters>1336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2019-03-18T09:27:00Z</dcterms:created>
  <dc:creator>ilukac</dc:creator>
  <cp:lastModifiedBy>Višnja Svečak</cp:lastModifiedBy>
  <cp:lastPrinted>2019-03-18T09:19:00Z</cp:lastPrinted>
  <dcterms:modified xmlns:xsi="http://www.w3.org/2001/XMLSchema-instance" xsi:type="dcterms:W3CDTF">2019-03-18T09:28:00Z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(438oglas skraćeni za Službu prijepisa.docx)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