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26f7" w14:paraId="99426f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572756">
        <w:t>ROBINZON j.</w:t>
      </w:r>
      <w:r w:rsidR="00FF274E">
        <w:t xml:space="preserve">d.o.o., </w:t>
      </w:r>
      <w:r w:rsidR="00572756">
        <w:t>Cerovac</w:t>
      </w:r>
      <w:r w:rsidR="00FF274E">
        <w:t xml:space="preserve">, </w:t>
      </w:r>
      <w:r w:rsidR="00572756">
        <w:t>Cerovac 32</w:t>
      </w:r>
      <w:r w:rsidR="00FF274E">
        <w:t xml:space="preserve">, OIB: </w:t>
      </w:r>
      <w:r w:rsidR="00572756">
        <w:t>29860495550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72756">
        <w:t>27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72756">
        <w:t>3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72756">
        <w:t>ROBINZON j.d.o.o., Cerovac, Cerovac 32, OIB: 29860495550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572756">
        <w:t>64.655,96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72756">
        <w:t>Višnja Mlakar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72756">
        <w:t>3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84D1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572756">
      <w:t>-37/17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572756">
      <w:t>37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572756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6628B"/>
    <w:rsid w:val="00F84D11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64655.96</izvorni_sadrzaj>
    <derivirana_varijabla naziv="DomainObject.Predmet.TrenutnaVrijednost_1">64655.96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ROBINZON j.d.o.o. za proizvodnju i preradu drva</item>
    </izvorni_sadrzaj>
    <derivirana_varijabla naziv="DomainObject.Predmet.SudioniciListNaziv_1">
      <item>Financijska agencija, Podružnica Zadar</item>
      <item>ROBINZON j.d.o.o. za proizvodnju i preradu drva</item>
    </derivirana_varijabla>
  </DomainObject.Predmet.SudioniciListNaziv>
  <DomainObject.Predmet.SudioniciListAdressOIB>
    <izvorni_sadrzaj>
      <item>Financijska agencija, Podružnica Zadar, OIB 85821130368</item>
      <item>ROBINZON j.d.o.o. za proizvodnju i preradu drva, OIB 29860495550, Cerovac 32,23440 Cerovac</item>
    </izvorni_sadrzaj>
    <derivirana_varijabla naziv="DomainObject.Predmet.SudioniciListAdressOIB_1">
      <item>Financijska agencija, Podružnica Zadar, OIB 85821130368</item>
      <item>ROBINZON j.d.o.o. za proizvodnju i preradu drva, OIB 29860495550, Cerovac 32,23440 Cerovac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29860495550</item>
    </izvorni_sadrzaj>
    <derivirana_varijabla naziv="DomainObject.Predmet.SudioniciListNazivOIB_1">
      <item>, OIB 85821130368</item>
      <item>, OIB 29860495550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1950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Krešimir Torbarina</cp:lastModifiedBy>
  <cp:lastPrinted>2017-02-02T09:54:00Z</cp:lastPrinted>
  <dcterms:modified xmlns:xsi="http://www.w3.org/2001/XMLSchema-instance" xsi:type="dcterms:W3CDTF">2017-02-03T10:05:00Z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