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2b5b" w14:paraId="9052b5b" w:rsidRDefault="007D3892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>6 St-</w:t>
      </w:r>
      <w:r w:rsidR="0018014F">
        <w:t>401</w:t>
      </w:r>
      <w:r w:rsidR="002E2049">
        <w:t>/</w:t>
      </w:r>
      <w:r w:rsidR="0018014F">
        <w:t>17</w:t>
      </w:r>
      <w:r w:rsidR="002E2049">
        <w:t>-</w:t>
      </w:r>
      <w:r w:rsidR="0018014F">
        <w:t>11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 w:rsidRPr="00124E7E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</w:t>
      </w:r>
      <w:r w:rsidR="0018014F">
        <w:t xml:space="preserve">stečajnog postupka nad </w:t>
      </w:r>
      <w:r w:rsidR="0018014F" w:rsidRPr="00124E7E">
        <w:t xml:space="preserve">dužnikom MARIJA MIŠINEC j.d.o.o. za frizerske usluge, Osijek, </w:t>
      </w:r>
      <w:proofErr w:type="spellStart"/>
      <w:r w:rsidR="0018014F" w:rsidRPr="00124E7E">
        <w:t>Bosutska</w:t>
      </w:r>
      <w:proofErr w:type="spellEnd"/>
      <w:r w:rsidR="0018014F" w:rsidRPr="00124E7E">
        <w:t xml:space="preserve"> 6, OIB: 31990769159, MBS: 030137785</w:t>
      </w:r>
      <w:r w:rsidR="00C803CD" w:rsidRPr="00124E7E">
        <w:t xml:space="preserve"> </w:t>
      </w:r>
      <w:r w:rsidR="00951975" w:rsidRPr="00124E7E">
        <w:t xml:space="preserve">dana </w:t>
      </w:r>
      <w:r w:rsidR="0018014F" w:rsidRPr="00124E7E">
        <w:t>26</w:t>
      </w:r>
      <w:r w:rsidR="00951975" w:rsidRPr="00124E7E">
        <w:t xml:space="preserve">. </w:t>
      </w:r>
      <w:r w:rsidR="0018014F" w:rsidRPr="00124E7E">
        <w:t>rujna</w:t>
      </w:r>
      <w:r w:rsidR="00951975" w:rsidRPr="00124E7E">
        <w:t xml:space="preserve"> 2017. 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605BC3">
        <w:t xml:space="preserve"> </w:t>
      </w:r>
      <w:r w:rsidR="005D04F1">
        <w:t xml:space="preserve">Marija </w:t>
      </w:r>
      <w:proofErr w:type="spellStart"/>
      <w:r w:rsidR="005D04F1">
        <w:t>Mišinec</w:t>
      </w:r>
      <w:proofErr w:type="spellEnd"/>
      <w:r w:rsidR="005D04F1" w:rsidRPr="0061129F">
        <w:t>, OIB:</w:t>
      </w:r>
      <w:r w:rsidR="005D04F1">
        <w:t xml:space="preserve"> 14135684324</w:t>
      </w:r>
      <w:r w:rsidR="005D04F1" w:rsidRPr="0061129F">
        <w:t xml:space="preserve">, </w:t>
      </w:r>
      <w:r w:rsidR="005D04F1">
        <w:t>Brijest</w:t>
      </w:r>
      <w:r w:rsidR="005D04F1" w:rsidRPr="0061129F">
        <w:t xml:space="preserve">, </w:t>
      </w:r>
      <w:r w:rsidR="005D04F1">
        <w:t>Usorska 42</w:t>
      </w:r>
      <w:r w:rsidR="005D04F1" w:rsidRPr="0061129F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18014F">
        <w:t xml:space="preserve"> 5.000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605BC3">
        <w:t>401</w:t>
      </w:r>
      <w:r w:rsidR="007D3892" w:rsidRPr="00853B55">
        <w:t>-</w:t>
      </w:r>
      <w:r w:rsidR="00605BC3">
        <w:t>17</w:t>
      </w:r>
      <w:r w:rsidR="00050FF8" w:rsidRPr="007D3892">
        <w:rPr>
          <w:b/>
        </w:rPr>
        <w:t>.</w:t>
      </w:r>
      <w:r w:rsidR="00C858CF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605BC3">
        <w:t xml:space="preserve"> Marija </w:t>
      </w:r>
      <w:proofErr w:type="spellStart"/>
      <w:r w:rsidR="00605BC3">
        <w:t>Mišinec</w:t>
      </w:r>
      <w:proofErr w:type="spellEnd"/>
      <w:r w:rsidR="0061129F" w:rsidRPr="0061129F">
        <w:t>, OIB:</w:t>
      </w:r>
      <w:r w:rsidR="00605BC3">
        <w:t xml:space="preserve"> 14135684324</w:t>
      </w:r>
      <w:r w:rsidR="0061129F" w:rsidRPr="0061129F">
        <w:t xml:space="preserve">, </w:t>
      </w:r>
      <w:r w:rsidR="00605BC3">
        <w:t>Brijest</w:t>
      </w:r>
      <w:r w:rsidR="0061129F" w:rsidRPr="0061129F">
        <w:t xml:space="preserve">, </w:t>
      </w:r>
      <w:r w:rsidR="00605BC3">
        <w:t>Usorska 42</w:t>
      </w:r>
      <w:r w:rsidR="0061129F" w:rsidRPr="0061129F">
        <w:t>,</w:t>
      </w:r>
      <w:r>
        <w:t xml:space="preserve">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  <w:r w:rsidR="00595892">
        <w:t xml:space="preserve">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8014F">
        <w:t>5.000,</w:t>
      </w:r>
      <w:r w:rsidRPr="00853B55">
        <w:t>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605BC3">
        <w:t xml:space="preserve">401-17 </w:t>
      </w:r>
      <w:r>
        <w:t xml:space="preserve">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05BC3">
        <w:t xml:space="preserve">Marija </w:t>
      </w:r>
      <w:proofErr w:type="spellStart"/>
      <w:r w:rsidR="00605BC3">
        <w:t>Mišinec</w:t>
      </w:r>
      <w:proofErr w:type="spellEnd"/>
      <w:r w:rsidR="00605BC3" w:rsidRPr="0061129F">
        <w:t>, OIB:</w:t>
      </w:r>
      <w:r w:rsidR="00605BC3">
        <w:t xml:space="preserve"> 14135684324</w:t>
      </w:r>
      <w:r w:rsidR="00605BC3" w:rsidRPr="0061129F">
        <w:t xml:space="preserve">, </w:t>
      </w:r>
      <w:r w:rsidR="00605BC3">
        <w:t>Brijest</w:t>
      </w:r>
      <w:r w:rsidR="00605BC3" w:rsidRPr="0061129F">
        <w:t xml:space="preserve">, </w:t>
      </w:r>
      <w:r w:rsidR="00605BC3">
        <w:t>Usorska 42</w:t>
      </w:r>
      <w:r w:rsidR="0061129F" w:rsidRPr="0061129F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605BC3">
        <w:t xml:space="preserve">Marija </w:t>
      </w:r>
      <w:proofErr w:type="spellStart"/>
      <w:r w:rsidR="00605BC3">
        <w:t>Mišinec</w:t>
      </w:r>
      <w:proofErr w:type="spellEnd"/>
      <w:r w:rsidR="00605BC3" w:rsidRPr="0061129F">
        <w:t>, OIB:</w:t>
      </w:r>
      <w:r w:rsidR="00605BC3">
        <w:t xml:space="preserve"> 14135684324</w:t>
      </w:r>
      <w:r w:rsidR="00605BC3" w:rsidRPr="0061129F">
        <w:t xml:space="preserve">, </w:t>
      </w:r>
      <w:r w:rsidR="00605BC3">
        <w:t>Brijest</w:t>
      </w:r>
      <w:r w:rsidR="00605BC3" w:rsidRPr="0061129F">
        <w:t xml:space="preserve">, </w:t>
      </w:r>
      <w:r w:rsidR="00605BC3">
        <w:t>Usorska 42</w:t>
      </w:r>
      <w:r w:rsidR="0061129F" w:rsidRPr="0061129F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C858CF" w:rsidR="000E06CF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</w:t>
      </w:r>
      <w:r w:rsidR="00853B55">
        <w:t>6 St-</w:t>
      </w:r>
      <w:r w:rsidR="00605BC3">
        <w:t>401/17</w:t>
      </w:r>
      <w:r w:rsidR="00853B55">
        <w:t>-</w:t>
      </w:r>
      <w:r w:rsidR="00605BC3">
        <w:t>11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605BC3">
        <w:rPr>
          <w:bCs/>
        </w:rPr>
        <w:t xml:space="preserve">15. ožujka </w:t>
      </w:r>
      <w:r w:rsidRPr="00C119CF">
        <w:rPr>
          <w:bCs/>
        </w:rPr>
        <w:t>201</w:t>
      </w:r>
      <w:r w:rsidR="00605BC3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605BC3" w:rsidRPr="00124E7E">
        <w:t xml:space="preserve">MARIJA MIŠINEC j.d.o.o. za frizerske usluge, Osijek, </w:t>
      </w:r>
      <w:proofErr w:type="spellStart"/>
      <w:r w:rsidR="00605BC3" w:rsidRPr="00124E7E">
        <w:t>Bosutska</w:t>
      </w:r>
      <w:proofErr w:type="spellEnd"/>
      <w:r w:rsidR="00605BC3" w:rsidRPr="00124E7E">
        <w:t xml:space="preserve"> 6, OIB: 31990769159, MBS: 030137785</w:t>
      </w:r>
      <w:r w:rsidR="00595892" w:rsidRPr="00124E7E">
        <w:t>,</w:t>
      </w:r>
      <w:r w:rsidRPr="00C119CF">
        <w:rPr>
          <w:bCs/>
        </w:rPr>
        <w:t xml:space="preserve">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58CF" w:rsidR="00C858CF">
      <w:pPr>
        <w:jc w:val="both"/>
      </w:pPr>
      <w:r w:rsidRPr="00C119CF">
        <w:rPr>
          <w:bCs/>
        </w:rPr>
        <w:tab/>
        <w:t>Zaključkom St-</w:t>
      </w:r>
      <w:r w:rsidR="00605BC3">
        <w:rPr>
          <w:bCs/>
        </w:rPr>
        <w:t>401</w:t>
      </w:r>
      <w:r w:rsidRPr="00C119CF">
        <w:rPr>
          <w:bCs/>
        </w:rPr>
        <w:t>/</w:t>
      </w:r>
      <w:r w:rsidR="00605BC3">
        <w:rPr>
          <w:bCs/>
        </w:rPr>
        <w:t>17</w:t>
      </w:r>
      <w:r w:rsidRPr="00C119CF">
        <w:rPr>
          <w:bCs/>
        </w:rPr>
        <w:t xml:space="preserve"> od </w:t>
      </w:r>
      <w:r w:rsidR="00605BC3">
        <w:rPr>
          <w:bCs/>
        </w:rPr>
        <w:t>20</w:t>
      </w:r>
      <w:r w:rsidRPr="00C119CF">
        <w:rPr>
          <w:bCs/>
        </w:rPr>
        <w:t xml:space="preserve">. </w:t>
      </w:r>
      <w:r w:rsidR="00605BC3">
        <w:rPr>
          <w:bCs/>
        </w:rPr>
        <w:t>ožujka</w:t>
      </w:r>
      <w:r w:rsidRPr="00C119CF">
        <w:rPr>
          <w:bCs/>
        </w:rPr>
        <w:t xml:space="preserve"> 201</w:t>
      </w:r>
      <w:r w:rsidR="00605BC3">
        <w:rPr>
          <w:bCs/>
        </w:rPr>
        <w:t>7</w:t>
      </w:r>
      <w:r w:rsidRPr="00C119CF">
        <w:rPr>
          <w:bCs/>
        </w:rPr>
        <w:t xml:space="preserve">. g. pozvana je osoba za zastupanje dužnika </w:t>
      </w:r>
      <w:r w:rsidR="00605BC3">
        <w:t xml:space="preserve">Marija </w:t>
      </w:r>
      <w:proofErr w:type="spellStart"/>
      <w:r w:rsidR="00605BC3">
        <w:t>Mišinec</w:t>
      </w:r>
      <w:proofErr w:type="spellEnd"/>
      <w:r w:rsidR="00605BC3" w:rsidRPr="0061129F">
        <w:t>, OIB:</w:t>
      </w:r>
      <w:r w:rsidR="00605BC3">
        <w:t xml:space="preserve"> 14135684324</w:t>
      </w:r>
      <w:r w:rsidR="00605BC3" w:rsidRPr="0061129F">
        <w:t xml:space="preserve">, </w:t>
      </w:r>
      <w:r w:rsidR="00605BC3">
        <w:t>Brijest</w:t>
      </w:r>
      <w:r w:rsidR="00605BC3" w:rsidRPr="0061129F">
        <w:t xml:space="preserve">, </w:t>
      </w:r>
      <w:r w:rsidR="00605BC3">
        <w:t>Usorska 42</w:t>
      </w:r>
      <w:r w:rsidR="00C858CF"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C858CF">
        <w:rPr>
          <w:bCs/>
        </w:rPr>
        <w:t>1.000</w:t>
      </w:r>
      <w:r w:rsidRPr="00C119CF">
        <w:rPr>
          <w:bCs/>
        </w:rPr>
        <w:t xml:space="preserve">,00 kn u Fond za namirenje troškova stečajnog postupka u roku od 8 dana, </w:t>
      </w:r>
      <w:r w:rsidR="003C76E3">
        <w:rPr>
          <w:bCs/>
        </w:rPr>
        <w:t xml:space="preserve">te </w:t>
      </w:r>
      <w:r w:rsidR="00C858CF">
        <w:t>zaključkom broj St-</w:t>
      </w:r>
      <w:r w:rsidR="00605BC3">
        <w:t>401/17</w:t>
      </w:r>
      <w:r w:rsidR="00C858CF">
        <w:t xml:space="preserve"> od </w:t>
      </w:r>
      <w:r w:rsidR="00605BC3">
        <w:t>10</w:t>
      </w:r>
      <w:r w:rsidR="00C858CF">
        <w:t xml:space="preserve">. </w:t>
      </w:r>
      <w:r w:rsidR="00605BC3">
        <w:t>srpnja</w:t>
      </w:r>
      <w:r w:rsidR="00C858CF">
        <w:t xml:space="preserve"> 2017. g. na uplatu dodatnog iznosa predujma u iznosu od </w:t>
      </w:r>
      <w:r w:rsidR="0018014F">
        <w:t>4.000,00</w:t>
      </w:r>
      <w:r w:rsidR="00C858CF">
        <w:t xml:space="preserve">kn  za namirenje troškova stečajnog postupka, u roku od 8 dana, </w:t>
      </w:r>
      <w:r w:rsidR="00595892">
        <w:t xml:space="preserve"> </w:t>
      </w:r>
      <w:r w:rsidR="00C858CF">
        <w:t>temeljem odredbi članka 113. i članka 114. Stečajnog zakona.  Istim zaključkom osoba ov</w:t>
      </w:r>
      <w:r w:rsidR="005D04F1">
        <w:t xml:space="preserve">laštena </w:t>
      </w:r>
      <w:r w:rsidR="00C858CF">
        <w:t>za zastupanje dužnika upozoren</w:t>
      </w:r>
      <w:r w:rsidR="005D04F1">
        <w:t xml:space="preserve">a je </w:t>
      </w:r>
      <w:r w:rsidR="00C858CF">
        <w:t>da ukoliko predujmove ne uplat</w:t>
      </w:r>
      <w:r w:rsidR="005D04F1">
        <w:t>i</w:t>
      </w:r>
      <w:r w:rsidR="00C858CF">
        <w:t xml:space="preserve"> u propisanom roku isti će biti naplaćeni primjenom pravila o prisilnoj naplati novčane kazne  u parničnom postupku.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  <w:r w:rsidR="00595892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</w:r>
      <w:r w:rsidR="00C858CF">
        <w:t>Zaključak St-</w:t>
      </w:r>
      <w:r w:rsidR="00605BC3">
        <w:t>401/17</w:t>
      </w:r>
      <w:r w:rsidR="00C858CF">
        <w:t xml:space="preserve"> od </w:t>
      </w:r>
      <w:r w:rsidR="00605BC3">
        <w:rPr>
          <w:bCs/>
        </w:rPr>
        <w:t>20</w:t>
      </w:r>
      <w:r w:rsidR="00C858CF" w:rsidRPr="00C119CF">
        <w:rPr>
          <w:bCs/>
        </w:rPr>
        <w:t xml:space="preserve">. </w:t>
      </w:r>
      <w:r w:rsidR="00605BC3">
        <w:rPr>
          <w:bCs/>
        </w:rPr>
        <w:t>ožujka</w:t>
      </w:r>
      <w:r w:rsidR="00C858CF" w:rsidRPr="00C119CF">
        <w:rPr>
          <w:bCs/>
        </w:rPr>
        <w:t xml:space="preserve"> 201</w:t>
      </w:r>
      <w:r w:rsidR="00605BC3">
        <w:rPr>
          <w:bCs/>
        </w:rPr>
        <w:t>7</w:t>
      </w:r>
      <w:r w:rsidR="00C858CF">
        <w:t xml:space="preserve">. g.,  osoba ovlaštena za zastupanje dužnika </w:t>
      </w:r>
      <w:r w:rsidR="00605BC3">
        <w:t xml:space="preserve">Marija </w:t>
      </w:r>
      <w:proofErr w:type="spellStart"/>
      <w:r w:rsidR="00605BC3">
        <w:t>Mišinec</w:t>
      </w:r>
      <w:proofErr w:type="spellEnd"/>
      <w:r w:rsidR="00605BC3" w:rsidRPr="0061129F">
        <w:t>, OIB:</w:t>
      </w:r>
      <w:r w:rsidR="00605BC3">
        <w:t xml:space="preserve"> 14135684324</w:t>
      </w:r>
      <w:r w:rsidR="00605BC3" w:rsidRPr="0061129F">
        <w:t xml:space="preserve">, </w:t>
      </w:r>
      <w:r w:rsidR="00605BC3">
        <w:t>Brijest</w:t>
      </w:r>
      <w:r w:rsidR="00605BC3" w:rsidRPr="0061129F">
        <w:t xml:space="preserve">, </w:t>
      </w:r>
      <w:r w:rsidR="00605BC3">
        <w:t>Usorska 42</w:t>
      </w:r>
      <w:r w:rsidR="0061129F">
        <w:t xml:space="preserve"> </w:t>
      </w:r>
      <w:r w:rsidR="00C858CF">
        <w:t xml:space="preserve">je zaprimio dana </w:t>
      </w:r>
      <w:r w:rsidR="00124E7E">
        <w:t>01</w:t>
      </w:r>
      <w:r w:rsidR="00C858CF">
        <w:t xml:space="preserve">. </w:t>
      </w:r>
      <w:r w:rsidR="00124E7E">
        <w:t>lipnja</w:t>
      </w:r>
      <w:r w:rsidR="00C858CF">
        <w:t xml:space="preserve"> 201</w:t>
      </w:r>
      <w:r w:rsidR="00595892">
        <w:t>7</w:t>
      </w:r>
      <w:r w:rsidR="00124E7E">
        <w:t>.g.</w:t>
      </w:r>
      <w:r w:rsidR="00C858CF">
        <w:t xml:space="preserve"> što je utvrđeno uvidom u povratnicu koja </w:t>
      </w:r>
      <w:proofErr w:type="spellStart"/>
      <w:r w:rsidR="00C858CF">
        <w:t>prileži</w:t>
      </w:r>
      <w:proofErr w:type="spellEnd"/>
      <w:r w:rsidR="00C858CF">
        <w:t xml:space="preserve"> spisu predmeta, te Zaključak od </w:t>
      </w:r>
      <w:r w:rsidR="0061129F">
        <w:t>10</w:t>
      </w:r>
      <w:r w:rsidR="00C858CF">
        <w:t xml:space="preserve">. </w:t>
      </w:r>
      <w:r w:rsidR="00124E7E">
        <w:t>srpnja 2017.g.</w:t>
      </w:r>
      <w:r w:rsidR="00C858CF">
        <w:t xml:space="preserve"> zaprimio je </w:t>
      </w:r>
      <w:r w:rsidR="00124E7E">
        <w:t>19</w:t>
      </w:r>
      <w:r w:rsidR="00C858CF">
        <w:t xml:space="preserve">. </w:t>
      </w:r>
      <w:r w:rsidR="00124E7E">
        <w:t>srpnja 2017.</w:t>
      </w:r>
      <w:r w:rsidR="00C858CF">
        <w:t xml:space="preserve">g. </w:t>
      </w:r>
      <w:r w:rsidR="00124E7E">
        <w:t xml:space="preserve">što je utvrđeno uvidom u povratnicu  koja </w:t>
      </w:r>
      <w:proofErr w:type="spellStart"/>
      <w:r w:rsidR="00124E7E">
        <w:t>prileži</w:t>
      </w:r>
      <w:proofErr w:type="spellEnd"/>
      <w:r w:rsidR="00124E7E">
        <w:t xml:space="preserve"> spisu predmeta</w:t>
      </w:r>
      <w:r w:rsidR="00C858CF">
        <w:t>, te kako u ostavljenom roku nije postupio po pozivu suda, niti uplatio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605BC3">
        <w:t>26</w:t>
      </w:r>
      <w:r w:rsidR="000E06CF">
        <w:t xml:space="preserve">. </w:t>
      </w:r>
      <w:r w:rsidR="00605BC3">
        <w:t xml:space="preserve">rujna </w:t>
      </w:r>
      <w:r w:rsidR="002E2049">
        <w:t>2017</w:t>
      </w:r>
      <w:r w:rsidR="00E75FA5">
        <w:t xml:space="preserve">. </w:t>
      </w:r>
    </w:p>
    <w:p w:rsidRDefault="007E6D1A" w:rsidP="007E6D1A" w:rsidR="007E6D1A">
      <w:pPr>
        <w:jc w:val="center"/>
      </w:pPr>
    </w:p>
    <w:p w:rsidRDefault="0061129F" w:rsidP="0061129F" w:rsidR="0061129F">
      <w:r>
        <w:t>Zapisničar</w:t>
      </w:r>
    </w:p>
    <w:p w:rsidRDefault="0061129F" w:rsidP="0061129F" w:rsidR="0061129F">
      <w:r>
        <w:t>Snježana Markotić Jurić</w:t>
      </w:r>
    </w:p>
    <w:p w:rsidRDefault="0061129F" w:rsidP="0061129F" w:rsidR="006112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61129F" w:rsidP="0061129F" w:rsidR="0061129F">
      <w:pPr>
        <w:ind w:firstLine="720" w:left="5760"/>
      </w:pPr>
      <w:r>
        <w:t xml:space="preserve">        Nada Roso </w:t>
      </w:r>
    </w:p>
    <w:p w:rsidRDefault="0061129F" w:rsidP="0061129F" w:rsidR="0061129F">
      <w:pPr>
        <w:ind w:firstLine="720" w:left="5760"/>
      </w:pPr>
    </w:p>
    <w:p w:rsidRDefault="0061129F" w:rsidP="0061129F" w:rsidR="0061129F">
      <w:pPr>
        <w:ind w:firstLine="720" w:left="5760"/>
      </w:pPr>
    </w:p>
    <w:p w:rsidRDefault="00124E7E" w:rsidP="00124E7E" w:rsidR="00124E7E"/>
    <w:p w:rsidRDefault="0061129F" w:rsidP="0061129F" w:rsidR="0061129F">
      <w:pPr>
        <w:jc w:val="both"/>
      </w:pPr>
      <w:r>
        <w:t>NAPUTAK  O PRAVNOM LIJEKU</w:t>
      </w:r>
      <w:r w:rsidR="00124E7E">
        <w:t>:</w:t>
      </w:r>
      <w:r>
        <w:t xml:space="preserve"> </w:t>
      </w:r>
    </w:p>
    <w:p w:rsidRDefault="0061129F" w:rsidP="0061129F" w:rsidR="0061129F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r>
        <w:t>DNA</w:t>
      </w:r>
    </w:p>
    <w:p w:rsidRDefault="00605BC3" w:rsidP="0061129F" w:rsidR="00605BC3">
      <w:pPr>
        <w:numPr>
          <w:ilvl w:val="0"/>
          <w:numId w:val="11"/>
        </w:numPr>
      </w:pPr>
      <w:r>
        <w:t xml:space="preserve">Marija </w:t>
      </w:r>
      <w:proofErr w:type="spellStart"/>
      <w:r>
        <w:t>Mišinec</w:t>
      </w:r>
      <w:proofErr w:type="spellEnd"/>
      <w:r w:rsidRPr="0061129F">
        <w:t xml:space="preserve">, </w:t>
      </w:r>
      <w:r>
        <w:t>Brijest</w:t>
      </w:r>
      <w:r w:rsidRPr="0061129F">
        <w:t xml:space="preserve">, </w:t>
      </w:r>
      <w:r>
        <w:t>Usorska 42</w:t>
      </w:r>
    </w:p>
    <w:p w:rsidRDefault="0061129F" w:rsidP="0061129F" w:rsidR="0061129F">
      <w:pPr>
        <w:numPr>
          <w:ilvl w:val="0"/>
          <w:numId w:val="11"/>
        </w:numPr>
      </w:pPr>
      <w:r>
        <w:t>FINA- nakon pravomoćnosti</w:t>
      </w:r>
    </w:p>
    <w:p w:rsidRDefault="0061129F" w:rsidP="0061129F" w:rsidR="0061129F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605BC3" w:rsidP="0061129F" w:rsidR="0061129F">
      <w:pPr>
        <w:numPr>
          <w:ilvl w:val="0"/>
          <w:numId w:val="11"/>
        </w:numPr>
      </w:pPr>
      <w:r>
        <w:t>K 26/10</w:t>
      </w:r>
    </w:p>
    <w:p w:rsidRDefault="007E6D1A" w:rsidP="0061129F" w:rsidR="007E6D1A">
      <w:pPr>
        <w:ind w:firstLine="708" w:left="4248"/>
      </w:pP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0BC" w:rsidP="00C06AA6" w:rsidR="000810BC">
      <w:r>
        <w:separator/>
      </w:r>
    </w:p>
  </w:endnote>
  <w:endnote w:id="0" w:type="continuationSeparator">
    <w:p w:rsidRDefault="000810BC" w:rsidP="00C06AA6" w:rsidR="00081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0BC" w:rsidP="00C06AA6" w:rsidR="000810BC">
      <w:r>
        <w:separator/>
      </w:r>
    </w:p>
  </w:footnote>
  <w:footnote w:id="0" w:type="continuationSeparator">
    <w:p w:rsidRDefault="000810BC" w:rsidP="00C06AA6" w:rsidR="000810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3A40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10BC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24E7E"/>
    <w:rsid w:val="001437B2"/>
    <w:rsid w:val="00155B4B"/>
    <w:rsid w:val="00173F18"/>
    <w:rsid w:val="0018014F"/>
    <w:rsid w:val="00190539"/>
    <w:rsid w:val="0019532E"/>
    <w:rsid w:val="001A70D8"/>
    <w:rsid w:val="001C73F4"/>
    <w:rsid w:val="001C7F1E"/>
    <w:rsid w:val="001E375C"/>
    <w:rsid w:val="001F430D"/>
    <w:rsid w:val="00200C6A"/>
    <w:rsid w:val="00203923"/>
    <w:rsid w:val="00203A40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C76E3"/>
    <w:rsid w:val="003D02B1"/>
    <w:rsid w:val="003F2E92"/>
    <w:rsid w:val="004043F9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892"/>
    <w:rsid w:val="005B59B6"/>
    <w:rsid w:val="005C568F"/>
    <w:rsid w:val="005D04F1"/>
    <w:rsid w:val="005D161E"/>
    <w:rsid w:val="005D508E"/>
    <w:rsid w:val="005D5899"/>
    <w:rsid w:val="005D7EC1"/>
    <w:rsid w:val="005E0CFB"/>
    <w:rsid w:val="005E5C06"/>
    <w:rsid w:val="005F3B49"/>
    <w:rsid w:val="00605BC3"/>
    <w:rsid w:val="0061129F"/>
    <w:rsid w:val="00632865"/>
    <w:rsid w:val="00652724"/>
    <w:rsid w:val="006716FE"/>
    <w:rsid w:val="0069656A"/>
    <w:rsid w:val="006E210F"/>
    <w:rsid w:val="006E66B3"/>
    <w:rsid w:val="00704AA5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2DFC"/>
    <w:rsid w:val="008D3E2B"/>
    <w:rsid w:val="008D5E39"/>
    <w:rsid w:val="008E0E92"/>
    <w:rsid w:val="008F634B"/>
    <w:rsid w:val="00901EF5"/>
    <w:rsid w:val="00937840"/>
    <w:rsid w:val="00951975"/>
    <w:rsid w:val="00956241"/>
    <w:rsid w:val="00976E49"/>
    <w:rsid w:val="009779B7"/>
    <w:rsid w:val="00980E4D"/>
    <w:rsid w:val="009A14C7"/>
    <w:rsid w:val="009A412B"/>
    <w:rsid w:val="009A73DA"/>
    <w:rsid w:val="009B40D7"/>
    <w:rsid w:val="009B46D8"/>
    <w:rsid w:val="009C670C"/>
    <w:rsid w:val="009F01BD"/>
    <w:rsid w:val="009F720F"/>
    <w:rsid w:val="00A07CA2"/>
    <w:rsid w:val="00A10C19"/>
    <w:rsid w:val="00A26869"/>
    <w:rsid w:val="00A42770"/>
    <w:rsid w:val="00A46436"/>
    <w:rsid w:val="00A8029B"/>
    <w:rsid w:val="00AA6B6E"/>
    <w:rsid w:val="00AC3197"/>
    <w:rsid w:val="00AD05E2"/>
    <w:rsid w:val="00AE7F6B"/>
    <w:rsid w:val="00B01EDF"/>
    <w:rsid w:val="00B17142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858CF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C6941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A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3A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A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A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A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A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3A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A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A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A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MIŠINEC jednostavno društvo s ograničenom odgovornošću za frizerske usluge</izvorni_sadrzaj>
    <derivirana_varijabla naziv="DomainObject.Predmet.ProtustrankaFormated_1">  MARIJA MIŠINEC jednostavno društvo s ograničenom odgovornošću za frizerske usluge</derivirana_varijabla>
  </DomainObject.Predmet.ProtustrankaFormated>
  <DomainObject.Predmet.ProtustrankaFormatedOIB>
    <izvorni_sadrzaj>  MARIJA MIŠINEC jednostavno društvo s ograničenom odgovornošću za frizerske usluge, OIB 31990769159</izvorni_sadrzaj>
    <derivirana_varijabla naziv="DomainObject.Predmet.ProtustrankaFormatedOIB_1">  MARIJA MIŠINEC jednostavno društvo s ograničenom odgovornošću za frizerske usluge, OIB 31990769159</derivirana_varijabla>
  </DomainObject.Predmet.ProtustrankaFormatedOIB>
  <DomainObject.Predmet.ProtustrankaFormatedWithAdress>
    <izvorni_sadrzaj> MARIJA MIŠINEC jednostavno društvo s ograničenom odgovornošću za frizerske usluge, Bosutska 6, 31000 Osijek</izvorni_sadrzaj>
    <derivirana_varijabla naziv="DomainObject.Predmet.ProtustrankaFormatedWithAdress_1"> MARIJA MIŠINEC jednostavno društvo s ograničenom odgovornošću za frizerske usluge, Bosutska 6, 31000 Osijek</derivirana_varijabla>
  </DomainObject.Predmet.ProtustrankaFormatedWithAdress>
  <DomainObject.Predmet.ProtustrankaFormatedWithAdressOIB>
    <izvorni_sadrzaj> MARIJA MIŠINEC jednostavno društvo s ograničenom odgovornošću za frizerske usluge, OIB 31990769159, Bosutska 6, 31000 Osijek</izvorni_sadrzaj>
    <derivirana_varijabla naziv="DomainObject.Predmet.ProtustrankaFormatedWithAdressOIB_1"> MARIJA MIŠINEC jednostavno društvo s ograničenom odgovornošću za frizerske usluge, OIB 31990769159, Bosutska 6, 31000 Osijek</derivirana_varijabla>
  </DomainObject.Predmet.ProtustrankaFormatedWithAdressOIB>
  <DomainObject.Predmet.ProtustrankaWithAdress>
    <izvorni_sadrzaj>MARIJA MIŠINEC jednostavno društvo s ograničenom odgovornošću za frizerske usluge Bosutska 6, 31000 Osijek</izvorni_sadrzaj>
    <derivirana_varijabla naziv="DomainObject.Predmet.ProtustrankaWithAdress_1">MARIJA MIŠINEC jednostavno društvo s ograničenom odgovornošću za frizerske usluge Bosutska 6, 31000 Osijek</derivirana_varijabla>
  </DomainObject.Predmet.ProtustrankaWithAdress>
  <DomainObject.Predmet.ProtustrankaWithAdressOIB>
    <izvorni_sadrzaj>MARIJA MIŠINEC jednostavno društvo s ograničenom odgovornošću za frizerske usluge, OIB 31990769159, Bosutska 6, 31000 Osijek</izvorni_sadrzaj>
    <derivirana_varijabla naziv="DomainObject.Predmet.ProtustrankaWithAdressOIB_1">MARIJA MIŠINEC jednostavno društvo s ograničenom odgovornošću za frizerske usluge, OIB 31990769159, Bosutska 6, 31000 Osijek</derivirana_varijabla>
  </DomainObject.Predmet.ProtustrankaWithAdressOIB>
  <DomainObject.Predmet.ProtustrankaNazivFormated>
    <izvorni_sadrzaj>MARIJA MIŠINEC jednostavno društvo s ograničenom odgovornošću za frizerske usluge</izvorni_sadrzaj>
    <derivirana_varijabla naziv="DomainObject.Predmet.ProtustrankaNazivFormated_1">MARIJA MIŠINEC jednostavno društvo s ograničenom odgovornošću za frizerske usluge</derivirana_varijabla>
  </DomainObject.Predmet.ProtustrankaNazivFormated>
  <DomainObject.Predmet.ProtustrankaNazivFormatedOIB>
    <izvorni_sadrzaj>MARIJA MIŠINEC jednostavno društvo s ograničenom odgovornošću za frizerske usluge, OIB 31990769159</izvorni_sadrzaj>
    <derivirana_varijabla naziv="DomainObject.Predmet.ProtustrankaNazivFormatedOIB_1">MARIJA MIŠINEC jednostavno društvo s ograničenom odgovornošću za frizerske usluge, OIB 31990769159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MARIJA MIŠINEC jednostavno društvo s ograničenom odgovornošću za frizerske usluge</item>
    </izvorni_sadrzaj>
    <derivirana_varijabla naziv="DomainObject.Predmet.ProtuStrankaListFormated_1">
      <item>MARIJA MIŠINEC jednostavno društvo s ograničenom odgovornošću za frizerske usluge</item>
    </derivirana_varijabla>
  </DomainObject.Predmet.ProtuStrankaListFormated>
  <DomainObject.Predmet.ProtuStrankaListFormatedOIB>
    <izvorni_sadrzaj>
      <item>MARIJA MIŠINEC jednostavno društvo s ograničenom odgovornošću za frizerske usluge, OIB 31990769159</item>
    </izvorni_sadrzaj>
    <derivirana_varijabla naziv="DomainObject.Predmet.ProtuStrankaListFormatedOIB_1">
      <item>MARIJA MIŠINEC jednostavno društvo s ograničenom odgovornošću za frizerske usluge, OIB 31990769159</item>
    </derivirana_varijabla>
  </DomainObject.Predmet.ProtuStrankaListFormatedOIB>
  <DomainObject.Predmet.ProtuStrankaListFormatedWithAdress>
    <izvorni_sadrzaj>
      <item>MARIJA MIŠINEC jednostavno društvo s ograničenom odgovornošću za frizerske usluge, Bosutska 6, 31000 Osijek</item>
    </izvorni_sadrzaj>
    <derivirana_varijabla naziv="DomainObject.Predmet.ProtuStrankaListFormatedWithAdress_1">
      <item>MARIJA MIŠINEC jednostavno društvo s ograničenom odgovornošću za frizerske usluge, Bosutska 6, 31000 Osijek</item>
    </derivirana_varijabla>
  </DomainObject.Predmet.ProtuStrankaListFormatedWithAdress>
  <DomainObject.Predmet.ProtuStrankaListFormatedWithAdressOIB>
    <izvorni_sadrzaj>
      <item>MARIJA MIŠINEC jednostavno društvo s ograničenom odgovornošću za frizerske usluge, OIB 31990769159, Bosutska 6, 31000 Osijek</item>
    </izvorni_sadrzaj>
    <derivirana_varijabla naziv="DomainObject.Predmet.ProtuStrankaListFormatedWithAdressOIB_1">
      <item>MARIJA MIŠINEC jednostavno društvo s ograničenom odgovornošću za frizerske usluge, OIB 31990769159, Bosutska 6, 31000 Osijek</item>
    </derivirana_varijabla>
  </DomainObject.Predmet.ProtuStrankaListFormatedWithAdressOIB>
  <DomainObject.Predmet.ProtuStrankaListNazivFormated>
    <izvorni_sadrzaj>
      <item>MARIJA MIŠINEC jednostavno društvo s ograničenom odgovornošću za frizerske usluge</item>
    </izvorni_sadrzaj>
    <derivirana_varijabla naziv="DomainObject.Predmet.ProtuStrankaListNazivFormated_1">
      <item>MARIJA MIŠINEC jednostavno društvo s ograničenom odgovornošću za frizerske usluge</item>
    </derivirana_varijabla>
  </DomainObject.Predmet.ProtuStrankaListNazivFormated>
  <DomainObject.Predmet.ProtuStrankaListNazivFormatedOIB>
    <izvorni_sadrzaj>
      <item>MARIJA MIŠINEC jednostavno društvo s ograničenom odgovornošću za frizerske usluge, OIB 31990769159</item>
    </izvorni_sadrzaj>
    <derivirana_varijabla naziv="DomainObject.Predmet.ProtuStrankaListNazivFormatedOIB_1">
      <item>MARIJA MIŠINEC jednostavno društvo s ograničenom odgovornošću za frizerske usluge, OIB 31990769159</item>
    </derivirana_varijabla>
  </DomainObject.Predmet.ProtuStrankaListNazivFormatedOIB>
  <DomainObject.Predmet.OstaliListFormated>
    <izvorni_sadrzaj>
      <item>Marija Mišinec</item>
    </izvorni_sadrzaj>
    <derivirana_varijabla naziv="DomainObject.Predmet.OstaliListFormated_1">
      <item>Marija Mišinec</item>
    </derivirana_varijabla>
  </DomainObject.Predmet.OstaliListFormated>
  <DomainObject.Predmet.OstaliListFormatedOIB>
    <izvorni_sadrzaj>
      <item>Marija Mišinec, OIB 14135684324</item>
    </izvorni_sadrzaj>
    <derivirana_varijabla naziv="DomainObject.Predmet.OstaliListFormatedOIB_1">
      <item>Marija Mišinec, OIB 14135684324</item>
    </derivirana_varijabla>
  </DomainObject.Predmet.OstaliListFormatedOIB>
  <DomainObject.Predmet.OstaliListFormatedWithAdress>
    <izvorni_sadrzaj>
      <item>Marija Mišinec, Usorska 42, 31000 Brijest</item>
    </izvorni_sadrzaj>
    <derivirana_varijabla naziv="DomainObject.Predmet.OstaliListFormatedWithAdress_1">
      <item>Marija Mišinec, Usorska 42, 31000 Brijest</item>
    </derivirana_varijabla>
  </DomainObject.Predmet.OstaliListFormatedWithAdress>
  <DomainObject.Predmet.OstaliListFormatedWithAdressOIB>
    <izvorni_sadrzaj>
      <item>Marija Mišinec, OIB 14135684324, Usorska 42, 31000 Brijest</item>
    </izvorni_sadrzaj>
    <derivirana_varijabla naziv="DomainObject.Predmet.OstaliListFormatedWithAdressOIB_1">
      <item>Marija Mišinec, OIB 14135684324, Usorska 42, 31000 Brijest</item>
    </derivirana_varijabla>
  </DomainObject.Predmet.OstaliListFormatedWithAdressOIB>
  <DomainObject.Predmet.OstaliListNazivFormated>
    <izvorni_sadrzaj>
      <item>Marija Mišinec</item>
    </izvorni_sadrzaj>
    <derivirana_varijabla naziv="DomainObject.Predmet.OstaliListNazivFormated_1">
      <item>Marija Mišinec</item>
    </derivirana_varijabla>
  </DomainObject.Predmet.OstaliListNazivFormated>
  <DomainObject.Predmet.OstaliListNazivFormatedOIB>
    <izvorni_sadrzaj>
      <item>Marija Mišinec, OIB 14135684324</item>
    </izvorni_sadrzaj>
    <derivirana_varijabla naziv="DomainObject.Predmet.OstaliListNazivFormatedOIB_1">
      <item>Marija Mišinec, OIB 14135684324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MARIJA MIŠINEC jednostavno društvo s ograničenom odgovornošću za frizerske usluge</izvorni_sadrzaj>
    <derivirana_varijabla naziv="DomainObject.Predmet.ProtustrankaIDrugi_1">MARIJA MIŠINEC jednostavno društvo s ograničenom odgovornošću za frizerske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MARIJA MIŠINEC jednostavno društvo s ograničenom odgovornošću za frizerske usluge, OIB 31990769159, Bosutska 6, 31000 Osijek</izvorni_sadrzaj>
    <derivirana_varijabla naziv="DomainObject.Predmet.ProtustrankaIDrugiAdressOIB_1">MARIJA MIŠINEC jednostavno društvo s ograničenom odgovornošću za frizerske usluge, OIB 31990769159, Bosutska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MARIJA MIŠINEC jednostavno društvo s ograničenom odgovornošću za frizerske usluge</item>
      <item>Marija Mišinec</item>
    </izvorni_sadrzaj>
    <derivirana_varijabla naziv="DomainObject.Predmet.SudioniciListNaziv_1">
      <item>FINA RC OSIJEK</item>
      <item>MARIJA MIŠINEC jednostavno društvo s ograničenom odgovornošću za frizerske usluge</item>
      <item>Marija Mišinec</item>
    </derivirana_varijabla>
  </DomainObject.Predmet.SudioniciListNaziv>
  <DomainObject.Predmet.SudioniciListAdressOIB>
    <izvorni_sadrzaj>
      <item>FINA RC OSIJEK, OIB 85821130368</item>
      <item>MARIJA MIŠINEC jednostavno društvo s ograničenom odgovornošću za frizerske usluge, OIB 31990769159, Bosutska 6,31000 Osijek</item>
      <item>Marija Mišinec, OIB 14135684324, Usorska 42,31000 Brijest</item>
    </izvorni_sadrzaj>
    <derivirana_varijabla naziv="DomainObject.Predmet.SudioniciListAdressOIB_1">
      <item>FINA RC OSIJEK, OIB 85821130368</item>
      <item>MARIJA MIŠINEC jednostavno društvo s ograničenom odgovornošću za frizerske usluge, OIB 31990769159, Bosutska 6,31000 Osijek</item>
      <item>Marija Mišinec, OIB 14135684324, Usorska 42,31000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31990769159</item>
      <item>, OIB 14135684324</item>
    </izvorni_sadrzaj>
    <derivirana_varijabla naziv="DomainObject.Predmet.SudioniciListNazivOIB_1">
      <item>, OIB 85821130368</item>
      <item>, OIB 31990769159</item>
      <item>, OIB 14135684324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4A9FB-4631-45F0-9F26-DF091746B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645</properties:Words>
  <properties:Characters>3366</properties:Characters>
  <properties:Lines>98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2017-09-27T07:31:00Z</dcterms:created>
  <dc:creator>Korisnik</dc:creator>
  <cp:lastModifiedBy>Snježana Markotić Jurić</cp:lastModifiedBy>
  <cp:lastPrinted>2017-09-27T07:24:00Z</cp:lastPrinted>
  <dcterms:modified xmlns:xsi="http://www.w3.org/2001/XMLSchema-instance" xsi:type="dcterms:W3CDTF">2017-09-27T09:24:00Z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