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1929" w14:paraId="1191929" w:rsidRDefault="003B6220" w:rsidP="00E9751C" w:rsidR="00E9751C" w:rsidRPr="00823571">
      <w:pPr>
        <w:pStyle w:val="Bezproreda"/>
        <w:ind w:firstLine="708" w:left="4956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Poslovni broj: 1 St-797/2017-13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 A P I S N I K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76A5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  16. veljače</w:t>
      </w:r>
      <w:r w:rsidR="00866253" w:rsidRPr="00823571">
        <w:rPr>
          <w:rFonts w:cs="Times New Roman" w:hAnsi="Times New Roman" w:ascii="Times New Roman"/>
          <w:sz w:val="24"/>
          <w:szCs w:val="24"/>
        </w:rPr>
        <w:t xml:space="preserve"> 2017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. godine sa Izvještajnog ročišta u stečajnom predmetu stečajnog dužnika </w:t>
      </w:r>
      <w:r>
        <w:rPr>
          <w:rFonts w:cs="Times New Roman" w:hAnsi="Times New Roman" w:ascii="Times New Roman"/>
          <w:sz w:val="24"/>
          <w:szCs w:val="24"/>
        </w:rPr>
        <w:t>DARTEKS d.o.o. za tekstilnu proizvodnju Daruvar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održanog kod Trgovačkog suda u Bjelovaru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586D6C" w:rsidP="00E9751C" w:rsidR="007076A5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Branka Pleskalt</w:t>
      </w:r>
      <w:r w:rsidR="00A9727F" w:rsidRPr="00823571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7076A5">
        <w:rPr>
          <w:rFonts w:cs="Times New Roman" w:hAnsi="Times New Roman" w:ascii="Times New Roman"/>
          <w:sz w:val="24"/>
          <w:szCs w:val="24"/>
        </w:rPr>
        <w:tab/>
        <w:t xml:space="preserve">Predlagatelj: Ivka Lončar i dr. </w:t>
      </w:r>
    </w:p>
    <w:p w:rsidRDefault="00040C08" w:rsidP="00E9751C" w:rsidR="00E9751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sudac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7076A5" w:rsidP="00E9751C" w:rsidR="007076A5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Dužnik: DARTEKS d.o.o. Daruvar</w:t>
      </w:r>
    </w:p>
    <w:p w:rsidRDefault="00866253" w:rsidP="00A9727F" w:rsidR="00866253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                                             </w:t>
      </w:r>
      <w:r w:rsidR="007076A5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823571">
        <w:rPr>
          <w:rFonts w:cs="Times New Roman" w:hAnsi="Times New Roman" w:ascii="Times New Roman"/>
          <w:sz w:val="24"/>
          <w:szCs w:val="24"/>
        </w:rPr>
        <w:t xml:space="preserve"> Radi: stečajnog postupka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Vesna Dragišić 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zapisničar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Sudac</w:t>
      </w:r>
      <w:r w:rsidR="00866253" w:rsidRPr="00823571">
        <w:rPr>
          <w:rFonts w:cs="Times New Roman" w:hAnsi="Times New Roman" w:ascii="Times New Roman"/>
          <w:sz w:val="24"/>
          <w:szCs w:val="24"/>
        </w:rPr>
        <w:t xml:space="preserve"> </w:t>
      </w:r>
      <w:r w:rsidR="00D26C27" w:rsidRPr="00823571">
        <w:rPr>
          <w:rFonts w:cs="Times New Roman" w:hAnsi="Times New Roman" w:ascii="Times New Roman"/>
          <w:sz w:val="24"/>
          <w:szCs w:val="24"/>
        </w:rPr>
        <w:t xml:space="preserve"> otvara današnje </w:t>
      </w:r>
      <w:r w:rsidR="009C5296">
        <w:rPr>
          <w:rFonts w:cs="Times New Roman" w:hAnsi="Times New Roman" w:ascii="Times New Roman"/>
          <w:sz w:val="24"/>
          <w:szCs w:val="24"/>
        </w:rPr>
        <w:t xml:space="preserve">Izvještajno </w:t>
      </w:r>
      <w:r w:rsidR="00DA2FA6">
        <w:rPr>
          <w:rFonts w:cs="Times New Roman" w:hAnsi="Times New Roman" w:ascii="Times New Roman"/>
          <w:sz w:val="24"/>
          <w:szCs w:val="24"/>
        </w:rPr>
        <w:t>ročište  u  10,00</w:t>
      </w:r>
      <w:r w:rsidRPr="00823571">
        <w:rPr>
          <w:rFonts w:cs="Times New Roman" w:hAnsi="Times New Roman" w:ascii="Times New Roman"/>
          <w:sz w:val="24"/>
          <w:szCs w:val="24"/>
        </w:rPr>
        <w:t xml:space="preserve"> sati, te objavljuje predmet raspravljanja.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 xml:space="preserve">Konstatira se da su pristupili: 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Za dužnika:  stečaj</w:t>
      </w:r>
      <w:r w:rsidR="00A9727F" w:rsidRPr="00823571">
        <w:rPr>
          <w:rFonts w:cs="Times New Roman" w:hAnsi="Times New Roman" w:ascii="Times New Roman"/>
          <w:sz w:val="24"/>
          <w:szCs w:val="24"/>
        </w:rPr>
        <w:t xml:space="preserve">ni upravitelj </w:t>
      </w:r>
      <w:r w:rsidR="007076A5">
        <w:rPr>
          <w:rFonts w:cs="Times New Roman" w:hAnsi="Times New Roman" w:ascii="Times New Roman"/>
          <w:sz w:val="24"/>
          <w:szCs w:val="24"/>
        </w:rPr>
        <w:t xml:space="preserve"> Darko Šket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Za vjerovnike prisutni su:</w:t>
      </w:r>
    </w:p>
    <w:p w:rsidRDefault="00E9751C" w:rsidP="00E9751C" w:rsidR="00E97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2D2" w:rsidP="001022D2" w:rsidR="001022D2">
      <w:pPr>
        <w:pStyle w:val="Bezproreda"/>
      </w:pPr>
      <w:r>
        <w:t xml:space="preserve">Za Republiku Hrvatsku Ana </w:t>
      </w:r>
      <w:proofErr w:type="spellStart"/>
      <w:r>
        <w:t>Bartonj</w:t>
      </w:r>
      <w:proofErr w:type="spellEnd"/>
      <w:r>
        <w:t xml:space="preserve"> </w:t>
      </w:r>
      <w:proofErr w:type="spellStart"/>
      <w:r>
        <w:t>Šabarić</w:t>
      </w:r>
      <w:proofErr w:type="spellEnd"/>
      <w:r>
        <w:t xml:space="preserve"> savjetnica na županijskom državnom odvjetništvu u Bjelovaru   ………………………………………………………………………………… br. glasova 315.781,18</w:t>
      </w:r>
    </w:p>
    <w:p w:rsidRDefault="001022D2" w:rsidP="001022D2" w:rsidR="001022D2">
      <w:pPr>
        <w:pStyle w:val="Bezproreda"/>
      </w:pPr>
    </w:p>
    <w:p w:rsidRDefault="001022D2" w:rsidP="001022D2" w:rsidR="001022D2">
      <w:pPr>
        <w:pStyle w:val="Bezproreda"/>
      </w:pPr>
      <w:r>
        <w:t xml:space="preserve">Za Inu industriju nafte d.d. Zagreb, pun. Ervina </w:t>
      </w:r>
      <w:proofErr w:type="spellStart"/>
      <w:r>
        <w:t>Karabegović</w:t>
      </w:r>
      <w:proofErr w:type="spellEnd"/>
      <w:r>
        <w:t xml:space="preserve"> odvjetnička vježbenica u Zagrebu ………………………………………………………………………………………………….. br. glasova       1.360,00</w:t>
      </w:r>
    </w:p>
    <w:p w:rsidRDefault="001022D2" w:rsidP="001022D2" w:rsidR="001022D2">
      <w:pPr>
        <w:pStyle w:val="Bezproreda"/>
      </w:pPr>
    </w:p>
    <w:p w:rsidRDefault="001022D2" w:rsidP="001022D2" w:rsidR="001022D2">
      <w:pPr>
        <w:pStyle w:val="Bezproreda"/>
      </w:pPr>
      <w:r>
        <w:t>Za Vesnu  d.o.o. tekstilna industrija po z.p. Hrvoju Čačić odvjetniku u Bjelovaru …………………………………………………………………………………………………… br. glasova  1.112.969,53</w:t>
      </w:r>
    </w:p>
    <w:p w:rsidRDefault="001022D2" w:rsidP="001022D2" w:rsidR="001022D2">
      <w:pPr>
        <w:pStyle w:val="Bezproreda"/>
      </w:pPr>
    </w:p>
    <w:p w:rsidRDefault="001022D2" w:rsidP="001022D2" w:rsidR="001022D2">
      <w:pPr>
        <w:pStyle w:val="Bezproreda"/>
      </w:pPr>
      <w:r>
        <w:t xml:space="preserve">Za </w:t>
      </w:r>
      <w:proofErr w:type="spellStart"/>
      <w:r>
        <w:t>Turković</w:t>
      </w:r>
      <w:proofErr w:type="spellEnd"/>
      <w:r>
        <w:t>, Lončar i Sv</w:t>
      </w:r>
      <w:r w:rsidR="000B180A">
        <w:t>rtan po pun. Valentini</w:t>
      </w:r>
      <w:r>
        <w:t xml:space="preserve"> Bilandžić odvjetnica u Daruvaru …………………………………………………………………………………………………… br. glasova       1.257,50    </w:t>
      </w:r>
    </w:p>
    <w:p w:rsidRDefault="001022D2" w:rsidP="001022D2" w:rsidR="001022D2">
      <w:pPr>
        <w:pStyle w:val="Bezproreda"/>
      </w:pPr>
    </w:p>
    <w:p w:rsidRDefault="001022D2" w:rsidP="001022D2" w:rsidR="001022D2">
      <w:pPr>
        <w:pStyle w:val="Bezproreda"/>
      </w:pPr>
      <w:r>
        <w:t xml:space="preserve">Sanja </w:t>
      </w:r>
      <w:proofErr w:type="spellStart"/>
      <w:r>
        <w:t>Holubek</w:t>
      </w:r>
      <w:proofErr w:type="spellEnd"/>
      <w:r>
        <w:t xml:space="preserve"> ……………………………………………………………………………br. glasova        27.054,60</w:t>
      </w:r>
    </w:p>
    <w:p w:rsidRDefault="001022D2" w:rsidP="001022D2" w:rsidR="001022D2">
      <w:pPr>
        <w:pStyle w:val="Bezproreda"/>
      </w:pPr>
      <w:r>
        <w:t xml:space="preserve">Snježana </w:t>
      </w:r>
      <w:proofErr w:type="spellStart"/>
      <w:r>
        <w:t>Pitanti</w:t>
      </w:r>
      <w:proofErr w:type="spellEnd"/>
      <w:r>
        <w:t xml:space="preserve"> ………………………………………………………………………… br. glasova    28.146,15</w:t>
      </w:r>
    </w:p>
    <w:p w:rsidRDefault="001022D2" w:rsidP="001022D2" w:rsidR="001022D2">
      <w:pPr>
        <w:pStyle w:val="Bezproreda"/>
      </w:pPr>
      <w:r>
        <w:t xml:space="preserve">Ankica </w:t>
      </w:r>
      <w:proofErr w:type="spellStart"/>
      <w:r>
        <w:t>Komuškić</w:t>
      </w:r>
      <w:proofErr w:type="spellEnd"/>
      <w:r>
        <w:t xml:space="preserve"> ……………………………………………………………………….   br. glasova    27.805,71</w:t>
      </w:r>
    </w:p>
    <w:p w:rsidRDefault="001022D2" w:rsidP="001022D2" w:rsidR="001022D2">
      <w:pPr>
        <w:pStyle w:val="Bezproreda"/>
      </w:pPr>
      <w:r>
        <w:t xml:space="preserve">Zvonko </w:t>
      </w:r>
      <w:proofErr w:type="spellStart"/>
      <w:r>
        <w:t>Klimeš</w:t>
      </w:r>
      <w:proofErr w:type="spellEnd"/>
      <w:r>
        <w:t xml:space="preserve"> …………………………………………………………………………..   br. glasova   25.940,55</w:t>
      </w:r>
    </w:p>
    <w:p w:rsidRDefault="001022D2" w:rsidP="001022D2" w:rsidR="001022D2">
      <w:pPr>
        <w:pStyle w:val="Bezproreda"/>
      </w:pPr>
      <w:r>
        <w:t>Žarković Ankica ………………………………………………………………………..   br. glasova    26.221,84</w:t>
      </w:r>
    </w:p>
    <w:p w:rsidRDefault="001022D2" w:rsidP="001022D2" w:rsidR="001022D2">
      <w:pPr>
        <w:pStyle w:val="Bezproreda"/>
      </w:pPr>
      <w:r>
        <w:t xml:space="preserve">Vesna </w:t>
      </w:r>
      <w:proofErr w:type="spellStart"/>
      <w:r>
        <w:t>Anđal</w:t>
      </w:r>
      <w:proofErr w:type="spellEnd"/>
      <w:r>
        <w:t xml:space="preserve"> …………………………………………………………………………….  br. glasova     22.395,53</w:t>
      </w:r>
    </w:p>
    <w:p w:rsidRDefault="001022D2" w:rsidP="001022D2" w:rsidR="001022D2">
      <w:pPr>
        <w:pStyle w:val="Bezproreda"/>
      </w:pPr>
      <w:r>
        <w:t xml:space="preserve">Štefica </w:t>
      </w:r>
      <w:proofErr w:type="spellStart"/>
      <w:r>
        <w:t>Nemec</w:t>
      </w:r>
      <w:proofErr w:type="spellEnd"/>
      <w:r>
        <w:t xml:space="preserve">  ………………………………………………………………………..   br. glasova     18.940,35</w:t>
      </w:r>
    </w:p>
    <w:p w:rsidRDefault="001022D2" w:rsidP="001022D2" w:rsidR="001022D2">
      <w:pPr>
        <w:pStyle w:val="Bezproreda"/>
      </w:pPr>
      <w:r>
        <w:t xml:space="preserve">Snježna </w:t>
      </w:r>
      <w:proofErr w:type="spellStart"/>
      <w:r>
        <w:t>Selihar</w:t>
      </w:r>
      <w:proofErr w:type="spellEnd"/>
      <w:r>
        <w:t xml:space="preserve"> …………………………………………………………………………   br. glasova     28.954,90</w:t>
      </w:r>
    </w:p>
    <w:p w:rsidRDefault="000B180A" w:rsidP="001022D2" w:rsidR="000B180A">
      <w:pPr>
        <w:pStyle w:val="Bezproreda"/>
      </w:pPr>
      <w:r>
        <w:lastRenderedPageBreak/>
        <w:t xml:space="preserve">Ukupni broj glasova ……………………………………………………………………………    </w:t>
      </w:r>
      <w:r w:rsidR="00170842">
        <w:t>1.636.822</w:t>
      </w:r>
    </w:p>
    <w:p w:rsidRDefault="001022D2" w:rsidP="001022D2" w:rsidR="001022D2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3C88" w:rsidP="00E9751C" w:rsidR="00CD3C8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47B70">
        <w:rPr>
          <w:rFonts w:cs="Times New Roman" w:hAnsi="Times New Roman" w:ascii="Times New Roman"/>
          <w:sz w:val="24"/>
          <w:szCs w:val="24"/>
        </w:rPr>
        <w:t>Nadalje konstatira da je prisutan Jugoslav Puran stečajni upravitelj na praksi.</w:t>
      </w:r>
    </w:p>
    <w:p w:rsidRDefault="00647B70" w:rsidP="00E9751C" w:rsidR="00647B70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9C5296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Sutkinja otvara Izvještajno ročište te predlaže slijedeći</w:t>
      </w: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751C" w:rsidP="00E9751C" w:rsidR="00E9751C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D n e v n i      r e d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1.Donošenje odluke o prihvaćanju izvješća stečajnog upravitelja,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3E56" w:rsidP="00E9751C" w:rsidR="0086625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</w:t>
      </w:r>
      <w:r w:rsidR="007076A5">
        <w:rPr>
          <w:rFonts w:cs="Times New Roman" w:hAnsi="Times New Roman" w:ascii="Times New Roman"/>
          <w:sz w:val="24"/>
          <w:szCs w:val="24"/>
        </w:rPr>
        <w:t xml:space="preserve">. Donošenje odluke o </w:t>
      </w:r>
      <w:r>
        <w:rPr>
          <w:rFonts w:cs="Times New Roman" w:hAnsi="Times New Roman" w:ascii="Times New Roman"/>
          <w:sz w:val="24"/>
          <w:szCs w:val="24"/>
        </w:rPr>
        <w:t>odobrenju do  sada poduzetih radnji</w:t>
      </w:r>
      <w:r w:rsidR="007076A5">
        <w:rPr>
          <w:rFonts w:cs="Times New Roman" w:hAnsi="Times New Roman" w:ascii="Times New Roman"/>
          <w:sz w:val="24"/>
          <w:szCs w:val="24"/>
        </w:rPr>
        <w:t xml:space="preserve"> stečajnog upravitelja,</w:t>
      </w:r>
    </w:p>
    <w:p w:rsidRDefault="007076A5" w:rsidP="00E9751C" w:rsidR="007076A5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3E56" w:rsidP="00586D6C" w:rsidR="00E9751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E9751C" w:rsidRPr="00823571">
        <w:rPr>
          <w:rFonts w:cs="Times New Roman" w:hAnsi="Times New Roman" w:ascii="Times New Roman"/>
          <w:sz w:val="24"/>
          <w:szCs w:val="24"/>
        </w:rPr>
        <w:t>. Donošenje odluka</w:t>
      </w:r>
      <w:r>
        <w:rPr>
          <w:rFonts w:cs="Times New Roman" w:hAnsi="Times New Roman" w:ascii="Times New Roman"/>
          <w:sz w:val="24"/>
          <w:szCs w:val="24"/>
        </w:rPr>
        <w:t xml:space="preserve"> o  nastav</w:t>
      </w:r>
      <w:r w:rsidR="007076A5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u</w:t>
      </w:r>
      <w:r w:rsidR="007076A5">
        <w:rPr>
          <w:rFonts w:cs="Times New Roman" w:hAnsi="Times New Roman" w:ascii="Times New Roman"/>
          <w:sz w:val="24"/>
          <w:szCs w:val="24"/>
        </w:rPr>
        <w:t xml:space="preserve"> poslovanja,</w:t>
      </w:r>
    </w:p>
    <w:p w:rsidRDefault="007076A5" w:rsidP="00586D6C" w:rsidR="007076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CA3E56" w:rsidP="00586D6C" w:rsidR="007076A5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7076A5">
        <w:rPr>
          <w:rFonts w:cs="Times New Roman" w:hAnsi="Times New Roman" w:ascii="Times New Roman"/>
          <w:sz w:val="24"/>
          <w:szCs w:val="24"/>
        </w:rPr>
        <w:t>. Donošenje odluke o odobravanju sklapanja Ugovora o zakupu poslovnog prostora,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3E56" w:rsidP="00E9751C" w:rsidR="007076A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5</w:t>
      </w:r>
      <w:r w:rsidR="007076A5">
        <w:rPr>
          <w:rFonts w:cs="Times New Roman" w:hAnsi="Times New Roman" w:ascii="Times New Roman"/>
          <w:sz w:val="24"/>
          <w:szCs w:val="24"/>
        </w:rPr>
        <w:t>. Donošenje odluke o unovčenju imovine stečajnog dužnika i to:</w:t>
      </w:r>
    </w:p>
    <w:p w:rsidRDefault="007076A5" w:rsidP="00E9751C" w:rsidR="007076A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76A5" w:rsidP="007076A5" w:rsidR="00E9751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da se nekretnina prodaje u stečajnom postupku uz odgovarajuću primjenu pravila ovršnog postupka, elektroničkom javnom dražbom koju će provesti FINA,</w:t>
      </w:r>
    </w:p>
    <w:p w:rsidRDefault="007076A5" w:rsidP="007076A5" w:rsidR="007076A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076A5" w:rsidP="007076A5" w:rsidR="007076A5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pokretnine prodaju objavom oglasa o prodaji prikupljanjem pisanih ponuda, početna cijena kod prvog oglasa biti će cijena koju će utvrditi ovlašteni sudski vještak, ali ne ispod 2/3 procijenjene vrijednosti. Ukoliko se imovine ne proda po toj vrijednosti u drugom pokušaju će se prod</w:t>
      </w:r>
      <w:r w:rsidR="00CA3E56">
        <w:rPr>
          <w:rFonts w:cs="Times New Roman" w:hAnsi="Times New Roman" w:ascii="Times New Roman"/>
          <w:sz w:val="24"/>
          <w:szCs w:val="24"/>
        </w:rPr>
        <w:t>avati po ½ procijenjene vrijedn</w:t>
      </w:r>
      <w:r>
        <w:rPr>
          <w:rFonts w:cs="Times New Roman" w:hAnsi="Times New Roman" w:ascii="Times New Roman"/>
          <w:sz w:val="24"/>
          <w:szCs w:val="24"/>
        </w:rPr>
        <w:t>o</w:t>
      </w:r>
      <w:r w:rsidR="00CA3E56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ti, a u trećem pokušaju po 1/3 procijenjene vrijednosti. Ako se imovina ne proda niti nakon trećeg pokušaja, može se prodati slobodnom pogodbom.</w:t>
      </w:r>
    </w:p>
    <w:p w:rsidRDefault="007076A5" w:rsidP="007076A5" w:rsidR="007076A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3E56" w:rsidP="007076A5" w:rsidR="007076A5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7076A5">
        <w:rPr>
          <w:rFonts w:cs="Times New Roman" w:hAnsi="Times New Roman" w:ascii="Times New Roman"/>
          <w:sz w:val="24"/>
          <w:szCs w:val="24"/>
        </w:rPr>
        <w:t>. Razno.-</w:t>
      </w:r>
    </w:p>
    <w:p w:rsidRDefault="007076A5" w:rsidP="00E9751C" w:rsidR="007076A5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A2FA6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nazočne vjerovnike</w:t>
      </w:r>
      <w:r w:rsidR="0046653E" w:rsidRPr="00823571">
        <w:rPr>
          <w:rFonts w:cs="Times New Roman" w:hAnsi="Times New Roman" w:ascii="Times New Roman"/>
          <w:sz w:val="24"/>
          <w:szCs w:val="24"/>
        </w:rPr>
        <w:t xml:space="preserve"> da se izjasne</w:t>
      </w:r>
      <w:r w:rsidR="00866253" w:rsidRPr="00823571">
        <w:rPr>
          <w:rFonts w:cs="Times New Roman" w:hAnsi="Times New Roman" w:ascii="Times New Roman"/>
          <w:sz w:val="24"/>
          <w:szCs w:val="24"/>
        </w:rPr>
        <w:t xml:space="preserve"> da li prihvaća</w:t>
      </w:r>
      <w:r>
        <w:rPr>
          <w:rFonts w:cs="Times New Roman" w:hAnsi="Times New Roman" w:ascii="Times New Roman"/>
          <w:sz w:val="24"/>
          <w:szCs w:val="24"/>
        </w:rPr>
        <w:t>ju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predloženi dnevni  red.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6253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Nazočni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vje</w:t>
      </w:r>
      <w:r w:rsidR="00CD3C88">
        <w:rPr>
          <w:rFonts w:cs="Times New Roman" w:hAnsi="Times New Roman" w:ascii="Times New Roman"/>
          <w:sz w:val="24"/>
          <w:szCs w:val="24"/>
        </w:rPr>
        <w:t>rovnici izjavljuju</w:t>
      </w:r>
      <w:r w:rsidRPr="00823571">
        <w:rPr>
          <w:rFonts w:cs="Times New Roman" w:hAnsi="Times New Roman" w:ascii="Times New Roman"/>
          <w:sz w:val="24"/>
          <w:szCs w:val="24"/>
        </w:rPr>
        <w:t xml:space="preserve"> da prihvaća</w:t>
      </w:r>
      <w:r w:rsidR="00CD3C88">
        <w:rPr>
          <w:rFonts w:cs="Times New Roman" w:hAnsi="Times New Roman" w:ascii="Times New Roman"/>
          <w:sz w:val="24"/>
          <w:szCs w:val="24"/>
        </w:rPr>
        <w:t>ju</w:t>
      </w:r>
      <w:r w:rsidRPr="00823571">
        <w:rPr>
          <w:rFonts w:cs="Times New Roman" w:hAnsi="Times New Roman" w:ascii="Times New Roman"/>
          <w:sz w:val="24"/>
          <w:szCs w:val="24"/>
        </w:rPr>
        <w:t xml:space="preserve"> predloženi dnevni red.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Prelazi se na prvu točku dnevnog reda.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727F" w:rsidP="00A300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Sutkinja poziva stečajnog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upravitelja da ukratko izloži svoje pis</w:t>
      </w:r>
      <w:r w:rsidRPr="00823571">
        <w:rPr>
          <w:rFonts w:cs="Times New Roman" w:hAnsi="Times New Roman" w:ascii="Times New Roman"/>
          <w:sz w:val="24"/>
          <w:szCs w:val="24"/>
        </w:rPr>
        <w:t>meno izvješ</w:t>
      </w:r>
      <w:r w:rsidR="00A3006C">
        <w:rPr>
          <w:rFonts w:cs="Times New Roman" w:hAnsi="Times New Roman" w:ascii="Times New Roman"/>
          <w:sz w:val="24"/>
          <w:szCs w:val="24"/>
        </w:rPr>
        <w:t>će predano na spis 1. veljače 2018. godine i objavljeno na e-oglasnoj ploči Trgovačkog suda u Bjelovaru dana 1. veljače 2018. godine.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976BAF" w:rsidR="00976BAF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Nakon izlaganja steč</w:t>
      </w:r>
      <w:r w:rsidR="00A9727F" w:rsidRPr="00823571">
        <w:rPr>
          <w:rFonts w:cs="Times New Roman" w:hAnsi="Times New Roman" w:ascii="Times New Roman"/>
          <w:sz w:val="24"/>
          <w:szCs w:val="24"/>
        </w:rPr>
        <w:t>ajnog</w:t>
      </w:r>
      <w:r w:rsidR="00CD3C88">
        <w:rPr>
          <w:rFonts w:cs="Times New Roman" w:hAnsi="Times New Roman" w:ascii="Times New Roman"/>
          <w:sz w:val="24"/>
          <w:szCs w:val="24"/>
        </w:rPr>
        <w:t xml:space="preserve"> upravitelja nazočni vjerovnici izjavljuju</w:t>
      </w:r>
      <w:r w:rsidR="00147920" w:rsidRPr="00823571">
        <w:rPr>
          <w:rFonts w:cs="Times New Roman" w:hAnsi="Times New Roman" w:ascii="Times New Roman"/>
          <w:sz w:val="24"/>
          <w:szCs w:val="24"/>
        </w:rPr>
        <w:t xml:space="preserve"> da nema</w:t>
      </w:r>
      <w:r w:rsidR="00CD3C88">
        <w:rPr>
          <w:rFonts w:cs="Times New Roman" w:hAnsi="Times New Roman" w:ascii="Times New Roman"/>
          <w:sz w:val="24"/>
          <w:szCs w:val="24"/>
        </w:rPr>
        <w:t>ju</w:t>
      </w:r>
      <w:r w:rsidRPr="00823571">
        <w:rPr>
          <w:rFonts w:cs="Times New Roman" w:hAnsi="Times New Roman" w:ascii="Times New Roman"/>
          <w:sz w:val="24"/>
          <w:szCs w:val="24"/>
        </w:rPr>
        <w:t xml:space="preserve"> nika</w:t>
      </w:r>
      <w:r w:rsidR="00A9727F" w:rsidRPr="00823571">
        <w:rPr>
          <w:rFonts w:cs="Times New Roman" w:hAnsi="Times New Roman" w:ascii="Times New Roman"/>
          <w:sz w:val="24"/>
          <w:szCs w:val="24"/>
        </w:rPr>
        <w:t>kvih primjedbi na izvješće stečajnog</w:t>
      </w:r>
      <w:r w:rsidRPr="00823571">
        <w:rPr>
          <w:rFonts w:cs="Times New Roman" w:hAnsi="Times New Roman" w:ascii="Times New Roman"/>
          <w:sz w:val="24"/>
          <w:szCs w:val="24"/>
        </w:rPr>
        <w:t xml:space="preserve"> upravitelja.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751C" w:rsidP="00DA2FA6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Prelazi se na drugu točku dnevnog reda.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BAF" w:rsidP="00E9751C" w:rsidR="00E9751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izjašnjenja nazočnih vjerovnika sutkinja konstatira da su vjerovnici jednoglasno donijeli slijedeću</w:t>
      </w:r>
    </w:p>
    <w:p w:rsidRDefault="00976BAF" w:rsidP="00E9751C" w:rsidR="00976B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BAF" w:rsidP="00976BAF" w:rsidR="00976B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976BAF" w:rsidP="00976BAF" w:rsidR="00976B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6BAF" w:rsidP="00976BAF" w:rsidR="00B4350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Prihvaćaju se sve do sada poduzete radnje od strane stečajnog upravitelja od dana otvaranja stečajnog postupka do dana ročišta.</w:t>
      </w:r>
    </w:p>
    <w:p w:rsidRDefault="00B43504" w:rsidP="00E9751C" w:rsidR="00B43504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2918" w:rsidP="00586D6C" w:rsidR="00E9751C" w:rsidRPr="0082357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23571">
        <w:rPr>
          <w:rFonts w:cs="Times New Roman" w:hAnsi="Times New Roman" w:ascii="Times New Roman"/>
          <w:sz w:val="24"/>
          <w:szCs w:val="24"/>
        </w:rPr>
        <w:t>Prelazi se na treću</w:t>
      </w:r>
      <w:r w:rsidR="00E9751C" w:rsidRPr="00823571">
        <w:rPr>
          <w:rFonts w:cs="Times New Roman" w:hAnsi="Times New Roman" w:ascii="Times New Roman"/>
          <w:sz w:val="24"/>
          <w:szCs w:val="24"/>
        </w:rPr>
        <w:t xml:space="preserve"> točku dnevnog reda.</w:t>
      </w:r>
    </w:p>
    <w:p w:rsidRDefault="00E9751C" w:rsidP="00E9751C" w:rsidR="00E9751C" w:rsidRPr="0082357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A2FA6" w:rsidP="00A3006C" w:rsidR="00DA2F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76BAF">
        <w:rPr>
          <w:rFonts w:cs="Times New Roman" w:hAnsi="Times New Roman" w:ascii="Times New Roman"/>
          <w:sz w:val="24"/>
          <w:szCs w:val="24"/>
        </w:rPr>
        <w:t>Nakon izjašnjenja nazočnih vjerovnika sutkinja konstatira da je skupština vjerovnika jednoglasno donijela slijedeću</w:t>
      </w:r>
    </w:p>
    <w:p w:rsidRDefault="00976BAF" w:rsidP="00A3006C" w:rsidR="00976B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BAF" w:rsidP="00976BAF" w:rsidR="00976B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976BAF" w:rsidP="00976BAF" w:rsidR="00976BA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6BAF" w:rsidP="00976BAF" w:rsidR="00976BA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stečajnom dužniku neće se nastaviti djelatnost.</w:t>
      </w:r>
    </w:p>
    <w:p w:rsidRDefault="00976BAF" w:rsidP="00976BAF" w:rsidR="00976BA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976BAF" w:rsidP="00040C08" w:rsidR="00DA2F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četvrtu točku dnevnog reda.</w:t>
      </w:r>
    </w:p>
    <w:p w:rsidRDefault="00976BAF" w:rsidP="00040C08" w:rsidR="00976BA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BAF" w:rsidP="00040C08" w:rsidR="00976BA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A2F9A">
        <w:rPr>
          <w:rFonts w:cs="Times New Roman" w:hAnsi="Times New Roman" w:ascii="Times New Roman"/>
          <w:sz w:val="24"/>
          <w:szCs w:val="24"/>
        </w:rPr>
        <w:t xml:space="preserve">Stečajni upravitelj upoznaje nazočne da je kod otvaranja </w:t>
      </w:r>
      <w:proofErr w:type="spellStart"/>
      <w:r w:rsidR="001A2F9A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1A2F9A">
        <w:rPr>
          <w:rFonts w:cs="Times New Roman" w:hAnsi="Times New Roman" w:ascii="Times New Roman"/>
          <w:sz w:val="24"/>
          <w:szCs w:val="24"/>
        </w:rPr>
        <w:t xml:space="preserve">. postupka zatekao Ugovor o najmu poslovnog prostora koji je bio sklopljen između stečajnog </w:t>
      </w:r>
      <w:r w:rsidR="000A5B5E">
        <w:rPr>
          <w:rFonts w:cs="Times New Roman" w:hAnsi="Times New Roman" w:ascii="Times New Roman"/>
          <w:sz w:val="24"/>
          <w:szCs w:val="24"/>
        </w:rPr>
        <w:t xml:space="preserve">dužnika i tvrtke Vesna tekstilna industrija </w:t>
      </w:r>
      <w:r w:rsidR="001A2F9A">
        <w:rPr>
          <w:rFonts w:cs="Times New Roman" w:hAnsi="Times New Roman" w:ascii="Times New Roman"/>
          <w:sz w:val="24"/>
          <w:szCs w:val="24"/>
        </w:rPr>
        <w:t xml:space="preserve"> d.o.o. koji ugovor nije raskinuo već je isti promijenjen u dijelu visine ugovorene najamnine te plaćanja svih režijskih troškova i svih ostalih troškova vezanih za taj prostor.</w:t>
      </w:r>
    </w:p>
    <w:p w:rsidRDefault="001A2F9A" w:rsidP="00040C08" w:rsidR="001A2F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2F9A" w:rsidP="00DA4E79" w:rsidR="001A2F9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izjašnjenja nazočnih vjerovnika sutkinja konstatira da su vjer</w:t>
      </w:r>
      <w:r w:rsidR="000A5B5E">
        <w:rPr>
          <w:rFonts w:cs="Times New Roman" w:hAnsi="Times New Roman" w:ascii="Times New Roman"/>
          <w:sz w:val="24"/>
          <w:szCs w:val="24"/>
        </w:rPr>
        <w:t>ovnic</w:t>
      </w:r>
      <w:r>
        <w:rPr>
          <w:rFonts w:cs="Times New Roman" w:hAnsi="Times New Roman" w:ascii="Times New Roman"/>
          <w:sz w:val="24"/>
          <w:szCs w:val="24"/>
        </w:rPr>
        <w:t>i jednoglasno donijeli slijedeću</w:t>
      </w:r>
    </w:p>
    <w:p w:rsidRDefault="001A2F9A" w:rsidP="00040C08" w:rsidR="001A2F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2F9A" w:rsidP="001A2F9A" w:rsidR="001A2F9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u</w:t>
      </w:r>
    </w:p>
    <w:p w:rsidRDefault="001A2F9A" w:rsidP="00040C08" w:rsidR="001A2F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2F9A" w:rsidP="000A5B5E" w:rsidR="001A2F9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Odobrava se Ugovor o zakupu poslovnog prostora kako je promijen</w:t>
      </w:r>
      <w:r w:rsidR="000A5B5E">
        <w:rPr>
          <w:rFonts w:cs="Times New Roman" w:hAnsi="Times New Roman" w:ascii="Times New Roman"/>
          <w:sz w:val="24"/>
          <w:szCs w:val="24"/>
        </w:rPr>
        <w:t>jen nakon otvaranja stečajnog p</w:t>
      </w:r>
      <w:r>
        <w:rPr>
          <w:rFonts w:cs="Times New Roman" w:hAnsi="Times New Roman" w:ascii="Times New Roman"/>
          <w:sz w:val="24"/>
          <w:szCs w:val="24"/>
        </w:rPr>
        <w:t>o</w:t>
      </w:r>
      <w:r w:rsidR="000A5B5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</w:t>
      </w:r>
      <w:r w:rsidR="00DA4E79">
        <w:rPr>
          <w:rFonts w:cs="Times New Roman" w:hAnsi="Times New Roman" w:ascii="Times New Roman"/>
          <w:sz w:val="24"/>
          <w:szCs w:val="24"/>
        </w:rPr>
        <w:t>upka a koji U</w:t>
      </w:r>
      <w:r w:rsidR="000A5B5E">
        <w:rPr>
          <w:rFonts w:cs="Times New Roman" w:hAnsi="Times New Roman" w:ascii="Times New Roman"/>
          <w:sz w:val="24"/>
          <w:szCs w:val="24"/>
        </w:rPr>
        <w:t xml:space="preserve">govor je sklopljen </w:t>
      </w:r>
      <w:r>
        <w:rPr>
          <w:rFonts w:cs="Times New Roman" w:hAnsi="Times New Roman" w:ascii="Times New Roman"/>
          <w:sz w:val="24"/>
          <w:szCs w:val="24"/>
        </w:rPr>
        <w:t xml:space="preserve">između stečajnog </w:t>
      </w:r>
      <w:r w:rsidR="000A5B5E">
        <w:rPr>
          <w:rFonts w:cs="Times New Roman" w:hAnsi="Times New Roman" w:ascii="Times New Roman"/>
          <w:sz w:val="24"/>
          <w:szCs w:val="24"/>
        </w:rPr>
        <w:t xml:space="preserve">dužnika i tvrtke Vesna tekstilna industrija </w:t>
      </w:r>
      <w:r>
        <w:rPr>
          <w:rFonts w:cs="Times New Roman" w:hAnsi="Times New Roman" w:ascii="Times New Roman"/>
          <w:sz w:val="24"/>
          <w:szCs w:val="24"/>
        </w:rPr>
        <w:t xml:space="preserve"> d.o.o. Daruvar.</w:t>
      </w:r>
    </w:p>
    <w:p w:rsidRDefault="001A2F9A" w:rsidP="00040C08" w:rsidR="001A2F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2F9A" w:rsidP="00040C08" w:rsidR="001A2F9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A2FA6" w:rsidP="00A3006C" w:rsidR="00DA2F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0A5B5E">
        <w:rPr>
          <w:rFonts w:cs="Times New Roman" w:hAnsi="Times New Roman" w:ascii="Times New Roman"/>
          <w:sz w:val="24"/>
          <w:szCs w:val="24"/>
        </w:rPr>
        <w:t>Prelazi se na petu točku dnevnog reda.</w:t>
      </w:r>
    </w:p>
    <w:p w:rsidRDefault="000A5B5E" w:rsidP="00A3006C" w:rsidR="000A5B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A5B5E" w:rsidP="00A3006C" w:rsidR="000A5B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82C15">
        <w:rPr>
          <w:rFonts w:cs="Times New Roman" w:hAnsi="Times New Roman" w:ascii="Times New Roman"/>
          <w:sz w:val="24"/>
          <w:szCs w:val="24"/>
        </w:rPr>
        <w:t xml:space="preserve">Stečajni upravitelj izlaže svoj prijedlog iznesen u pismenom izvješću radi unovčenja imovine </w:t>
      </w:r>
      <w:proofErr w:type="spellStart"/>
      <w:r w:rsidR="00C82C15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="00C82C15">
        <w:rPr>
          <w:rFonts w:cs="Times New Roman" w:hAnsi="Times New Roman" w:ascii="Times New Roman"/>
          <w:sz w:val="24"/>
          <w:szCs w:val="24"/>
        </w:rPr>
        <w:t>. dužnika  te nakon njegovog izlaganja i izjašnjenja nazočnih vjerovnika sutkinja konstatira da su vjerovnici jednoglasno donijeli slijedeće</w:t>
      </w:r>
    </w:p>
    <w:p w:rsidRDefault="00C82C15" w:rsidP="00A3006C" w:rsidR="00C8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2C15" w:rsidP="00C82C15" w:rsidR="00C82C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d l u k e</w:t>
      </w:r>
    </w:p>
    <w:p w:rsidRDefault="00C82C15" w:rsidP="00C82C15" w:rsidR="00C82C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2C15" w:rsidP="00C82C15" w:rsidR="00C82C15" w:rsidRPr="0082357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3430" w:rsidP="00793430" w:rsidR="00793430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 se nekretnina prodaje u stečajnom postupku uz odgovarajuću primjenu pravila ovršnog postupka, elektroničkom javnom dražbom koju će provesti FINA,</w:t>
      </w:r>
      <w:r w:rsidR="002016A2">
        <w:rPr>
          <w:rFonts w:cs="Times New Roman" w:hAnsi="Times New Roman" w:ascii="Times New Roman"/>
          <w:sz w:val="24"/>
          <w:szCs w:val="24"/>
        </w:rPr>
        <w:t xml:space="preserve"> time da kao utvrđena vrijednost bude iznos vrijednosti nekretnine kako je procijenjen po sudskom vještaku u procjeni od 10. mjeseca 2017. godine a koju procjenu je izvršio stalni sudski vještak za graditeljstvo i procjenu nekretnina Željko Petrović dipl. ing. građevine.</w:t>
      </w:r>
    </w:p>
    <w:p w:rsidRDefault="00793430" w:rsidP="00793430" w:rsidR="0079343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93430" w:rsidP="00793430" w:rsidR="00793430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 se pokretnine prodaju objavom oglasa o prodaji prikupljanjem pisanih ponuda, početna cijena kod prvog oglasa biti će cijena koju će utvrditi ovlašteni sudski vještak, ali ne ispod 2/3 procijenjene vrijednosti. Ukoliko se imovine ne proda po toj vrijednosti u drugom pokušaju će se prodavati po ½ procijenjene vrijednosti, a </w:t>
      </w:r>
      <w:r>
        <w:rPr>
          <w:rFonts w:cs="Times New Roman" w:hAnsi="Times New Roman" w:ascii="Times New Roman"/>
          <w:sz w:val="24"/>
          <w:szCs w:val="24"/>
        </w:rPr>
        <w:lastRenderedPageBreak/>
        <w:t>u trećem pokušaju po 1/3 procijenjene vrijednosti. Ako se imovina ne proda niti nakon trećeg pokušaja, može se prodati slobodnom pogodbom.</w:t>
      </w:r>
    </w:p>
    <w:p w:rsidRDefault="00793430" w:rsidP="00793430" w:rsidR="007934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5E22" w:rsidP="000D5E22" w:rsidR="00577ECC" w:rsidRPr="000D5E22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stečajni upravitelj da odmah pristupi  naplati potraživanja koje stečajni dužnik ima prema tvrtki Vesna tekstilna industrija d.o.o. Daruvar.</w:t>
      </w:r>
    </w:p>
    <w:p w:rsidRDefault="00AC5376" w:rsidP="000D5E22" w:rsidR="000D5E22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upoznaje nazočne vjerovnike da je njihovo pravo da na skupštini vjerovnika predlože imenovanje Odbora vjerovnika odnosno da se izjasne da ne žele osnovati odbor vjerovnika.</w:t>
      </w:r>
    </w:p>
    <w:p w:rsidRDefault="00AC5376" w:rsidP="000D5E22" w:rsidR="00AC5376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izjašnjenja nazočnih vjerovnika konstatira da su vjerovnici jednoglasno donijeli odluku da ne žele imenovati odbor vjerovnika u ovom stečajnom postupku.</w:t>
      </w:r>
    </w:p>
    <w:p w:rsidRDefault="00AC5376" w:rsidP="00AC5376" w:rsidR="00AC5376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 konstatira da nema daljnjih pitanja ni prijedloga te zaključuje današnju skupštinu.</w:t>
      </w:r>
    </w:p>
    <w:p w:rsidRDefault="00AC5376" w:rsidP="000D5E22" w:rsidR="00AC5376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Dovršeno u 10,20 sati. </w:t>
      </w:r>
    </w:p>
    <w:p w:rsidRDefault="00AC5376" w:rsidP="000D5E22" w:rsidR="00AC5376">
      <w:pPr>
        <w:ind w:left="708"/>
        <w:rPr>
          <w:rFonts w:cs="Times New Roman" w:hAnsi="Times New Roman" w:ascii="Times New Roman"/>
          <w:sz w:val="24"/>
          <w:szCs w:val="24"/>
        </w:rPr>
      </w:pPr>
    </w:p>
    <w:p w:rsidRDefault="00AC5376" w:rsidP="000D5E22" w:rsidR="00AC5376" w:rsidRPr="00823571">
      <w:pPr>
        <w:ind w:left="708"/>
        <w:rPr>
          <w:rFonts w:cs="Times New Roman" w:hAnsi="Times New Roman" w:ascii="Times New Roman"/>
          <w:sz w:val="24"/>
          <w:szCs w:val="24"/>
        </w:rPr>
      </w:pPr>
    </w:p>
    <w:sectPr w:rsidR="00AC5376" w:rsidRPr="008235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561588"/>
    <w:multiLevelType w:val="hybridMultilevel"/>
    <w:tmpl w:val="8A58C2AA"/>
    <w:lvl w:tplc="602281E4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5945D2"/>
    <w:multiLevelType w:val="hybridMultilevel"/>
    <w:tmpl w:val="C85627B2"/>
    <w:lvl w:tplc="A8707570" w:ilvl="0">
      <w:start w:val="6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751C"/>
    <w:rsid w:val="00040C08"/>
    <w:rsid w:val="00053CF3"/>
    <w:rsid w:val="000811FE"/>
    <w:rsid w:val="000A5B5E"/>
    <w:rsid w:val="000B180A"/>
    <w:rsid w:val="000D5E22"/>
    <w:rsid w:val="001022D2"/>
    <w:rsid w:val="00147920"/>
    <w:rsid w:val="00170842"/>
    <w:rsid w:val="001A2F9A"/>
    <w:rsid w:val="001D33F3"/>
    <w:rsid w:val="002016A2"/>
    <w:rsid w:val="003B6220"/>
    <w:rsid w:val="0046653E"/>
    <w:rsid w:val="00577ECC"/>
    <w:rsid w:val="00586D6C"/>
    <w:rsid w:val="00647B70"/>
    <w:rsid w:val="007076A5"/>
    <w:rsid w:val="00793430"/>
    <w:rsid w:val="00823571"/>
    <w:rsid w:val="00866253"/>
    <w:rsid w:val="008B71CE"/>
    <w:rsid w:val="009678C0"/>
    <w:rsid w:val="00976BAF"/>
    <w:rsid w:val="009B2918"/>
    <w:rsid w:val="009C5296"/>
    <w:rsid w:val="00A3006C"/>
    <w:rsid w:val="00A5697A"/>
    <w:rsid w:val="00A9668D"/>
    <w:rsid w:val="00A9727F"/>
    <w:rsid w:val="00AC5376"/>
    <w:rsid w:val="00AF601B"/>
    <w:rsid w:val="00B43504"/>
    <w:rsid w:val="00BC582E"/>
    <w:rsid w:val="00C82C15"/>
    <w:rsid w:val="00CA3E56"/>
    <w:rsid w:val="00CD3C88"/>
    <w:rsid w:val="00D26C27"/>
    <w:rsid w:val="00DA2FA6"/>
    <w:rsid w:val="00DA4E79"/>
    <w:rsid w:val="00E9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751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D5E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0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01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0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0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751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D5E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6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0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01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0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0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93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16. veljače 2018.</izvorni_sadrzaj>
    <derivirana_varijabla naziv="DomainObject.StvarniPocetakDatum_1">16. veljače 2018.</derivirana_varijabla>
  </DomainObject.StvarniPocetakDatum>
  <DomainObject.StvarniZavrsetakDatum>
    <izvorni_sadrzaj>16. veljače 2018.</izvorni_sadrzaj>
    <derivirana_varijabla naziv="DomainObject.StvarniZavrsetakDatum_1">16. veljače 2018.</derivirana_varijabla>
  </DomainObject.StvarniZavrsetakDatum>
  <DomainObject.PlaniraniZavrsetakDatum>
    <izvorni_sadrzaj>16. veljače 2018.</izvorni_sadrzaj>
    <derivirana_varijabla naziv="DomainObject.PlaniraniZavrsetakDatum_1">16. veljače 2018.</derivirana_varijabla>
  </DomainObject.PlaniraniZavrsetakDatum>
  <DomainObject.PlaniraniPocetakDatum>
    <izvorni_sadrzaj>16. veljače 2018.</izvorni_sadrzaj>
    <derivirana_varijabla naziv="DomainObject.PlaniraniPocetakDatum_1">16. veljače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veljače 2018.</izvorni_sadrzaj>
    <derivirana_varijabla naziv="DomainObject.Zapisnik.DatumKreiranja_1">16.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St-797/2017-13</izvorni_sadrzaj>
    <derivirana_varijabla naziv="DomainObject.Zapisnik.Oznaka_1">St-797/2017-13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St-797/2017-13</izvorni_sadrzaj>
    <derivirana_varijabla naziv="DomainObject.PoslovniBrojDokumenta_1">St-797/2017-13</derivirana_varijabla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izvorni_sadrzaj>
    <derivirana_varijabla naziv="DomainObject.Predmet.SudioniciListNazivOIB_1"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CEB5C-6979-4D4F-9511-5268FC585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889</properties:Words>
  <properties:Characters>5558</properties:Characters>
  <properties:Lines>165</properties:Lines>
  <properties:Paragraphs>67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2018-02-15T11:35:00Z</dcterms:created>
  <dc:creator>Vesna Dragišić</dc:creator>
  <cp:lastModifiedBy>Vesna Dragišić</cp:lastModifiedBy>
  <dcterms:modified xmlns:xsi="http://www.w3.org/2001/XMLSchema-instance" xsi:type="dcterms:W3CDTF">2018-02-16T09:43:00Z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St-797/2017-13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