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eedc" w14:paraId="cf8eedc" w:rsidRDefault="00A35B24" w:rsidP="00024905" w:rsidR="000921B3" w:rsidRPr="00551A54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551A54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551A54">
          <w:rPr>
            <w:sz w:val="22"/>
            <w:szCs w:val="22"/>
          </w:rPr>
          <w:t xml:space="preserve">7 </w:t>
        </w:r>
        <w:r w:rsidR="00BA0338" w:rsidRPr="00551A54">
          <w:rPr>
            <w:sz w:val="22"/>
            <w:szCs w:val="22"/>
          </w:rPr>
          <w:t>St</w:t>
        </w:r>
      </w:smartTag>
      <w:r w:rsidR="00BA0338" w:rsidRPr="00551A54">
        <w:rPr>
          <w:sz w:val="22"/>
          <w:szCs w:val="22"/>
        </w:rPr>
        <w:t>.</w:t>
      </w:r>
      <w:r w:rsidR="00195EC5" w:rsidRPr="00551A54">
        <w:rPr>
          <w:sz w:val="22"/>
          <w:szCs w:val="22"/>
        </w:rPr>
        <w:t xml:space="preserve"> </w:t>
      </w:r>
      <w:r w:rsidR="009901AA" w:rsidRPr="00551A54">
        <w:rPr>
          <w:sz w:val="22"/>
          <w:szCs w:val="22"/>
        </w:rPr>
        <w:t>800/16</w:t>
      </w:r>
    </w:p>
    <w:p w:rsidRDefault="00EF3B37" w:rsidR="002E6DA4" w:rsidRPr="00551A54">
      <w:pPr>
        <w:ind w:firstLine="708" w:left="708"/>
        <w:rPr>
          <w:color w:val="000000"/>
          <w:sz w:val="22"/>
          <w:szCs w:val="22"/>
        </w:rPr>
      </w:pPr>
      <w:r w:rsidRPr="00551A54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551A54">
      <w:pPr>
        <w:rPr>
          <w:b/>
          <w:sz w:val="22"/>
          <w:szCs w:val="22"/>
        </w:rPr>
      </w:pPr>
      <w:r w:rsidRPr="00551A54">
        <w:rPr>
          <w:color w:val="000000"/>
          <w:sz w:val="22"/>
          <w:szCs w:val="22"/>
        </w:rPr>
        <w:t xml:space="preserve">        </w:t>
      </w:r>
      <w:r w:rsidRPr="00551A54">
        <w:rPr>
          <w:b/>
          <w:sz w:val="22"/>
          <w:szCs w:val="22"/>
        </w:rPr>
        <w:t>REPUBLIKA HRVATSKA</w:t>
      </w:r>
    </w:p>
    <w:p w:rsidRDefault="002E6DA4" w:rsidR="002E6DA4" w:rsidRPr="00551A54">
      <w:pPr>
        <w:rPr>
          <w:b/>
          <w:sz w:val="22"/>
          <w:szCs w:val="22"/>
        </w:rPr>
      </w:pPr>
      <w:r w:rsidRPr="00551A54">
        <w:rPr>
          <w:b/>
          <w:sz w:val="22"/>
          <w:szCs w:val="22"/>
        </w:rPr>
        <w:t xml:space="preserve">     TRGOVAČKI SUD U SPLITU</w:t>
      </w:r>
    </w:p>
    <w:p w:rsidRDefault="002E6DA4" w:rsidP="0001336A" w:rsidR="00A77688" w:rsidRPr="00551A54">
      <w:pPr>
        <w:rPr>
          <w:b/>
          <w:sz w:val="22"/>
          <w:szCs w:val="22"/>
        </w:rPr>
      </w:pPr>
      <w:r w:rsidRPr="00551A54">
        <w:rPr>
          <w:b/>
          <w:sz w:val="22"/>
          <w:szCs w:val="22"/>
        </w:rPr>
        <w:t xml:space="preserve">    </w:t>
      </w:r>
      <w:r w:rsidR="006430C1" w:rsidRPr="00551A54">
        <w:rPr>
          <w:b/>
          <w:sz w:val="22"/>
          <w:szCs w:val="22"/>
        </w:rPr>
        <w:t xml:space="preserve">          Sukoišanska 6, Split</w:t>
      </w:r>
    </w:p>
    <w:p w:rsidRDefault="00D238C6" w:rsidP="0001336A" w:rsidR="00D238C6" w:rsidRPr="00551A54">
      <w:pPr>
        <w:rPr>
          <w:b/>
          <w:sz w:val="22"/>
          <w:szCs w:val="22"/>
        </w:rPr>
      </w:pPr>
    </w:p>
    <w:p w:rsidRDefault="007046C9" w:rsidP="0001336A" w:rsidR="007046C9" w:rsidRPr="00551A54">
      <w:pPr>
        <w:rPr>
          <w:b/>
          <w:sz w:val="22"/>
          <w:szCs w:val="22"/>
        </w:rPr>
      </w:pPr>
    </w:p>
    <w:p w:rsidRDefault="00F71A36" w:rsidP="0001336A" w:rsidR="00F71A36" w:rsidRPr="00551A54">
      <w:pPr>
        <w:rPr>
          <w:b/>
          <w:sz w:val="22"/>
          <w:szCs w:val="22"/>
        </w:rPr>
      </w:pPr>
    </w:p>
    <w:p w:rsidRDefault="006A2142" w:rsidP="00294DF4" w:rsidR="00D823B8" w:rsidRPr="00551A54">
      <w:pPr>
        <w:ind w:right="-2"/>
        <w:jc w:val="center"/>
        <w:rPr>
          <w:b/>
          <w:sz w:val="22"/>
          <w:szCs w:val="22"/>
        </w:rPr>
      </w:pPr>
      <w:r w:rsidRPr="00551A54">
        <w:rPr>
          <w:b/>
          <w:sz w:val="22"/>
          <w:szCs w:val="22"/>
        </w:rPr>
        <w:t>R E P U B L I K A  H R V A T S  K A</w:t>
      </w:r>
    </w:p>
    <w:p w:rsidRDefault="00BA0338" w:rsidP="00750C46" w:rsidR="007046C9" w:rsidRPr="00551A54">
      <w:pPr>
        <w:pStyle w:val="Naslov2"/>
        <w:ind w:right="-2"/>
        <w:rPr>
          <w:sz w:val="22"/>
          <w:szCs w:val="22"/>
        </w:rPr>
      </w:pPr>
      <w:r w:rsidRPr="00551A54">
        <w:rPr>
          <w:sz w:val="22"/>
          <w:szCs w:val="22"/>
        </w:rPr>
        <w:t>R J E Š E N J E</w:t>
      </w:r>
    </w:p>
    <w:p w:rsidRDefault="00BA0338" w:rsidP="0001336A" w:rsidR="00BA0338" w:rsidRPr="00551A54">
      <w:pPr>
        <w:ind w:right="-2"/>
        <w:rPr>
          <w:b/>
          <w:sz w:val="22"/>
          <w:szCs w:val="22"/>
        </w:rPr>
      </w:pPr>
    </w:p>
    <w:p w:rsidRDefault="00F71A36" w:rsidP="0001336A" w:rsidR="00F71A36" w:rsidRPr="00551A54">
      <w:pPr>
        <w:ind w:right="-2"/>
        <w:rPr>
          <w:b/>
          <w:sz w:val="22"/>
          <w:szCs w:val="22"/>
        </w:rPr>
      </w:pPr>
    </w:p>
    <w:p w:rsidRDefault="006430C1" w:rsidP="009901AA" w:rsidR="0023483D" w:rsidRPr="00551A54">
      <w:pPr>
        <w:ind w:firstLine="720"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>Trgovački sud u Splitu</w:t>
      </w:r>
      <w:r w:rsidR="00294DF4" w:rsidRPr="00551A54">
        <w:rPr>
          <w:sz w:val="22"/>
          <w:szCs w:val="22"/>
        </w:rPr>
        <w:t xml:space="preserve">, po stečajnom sucu tog suda Diani Butigan Granić, kao sucu pojedincu, u stečajnom postupku nad stečajnim </w:t>
      </w:r>
      <w:r w:rsidR="009901AA" w:rsidRPr="00551A54">
        <w:rPr>
          <w:sz w:val="22"/>
          <w:szCs w:val="22"/>
        </w:rPr>
        <w:t>dužnikom KLIMA-SPLIT d.o.o., Split, Velebitska 27, OIB: 27752489647, kojeg zastupa stečajna</w:t>
      </w:r>
      <w:r w:rsidR="00B2512E" w:rsidRPr="00551A54">
        <w:rPr>
          <w:sz w:val="22"/>
          <w:szCs w:val="22"/>
        </w:rPr>
        <w:t xml:space="preserve"> upravitelj</w:t>
      </w:r>
      <w:r w:rsidR="009901AA" w:rsidRPr="00551A54">
        <w:rPr>
          <w:sz w:val="22"/>
          <w:szCs w:val="22"/>
        </w:rPr>
        <w:t xml:space="preserve">ica Srđana Morpurgo, </w:t>
      </w:r>
      <w:r w:rsidR="00294DF4" w:rsidRPr="00551A54">
        <w:rPr>
          <w:sz w:val="22"/>
          <w:szCs w:val="22"/>
        </w:rPr>
        <w:t>nakon održanog ispitnog</w:t>
      </w:r>
      <w:r w:rsidR="00F06668" w:rsidRPr="00551A54">
        <w:rPr>
          <w:sz w:val="22"/>
          <w:szCs w:val="22"/>
        </w:rPr>
        <w:t xml:space="preserve"> ročišta</w:t>
      </w:r>
      <w:r w:rsidR="00551A54">
        <w:rPr>
          <w:sz w:val="22"/>
          <w:szCs w:val="22"/>
        </w:rPr>
        <w:t>,</w:t>
      </w:r>
      <w:r w:rsidR="00551A54" w:rsidRPr="00551A54">
        <w:rPr>
          <w:sz w:val="22"/>
          <w:szCs w:val="22"/>
        </w:rPr>
        <w:t xml:space="preserve"> dana 8. prosinca</w:t>
      </w:r>
      <w:r w:rsidR="009901AA" w:rsidRPr="00551A54">
        <w:rPr>
          <w:sz w:val="22"/>
          <w:szCs w:val="22"/>
        </w:rPr>
        <w:t xml:space="preserve"> 2016.g.</w:t>
      </w:r>
    </w:p>
    <w:p w:rsidRDefault="00F71A36" w:rsidP="009901AA" w:rsidR="00F71A36" w:rsidRPr="00551A54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 w:rsidRPr="00551A54">
      <w:pPr>
        <w:ind w:right="-2"/>
        <w:jc w:val="center"/>
        <w:rPr>
          <w:b/>
          <w:sz w:val="22"/>
          <w:szCs w:val="22"/>
        </w:rPr>
      </w:pPr>
      <w:r w:rsidRPr="00551A54">
        <w:rPr>
          <w:b/>
          <w:sz w:val="22"/>
          <w:szCs w:val="22"/>
        </w:rPr>
        <w:t>r i j e š i o    j e</w:t>
      </w:r>
    </w:p>
    <w:p w:rsidRDefault="00A05855" w:rsidP="00A05855" w:rsidR="00A05855" w:rsidRPr="00551A54">
      <w:pPr>
        <w:jc w:val="both"/>
        <w:rPr>
          <w:sz w:val="22"/>
          <w:szCs w:val="22"/>
        </w:rPr>
      </w:pPr>
    </w:p>
    <w:p w:rsidRDefault="0023483D" w:rsidP="0023483D" w:rsidR="00A05855" w:rsidRPr="00551A54">
      <w:pPr>
        <w:jc w:val="both"/>
        <w:rPr>
          <w:sz w:val="22"/>
          <w:szCs w:val="22"/>
        </w:rPr>
      </w:pPr>
      <w:r w:rsidRPr="00551A54">
        <w:rPr>
          <w:b/>
          <w:sz w:val="22"/>
          <w:szCs w:val="22"/>
        </w:rPr>
        <w:t xml:space="preserve">I </w:t>
      </w:r>
      <w:r w:rsidRPr="00551A54">
        <w:rPr>
          <w:sz w:val="22"/>
          <w:szCs w:val="22"/>
        </w:rPr>
        <w:tab/>
      </w:r>
      <w:r w:rsidR="007B3B4C" w:rsidRPr="00551A54">
        <w:rPr>
          <w:sz w:val="22"/>
          <w:szCs w:val="22"/>
        </w:rPr>
        <w:t>Utvrđuju se osnovanim tražbine vjerovnik</w:t>
      </w:r>
      <w:r w:rsidR="00B2512E" w:rsidRPr="00551A54">
        <w:rPr>
          <w:sz w:val="22"/>
          <w:szCs w:val="22"/>
        </w:rPr>
        <w:t>a</w:t>
      </w:r>
      <w:r w:rsidR="007B3B4C" w:rsidRPr="00551A54">
        <w:rPr>
          <w:sz w:val="22"/>
          <w:szCs w:val="22"/>
        </w:rPr>
        <w:t xml:space="preserve"> </w:t>
      </w:r>
      <w:r w:rsidR="008C34A3" w:rsidRPr="00551A54">
        <w:rPr>
          <w:sz w:val="22"/>
          <w:szCs w:val="22"/>
        </w:rPr>
        <w:t>I</w:t>
      </w:r>
      <w:r w:rsidR="007B3B4C" w:rsidRPr="00551A54">
        <w:rPr>
          <w:sz w:val="22"/>
          <w:szCs w:val="22"/>
        </w:rPr>
        <w:t xml:space="preserve"> višeg isplatnog reda:</w:t>
      </w:r>
    </w:p>
    <w:p w:rsidRDefault="009901AA" w:rsidP="009901AA" w:rsidR="009901AA" w:rsidRPr="00551A54">
      <w:pPr>
        <w:rPr>
          <w:sz w:val="22"/>
          <w:szCs w:val="22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6330"/>
        <w:gridCol w:w="1701"/>
      </w:tblGrid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Red.br.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 xml:space="preserve">Priznato kuna </w:t>
            </w:r>
          </w:p>
        </w:tc>
      </w:tr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 xml:space="preserve">1. 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Republika Hrvatska, Ministarstvo financija, Porezna uprava, Područni ured Dalmacija, zast. po ŽDO Split, Trg F. Tuđmana 4, OIB: 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99.634,87</w:t>
            </w:r>
          </w:p>
        </w:tc>
      </w:tr>
    </w:tbl>
    <w:p w:rsidRDefault="00551A54" w:rsidP="0023483D" w:rsidR="00551A54">
      <w:pPr>
        <w:jc w:val="both"/>
        <w:rPr>
          <w:b/>
          <w:sz w:val="22"/>
          <w:szCs w:val="22"/>
        </w:rPr>
      </w:pPr>
    </w:p>
    <w:p w:rsidRDefault="00B2512E" w:rsidP="0023483D" w:rsidR="0023483D" w:rsidRPr="00551A54">
      <w:pPr>
        <w:jc w:val="both"/>
        <w:rPr>
          <w:sz w:val="22"/>
          <w:szCs w:val="22"/>
        </w:rPr>
      </w:pPr>
      <w:r w:rsidRPr="00551A54">
        <w:rPr>
          <w:b/>
          <w:sz w:val="22"/>
          <w:szCs w:val="22"/>
        </w:rPr>
        <w:t xml:space="preserve">II </w:t>
      </w:r>
      <w:r w:rsidRPr="00551A54">
        <w:rPr>
          <w:sz w:val="22"/>
          <w:szCs w:val="22"/>
        </w:rPr>
        <w:tab/>
        <w:t xml:space="preserve">Utvrđuju se osnovanim tražbine </w:t>
      </w:r>
      <w:r w:rsidR="0016016E" w:rsidRPr="00551A54">
        <w:rPr>
          <w:sz w:val="22"/>
          <w:szCs w:val="22"/>
        </w:rPr>
        <w:t xml:space="preserve">vjerovnika </w:t>
      </w:r>
      <w:r w:rsidRPr="00551A54">
        <w:rPr>
          <w:sz w:val="22"/>
          <w:szCs w:val="22"/>
        </w:rPr>
        <w:t>II višeg isplatnog reda</w:t>
      </w:r>
    </w:p>
    <w:p w:rsidRDefault="009901AA" w:rsidP="009901AA" w:rsidR="009901AA" w:rsidRPr="00551A54">
      <w:pPr>
        <w:rPr>
          <w:sz w:val="22"/>
          <w:szCs w:val="22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6330"/>
        <w:gridCol w:w="1701"/>
      </w:tblGrid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Red.br.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 xml:space="preserve">Priznato kuna </w:t>
            </w:r>
          </w:p>
        </w:tc>
      </w:tr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1.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Republika Hrvatska, Ministarstvo financija, Porezna uprava, Područni ured Dalmacija, zast. po ŽDO Split, Trg F. Tuđmana 4, OIB: 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5.790,79</w:t>
            </w:r>
          </w:p>
        </w:tc>
      </w:tr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2.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 xml:space="preserve">Raiffeisenbank St.Stefan-Jagerberg_Wolfsberg 23, OIB: 11609308792, zast. po Odv. uredu Borić &amp; partneri d.o.o., Zagreb,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690.507,19</w:t>
            </w:r>
          </w:p>
        </w:tc>
      </w:tr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3.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HEP-ODS Elektrodalmacija Split, Poljička cesta 73, OIB: 46830600751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5.640,12</w:t>
            </w:r>
          </w:p>
        </w:tc>
      </w:tr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4.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Grad Split, Branimirova obala 17, OIB: 78755598868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42.409,47</w:t>
            </w:r>
          </w:p>
        </w:tc>
      </w:tr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5.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HEP Opskrba d.o.o. Zagreb, Ul. grada Vukovara 37, OIB: 63073332379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12.560,73</w:t>
            </w:r>
          </w:p>
        </w:tc>
      </w:tr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6.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Hrvatsko društvo skladatelja, Zagreb, Berislavićeva 9, OIB: 56668956985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21.537,27</w:t>
            </w:r>
          </w:p>
        </w:tc>
      </w:tr>
    </w:tbl>
    <w:p w:rsidRDefault="009901AA" w:rsidP="009901AA" w:rsidR="009901AA">
      <w:pPr>
        <w:rPr>
          <w:b/>
          <w:sz w:val="22"/>
          <w:szCs w:val="22"/>
        </w:rPr>
      </w:pPr>
    </w:p>
    <w:p w:rsidRDefault="00551A54" w:rsidP="009901AA" w:rsidR="00551A54">
      <w:pPr>
        <w:rPr>
          <w:b/>
          <w:sz w:val="22"/>
          <w:szCs w:val="22"/>
        </w:rPr>
      </w:pPr>
    </w:p>
    <w:p w:rsidRDefault="00551A54" w:rsidP="009901AA" w:rsidR="00551A54">
      <w:pPr>
        <w:rPr>
          <w:b/>
          <w:sz w:val="22"/>
          <w:szCs w:val="22"/>
        </w:rPr>
      </w:pPr>
    </w:p>
    <w:p w:rsidRDefault="00551A54" w:rsidP="009901AA" w:rsidR="00551A54">
      <w:pPr>
        <w:rPr>
          <w:b/>
          <w:sz w:val="22"/>
          <w:szCs w:val="22"/>
        </w:rPr>
      </w:pPr>
    </w:p>
    <w:p w:rsidRDefault="00551A54" w:rsidP="009901AA" w:rsidR="00551A54" w:rsidRPr="00551A54">
      <w:pPr>
        <w:rPr>
          <w:b/>
          <w:sz w:val="22"/>
          <w:szCs w:val="22"/>
        </w:rPr>
      </w:pPr>
    </w:p>
    <w:p w:rsidRDefault="0023483D" w:rsidP="0023483D" w:rsidR="00C42A38" w:rsidRPr="00551A54">
      <w:pPr>
        <w:jc w:val="both"/>
        <w:rPr>
          <w:sz w:val="22"/>
          <w:szCs w:val="22"/>
        </w:rPr>
      </w:pPr>
      <w:r w:rsidRPr="00551A54">
        <w:rPr>
          <w:b/>
          <w:sz w:val="22"/>
          <w:szCs w:val="22"/>
        </w:rPr>
        <w:lastRenderedPageBreak/>
        <w:t>I</w:t>
      </w:r>
      <w:r w:rsidR="0016016E" w:rsidRPr="00551A54">
        <w:rPr>
          <w:b/>
          <w:sz w:val="22"/>
          <w:szCs w:val="22"/>
        </w:rPr>
        <w:t>I</w:t>
      </w:r>
      <w:r w:rsidRPr="00551A54">
        <w:rPr>
          <w:b/>
          <w:sz w:val="22"/>
          <w:szCs w:val="22"/>
        </w:rPr>
        <w:t>I</w:t>
      </w:r>
      <w:r w:rsidRPr="00551A54">
        <w:rPr>
          <w:sz w:val="22"/>
          <w:szCs w:val="22"/>
        </w:rPr>
        <w:t xml:space="preserve"> </w:t>
      </w:r>
      <w:r w:rsidRPr="00551A54">
        <w:rPr>
          <w:sz w:val="22"/>
          <w:szCs w:val="22"/>
        </w:rPr>
        <w:tab/>
      </w:r>
      <w:r w:rsidR="00F52361" w:rsidRPr="00551A54">
        <w:rPr>
          <w:sz w:val="22"/>
          <w:szCs w:val="22"/>
        </w:rPr>
        <w:t xml:space="preserve">Osporavaju se </w:t>
      </w:r>
      <w:r w:rsidR="00D238C6" w:rsidRPr="00551A54">
        <w:rPr>
          <w:sz w:val="22"/>
          <w:szCs w:val="22"/>
        </w:rPr>
        <w:t xml:space="preserve">tražbine </w:t>
      </w:r>
      <w:r w:rsidR="00B77F36" w:rsidRPr="00551A54">
        <w:rPr>
          <w:sz w:val="22"/>
          <w:szCs w:val="22"/>
        </w:rPr>
        <w:t xml:space="preserve">vjerovnika </w:t>
      </w:r>
      <w:r w:rsidR="008C34A3" w:rsidRPr="00551A54">
        <w:rPr>
          <w:sz w:val="22"/>
          <w:szCs w:val="22"/>
        </w:rPr>
        <w:t>I</w:t>
      </w:r>
      <w:r w:rsidR="00D238C6" w:rsidRPr="00551A54">
        <w:rPr>
          <w:sz w:val="22"/>
          <w:szCs w:val="22"/>
        </w:rPr>
        <w:t>I. višeg isplatnog reda:</w:t>
      </w:r>
    </w:p>
    <w:p w:rsidRDefault="009901AA" w:rsidP="009901AA" w:rsidR="009901AA" w:rsidRPr="00551A54">
      <w:pPr>
        <w:jc w:val="both"/>
        <w:rPr>
          <w:sz w:val="22"/>
          <w:szCs w:val="22"/>
        </w:rPr>
      </w:pPr>
    </w:p>
    <w:p w:rsidRDefault="009901AA" w:rsidP="009901AA" w:rsidR="009901AA" w:rsidRPr="00551A54">
      <w:pPr>
        <w:rPr>
          <w:sz w:val="22"/>
          <w:szCs w:val="22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6330"/>
        <w:gridCol w:w="1701"/>
      </w:tblGrid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Red.br.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 xml:space="preserve">Osporeno kuna </w:t>
            </w:r>
          </w:p>
        </w:tc>
      </w:tr>
      <w:tr w:rsidTr="009901AA" w:rsidR="009901AA" w:rsidRPr="00551A54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jc w:val="center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1.</w:t>
            </w:r>
          </w:p>
        </w:tc>
        <w:tc>
          <w:tcPr>
            <w:tcW w:type="dxa" w:w="6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901AA" w:rsidP="006271CA" w:rsidR="009901AA" w:rsidRPr="00551A54">
            <w:pPr>
              <w:spacing w:lineRule="auto" w:line="276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Hrvatsko društvo skladatelja, Zagreb, Berislavićeva 9, OIB: 56668956985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</w:p>
          <w:p w:rsidRDefault="009901AA" w:rsidP="006271CA" w:rsidR="009901AA" w:rsidRPr="00551A54">
            <w:pPr>
              <w:spacing w:lineRule="auto" w:line="276"/>
              <w:jc w:val="right"/>
              <w:rPr>
                <w:sz w:val="22"/>
                <w:szCs w:val="22"/>
              </w:rPr>
            </w:pPr>
            <w:r w:rsidRPr="00551A54">
              <w:rPr>
                <w:sz w:val="22"/>
                <w:szCs w:val="22"/>
              </w:rPr>
              <w:t>9.159,20</w:t>
            </w:r>
          </w:p>
        </w:tc>
      </w:tr>
    </w:tbl>
    <w:p w:rsidRDefault="009901AA" w:rsidP="009901AA" w:rsidR="009901AA" w:rsidRPr="00551A54">
      <w:pPr>
        <w:rPr>
          <w:b/>
          <w:sz w:val="22"/>
          <w:szCs w:val="22"/>
        </w:rPr>
      </w:pPr>
    </w:p>
    <w:p w:rsidRDefault="0016016E" w:rsidP="00024905" w:rsidR="00024905" w:rsidRPr="00551A54">
      <w:pPr>
        <w:pStyle w:val="Tijeloteksta"/>
        <w:ind w:right="-2"/>
        <w:rPr>
          <w:sz w:val="22"/>
          <w:szCs w:val="22"/>
        </w:rPr>
      </w:pPr>
      <w:r w:rsidRPr="00551A54">
        <w:rPr>
          <w:b/>
          <w:sz w:val="22"/>
          <w:szCs w:val="22"/>
        </w:rPr>
        <w:t>IV</w:t>
      </w:r>
      <w:r w:rsidR="00DB3B02" w:rsidRPr="00551A54">
        <w:rPr>
          <w:b/>
          <w:sz w:val="22"/>
          <w:szCs w:val="22"/>
        </w:rPr>
        <w:t>.</w:t>
      </w:r>
      <w:r w:rsidR="00024905" w:rsidRPr="00551A54">
        <w:rPr>
          <w:b/>
          <w:sz w:val="22"/>
          <w:szCs w:val="22"/>
        </w:rPr>
        <w:t xml:space="preserve"> </w:t>
      </w:r>
      <w:r w:rsidR="00024905" w:rsidRPr="00551A54">
        <w:rPr>
          <w:sz w:val="22"/>
          <w:szCs w:val="22"/>
        </w:rPr>
        <w:tab/>
      </w:r>
      <w:r w:rsidR="00300C3E" w:rsidRPr="00551A54">
        <w:rPr>
          <w:sz w:val="22"/>
          <w:szCs w:val="22"/>
        </w:rPr>
        <w:t>Vjerovni</w:t>
      </w:r>
      <w:r w:rsidR="009901AA" w:rsidRPr="00551A54">
        <w:rPr>
          <w:sz w:val="22"/>
          <w:szCs w:val="22"/>
        </w:rPr>
        <w:t>k</w:t>
      </w:r>
      <w:r w:rsidR="0057540A" w:rsidRPr="00551A54">
        <w:rPr>
          <w:sz w:val="22"/>
          <w:szCs w:val="22"/>
        </w:rPr>
        <w:t xml:space="preserve"> iz točke </w:t>
      </w:r>
      <w:r w:rsidR="00B77F36" w:rsidRPr="00551A54">
        <w:rPr>
          <w:sz w:val="22"/>
          <w:szCs w:val="22"/>
        </w:rPr>
        <w:t>I</w:t>
      </w:r>
      <w:r w:rsidR="003D29DB" w:rsidRPr="00551A54">
        <w:rPr>
          <w:sz w:val="22"/>
          <w:szCs w:val="22"/>
        </w:rPr>
        <w:t>I</w:t>
      </w:r>
      <w:r w:rsidR="00300C3E" w:rsidRPr="00551A54">
        <w:rPr>
          <w:sz w:val="22"/>
          <w:szCs w:val="22"/>
        </w:rPr>
        <w:t>I. izreke rješenja upućuj</w:t>
      </w:r>
      <w:r w:rsidR="009901AA" w:rsidRPr="00551A54">
        <w:rPr>
          <w:sz w:val="22"/>
          <w:szCs w:val="22"/>
        </w:rPr>
        <w:t>e</w:t>
      </w:r>
      <w:r w:rsidR="00024905" w:rsidRPr="00551A54">
        <w:rPr>
          <w:sz w:val="22"/>
          <w:szCs w:val="22"/>
        </w:rPr>
        <w:t xml:space="preserve"> se u roku 8 dana pokrenuti parnicu radi utvrđenja osporene tražbine.</w:t>
      </w:r>
    </w:p>
    <w:p w:rsidRDefault="00024905" w:rsidP="00024905" w:rsidR="00024905" w:rsidRPr="00551A54">
      <w:pPr>
        <w:pStyle w:val="Tijeloteksta"/>
        <w:ind w:right="-2"/>
        <w:rPr>
          <w:sz w:val="22"/>
          <w:szCs w:val="22"/>
        </w:rPr>
      </w:pPr>
    </w:p>
    <w:p w:rsidRDefault="00024905" w:rsidP="00024905" w:rsidR="00024905" w:rsidRPr="00551A54">
      <w:pPr>
        <w:pStyle w:val="Tijeloteksta"/>
        <w:ind w:right="-2"/>
        <w:rPr>
          <w:sz w:val="22"/>
          <w:szCs w:val="22"/>
        </w:rPr>
      </w:pPr>
      <w:r w:rsidRPr="00551A54">
        <w:rPr>
          <w:b/>
          <w:sz w:val="22"/>
          <w:szCs w:val="22"/>
        </w:rPr>
        <w:t>V</w:t>
      </w:r>
      <w:r w:rsidR="00DB3B02" w:rsidRPr="00551A54">
        <w:rPr>
          <w:b/>
          <w:sz w:val="22"/>
          <w:szCs w:val="22"/>
        </w:rPr>
        <w:t>.</w:t>
      </w:r>
      <w:r w:rsidRPr="00551A54">
        <w:rPr>
          <w:b/>
          <w:sz w:val="22"/>
          <w:szCs w:val="22"/>
        </w:rPr>
        <w:t xml:space="preserve"> </w:t>
      </w:r>
      <w:r w:rsidRPr="00551A54">
        <w:rPr>
          <w:sz w:val="22"/>
          <w:szCs w:val="22"/>
        </w:rPr>
        <w:tab/>
        <w:t>Ako vjerovnik koji je upućeni na parnicu ne pokrene pa</w:t>
      </w:r>
      <w:r w:rsidR="008C34A3" w:rsidRPr="00551A54">
        <w:rPr>
          <w:sz w:val="22"/>
          <w:szCs w:val="22"/>
        </w:rPr>
        <w:t>rnicu u roku određenom točkom I</w:t>
      </w:r>
      <w:r w:rsidR="003D29DB" w:rsidRPr="00551A54">
        <w:rPr>
          <w:sz w:val="22"/>
          <w:szCs w:val="22"/>
        </w:rPr>
        <w:t>I</w:t>
      </w:r>
      <w:r w:rsidRPr="00551A54">
        <w:rPr>
          <w:sz w:val="22"/>
          <w:szCs w:val="22"/>
        </w:rPr>
        <w:t>I</w:t>
      </w:r>
      <w:r w:rsidR="00DB3B02" w:rsidRPr="00551A54">
        <w:rPr>
          <w:sz w:val="22"/>
          <w:szCs w:val="22"/>
        </w:rPr>
        <w:t>.</w:t>
      </w:r>
      <w:r w:rsidRPr="00551A54">
        <w:rPr>
          <w:sz w:val="22"/>
          <w:szCs w:val="22"/>
        </w:rPr>
        <w:t xml:space="preserve"> rješenja, smatrat će se da je odustao od prava na vođenje parnice.</w:t>
      </w:r>
      <w:r w:rsidR="0023483D" w:rsidRPr="00551A54">
        <w:rPr>
          <w:sz w:val="22"/>
          <w:szCs w:val="22"/>
        </w:rPr>
        <w:t xml:space="preserve"> </w:t>
      </w:r>
    </w:p>
    <w:p w:rsidRDefault="00F71A36" w:rsidP="00024905" w:rsidR="00F71A36" w:rsidRPr="00551A54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551A54">
      <w:pPr>
        <w:pStyle w:val="Naslov2"/>
        <w:ind w:right="-2"/>
        <w:rPr>
          <w:sz w:val="22"/>
          <w:szCs w:val="22"/>
        </w:rPr>
      </w:pPr>
      <w:r w:rsidRPr="00551A54">
        <w:rPr>
          <w:sz w:val="22"/>
          <w:szCs w:val="22"/>
        </w:rPr>
        <w:t>Obrazloženje</w:t>
      </w:r>
    </w:p>
    <w:p w:rsidRDefault="00F71A36" w:rsidP="00F71A36" w:rsidR="00F71A36" w:rsidRPr="00551A54">
      <w:pPr>
        <w:rPr>
          <w:sz w:val="22"/>
          <w:szCs w:val="22"/>
        </w:rPr>
      </w:pPr>
    </w:p>
    <w:p w:rsidRDefault="007B6B4D" w:rsidP="007B6B4D" w:rsidR="009901AA" w:rsidRPr="00551A54">
      <w:pPr>
        <w:pStyle w:val="Tijeloteksta"/>
        <w:ind w:right="-2"/>
        <w:rPr>
          <w:sz w:val="22"/>
          <w:szCs w:val="22"/>
        </w:rPr>
      </w:pPr>
      <w:r w:rsidRPr="00551A54">
        <w:rPr>
          <w:sz w:val="22"/>
          <w:szCs w:val="22"/>
        </w:rPr>
        <w:tab/>
        <w:t xml:space="preserve">Rješenjem Trgovačkog suda u Splitu, </w:t>
      </w:r>
      <w:r w:rsidR="009901AA" w:rsidRPr="00551A54">
        <w:rPr>
          <w:sz w:val="22"/>
          <w:szCs w:val="22"/>
        </w:rPr>
        <w:t>pos</w:t>
      </w:r>
      <w:r w:rsidRPr="00551A54">
        <w:rPr>
          <w:sz w:val="22"/>
          <w:szCs w:val="22"/>
        </w:rPr>
        <w:t>l.br.</w:t>
      </w:r>
      <w:r w:rsidR="00813B10" w:rsidRPr="00551A54">
        <w:rPr>
          <w:sz w:val="22"/>
          <w:szCs w:val="22"/>
        </w:rPr>
        <w:t xml:space="preserve"> 7. </w:t>
      </w:r>
      <w:r w:rsidRPr="00551A54">
        <w:rPr>
          <w:sz w:val="22"/>
          <w:szCs w:val="22"/>
        </w:rPr>
        <w:t xml:space="preserve">St. </w:t>
      </w:r>
      <w:r w:rsidR="009901AA" w:rsidRPr="00551A54">
        <w:rPr>
          <w:sz w:val="22"/>
          <w:szCs w:val="22"/>
        </w:rPr>
        <w:t>800</w:t>
      </w:r>
      <w:r w:rsidR="0023483D" w:rsidRPr="00551A54">
        <w:rPr>
          <w:sz w:val="22"/>
          <w:szCs w:val="22"/>
        </w:rPr>
        <w:t xml:space="preserve">/16 od </w:t>
      </w:r>
      <w:r w:rsidR="009901AA" w:rsidRPr="00551A54">
        <w:rPr>
          <w:sz w:val="22"/>
          <w:szCs w:val="22"/>
        </w:rPr>
        <w:t>8. rujna</w:t>
      </w:r>
      <w:r w:rsidR="0023483D" w:rsidRPr="00551A54">
        <w:rPr>
          <w:sz w:val="22"/>
          <w:szCs w:val="22"/>
        </w:rPr>
        <w:t xml:space="preserve"> 2016.g. </w:t>
      </w:r>
      <w:r w:rsidRPr="00551A54">
        <w:rPr>
          <w:sz w:val="22"/>
          <w:szCs w:val="22"/>
        </w:rPr>
        <w:t>otvoren je stečajni postupak nad stečajnim dužnikom</w:t>
      </w:r>
      <w:r w:rsidR="00206156" w:rsidRPr="00551A54">
        <w:rPr>
          <w:sz w:val="22"/>
          <w:szCs w:val="22"/>
        </w:rPr>
        <w:t xml:space="preserve"> </w:t>
      </w:r>
      <w:r w:rsidR="006430C1" w:rsidRPr="00551A54">
        <w:rPr>
          <w:sz w:val="22"/>
          <w:szCs w:val="22"/>
        </w:rPr>
        <w:t>KLIMA-SPLIT d.o.o., Split, Velebitska 27, OIB: 27752489647.</w:t>
      </w:r>
    </w:p>
    <w:p w:rsidRDefault="0016016E" w:rsidP="007B6B4D" w:rsidR="0016016E" w:rsidRPr="00551A54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551A54">
      <w:pPr>
        <w:pStyle w:val="Tijeloteksta"/>
        <w:ind w:right="-2"/>
        <w:rPr>
          <w:sz w:val="22"/>
          <w:szCs w:val="22"/>
        </w:rPr>
      </w:pPr>
      <w:r w:rsidRPr="00551A54">
        <w:rPr>
          <w:sz w:val="22"/>
          <w:szCs w:val="22"/>
        </w:rPr>
        <w:tab/>
        <w:t xml:space="preserve"> Na ispitnom ročištu održanom dana </w:t>
      </w:r>
      <w:r w:rsidR="008C34A3" w:rsidRPr="00551A54">
        <w:rPr>
          <w:sz w:val="22"/>
          <w:szCs w:val="22"/>
        </w:rPr>
        <w:t>2</w:t>
      </w:r>
      <w:r w:rsidR="0023483D" w:rsidRPr="00551A54">
        <w:rPr>
          <w:sz w:val="22"/>
          <w:szCs w:val="22"/>
        </w:rPr>
        <w:t xml:space="preserve">8. </w:t>
      </w:r>
      <w:r w:rsidR="006430C1" w:rsidRPr="00551A54">
        <w:rPr>
          <w:sz w:val="22"/>
          <w:szCs w:val="22"/>
        </w:rPr>
        <w:t xml:space="preserve">studenog </w:t>
      </w:r>
      <w:r w:rsidR="00E1210D" w:rsidRPr="00551A54">
        <w:rPr>
          <w:sz w:val="22"/>
          <w:szCs w:val="22"/>
        </w:rPr>
        <w:t>201</w:t>
      </w:r>
      <w:r w:rsidR="00B77F36" w:rsidRPr="00551A54">
        <w:rPr>
          <w:sz w:val="22"/>
          <w:szCs w:val="22"/>
        </w:rPr>
        <w:t>6</w:t>
      </w:r>
      <w:r w:rsidR="00DC7DC1" w:rsidRPr="00551A54">
        <w:rPr>
          <w:sz w:val="22"/>
          <w:szCs w:val="22"/>
        </w:rPr>
        <w:t>.g.</w:t>
      </w:r>
      <w:r w:rsidRPr="00551A54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551A54">
        <w:rPr>
          <w:sz w:val="22"/>
          <w:szCs w:val="22"/>
        </w:rPr>
        <w:t xml:space="preserve">rješenju </w:t>
      </w:r>
      <w:r w:rsidRPr="00551A54">
        <w:rPr>
          <w:sz w:val="22"/>
          <w:szCs w:val="22"/>
        </w:rPr>
        <w:t xml:space="preserve">o otvaranju stečajnog postupka objavljenom na </w:t>
      </w:r>
      <w:r w:rsidR="00AF6D13" w:rsidRPr="00551A54">
        <w:rPr>
          <w:sz w:val="22"/>
          <w:szCs w:val="22"/>
        </w:rPr>
        <w:t>e-</w:t>
      </w:r>
      <w:r w:rsidRPr="00551A54">
        <w:rPr>
          <w:sz w:val="22"/>
          <w:szCs w:val="22"/>
        </w:rPr>
        <w:t xml:space="preserve">oglasnoj ploči suda </w:t>
      </w:r>
      <w:r w:rsidR="006430C1" w:rsidRPr="00551A54">
        <w:rPr>
          <w:sz w:val="22"/>
          <w:szCs w:val="22"/>
        </w:rPr>
        <w:t xml:space="preserve">8. rujna </w:t>
      </w:r>
      <w:r w:rsidR="000336E4" w:rsidRPr="00551A54">
        <w:rPr>
          <w:sz w:val="22"/>
          <w:szCs w:val="22"/>
        </w:rPr>
        <w:t xml:space="preserve">2016.g. </w:t>
      </w:r>
      <w:r w:rsidRPr="00551A54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551A54">
      <w:pPr>
        <w:pStyle w:val="Tijeloteksta"/>
        <w:ind w:right="-2"/>
        <w:rPr>
          <w:sz w:val="22"/>
          <w:szCs w:val="22"/>
        </w:rPr>
      </w:pPr>
    </w:p>
    <w:p w:rsidRDefault="007B6B4D" w:rsidP="003666A8" w:rsidR="003666A8" w:rsidRPr="00551A54">
      <w:pPr>
        <w:ind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ab/>
      </w:r>
      <w:r w:rsidR="003666A8" w:rsidRPr="00551A54">
        <w:rPr>
          <w:sz w:val="22"/>
          <w:szCs w:val="22"/>
        </w:rPr>
        <w:t xml:space="preserve">Stečajni upravitelj je navedene tražbine u smislu čl. 138. Stečajnog zakona (NN 71/15, dalje u tekstu: SZ), priznao kao tražbine I. i  II. višeg isplatnog reda u iznosima kako je to navedeno u  izreci ovog rješenja. </w:t>
      </w:r>
    </w:p>
    <w:p w:rsidRDefault="006430C1" w:rsidP="006430C1" w:rsidR="006430C1" w:rsidRPr="00551A54">
      <w:pPr>
        <w:ind w:right="-2"/>
        <w:jc w:val="both"/>
        <w:rPr>
          <w:sz w:val="22"/>
          <w:szCs w:val="22"/>
        </w:rPr>
      </w:pPr>
    </w:p>
    <w:p w:rsidRDefault="0016016E" w:rsidP="006430C1" w:rsidR="006430C1" w:rsidRPr="00551A54">
      <w:pPr>
        <w:ind w:firstLine="720"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>Stečajni upravitelj je osporio tražbin</w:t>
      </w:r>
      <w:r w:rsidR="006430C1" w:rsidRPr="00551A54">
        <w:rPr>
          <w:sz w:val="22"/>
          <w:szCs w:val="22"/>
        </w:rPr>
        <w:t>u vjerovnika Hrvatsko društvo skladatelja, Zagreb, Berislavićeva 9, OIB: 56668956985 – zastara za obračune od 2011, 2012 do 31.3.2013.g. sa obračunatom zz kamatom.</w:t>
      </w:r>
    </w:p>
    <w:p w:rsidRDefault="0016016E" w:rsidP="0016016E" w:rsidR="0016016E" w:rsidRPr="00551A54">
      <w:pPr>
        <w:ind w:firstLine="720"/>
        <w:jc w:val="both"/>
        <w:rPr>
          <w:sz w:val="22"/>
          <w:szCs w:val="22"/>
        </w:rPr>
      </w:pPr>
    </w:p>
    <w:p w:rsidRDefault="007B6B4D" w:rsidP="003666A8" w:rsidR="003666A8" w:rsidRPr="00551A54">
      <w:pPr>
        <w:ind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ab/>
      </w:r>
      <w:r w:rsidR="003666A8" w:rsidRPr="00551A54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3666A8" w:rsidP="003666A8" w:rsidR="003666A8" w:rsidRPr="00551A54">
      <w:pPr>
        <w:ind w:right="-2"/>
        <w:jc w:val="both"/>
        <w:rPr>
          <w:sz w:val="22"/>
          <w:szCs w:val="22"/>
        </w:rPr>
      </w:pPr>
    </w:p>
    <w:p w:rsidRDefault="003666A8" w:rsidP="003666A8" w:rsidR="003666A8" w:rsidRPr="00551A54">
      <w:pPr>
        <w:ind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3666A8" w:rsidP="003666A8" w:rsidR="003666A8" w:rsidRPr="00551A54">
      <w:pPr>
        <w:ind w:right="-2"/>
        <w:jc w:val="both"/>
        <w:rPr>
          <w:sz w:val="22"/>
          <w:szCs w:val="22"/>
        </w:rPr>
      </w:pPr>
    </w:p>
    <w:p w:rsidRDefault="003666A8" w:rsidP="003666A8" w:rsidR="003666A8" w:rsidRPr="00551A54">
      <w:pPr>
        <w:ind w:firstLine="360"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3666A8" w:rsidR="007B6B4D" w:rsidRPr="00551A5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551A54">
      <w:pPr>
        <w:ind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ab/>
        <w:t>Zbog navedenog, na temelju spomenutih propisa, odlučeno je kao u izreci.</w:t>
      </w:r>
    </w:p>
    <w:p w:rsidRDefault="0016016E" w:rsidP="007B6B4D" w:rsidR="0016016E" w:rsidRPr="00551A5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551A54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551A54">
      <w:pPr>
        <w:pStyle w:val="Naslov2"/>
        <w:ind w:right="-2"/>
        <w:rPr>
          <w:sz w:val="22"/>
          <w:szCs w:val="22"/>
        </w:rPr>
      </w:pPr>
      <w:r w:rsidRPr="00551A54">
        <w:rPr>
          <w:sz w:val="22"/>
          <w:szCs w:val="22"/>
        </w:rPr>
        <w:t xml:space="preserve">U </w:t>
      </w:r>
      <w:r w:rsidR="006430C1" w:rsidRPr="00551A54">
        <w:rPr>
          <w:sz w:val="22"/>
          <w:szCs w:val="22"/>
        </w:rPr>
        <w:t xml:space="preserve">Splitu, </w:t>
      </w:r>
      <w:r w:rsidR="0023483D" w:rsidRPr="00551A54">
        <w:rPr>
          <w:sz w:val="22"/>
          <w:szCs w:val="22"/>
        </w:rPr>
        <w:t xml:space="preserve">8. </w:t>
      </w:r>
      <w:r w:rsidR="00551A54" w:rsidRPr="00551A54">
        <w:rPr>
          <w:sz w:val="22"/>
          <w:szCs w:val="22"/>
        </w:rPr>
        <w:t>prosinca</w:t>
      </w:r>
      <w:r w:rsidR="006430C1" w:rsidRPr="00551A54">
        <w:rPr>
          <w:sz w:val="22"/>
          <w:szCs w:val="22"/>
        </w:rPr>
        <w:t xml:space="preserve"> 2016</w:t>
      </w:r>
      <w:r w:rsidR="00DC7DC1" w:rsidRPr="00551A54">
        <w:rPr>
          <w:sz w:val="22"/>
          <w:szCs w:val="22"/>
        </w:rPr>
        <w:t>.g.</w:t>
      </w:r>
      <w:r w:rsidRPr="00551A54">
        <w:rPr>
          <w:sz w:val="22"/>
          <w:szCs w:val="22"/>
        </w:rPr>
        <w:t xml:space="preserve"> </w:t>
      </w:r>
    </w:p>
    <w:p w:rsidRDefault="004B16E3" w:rsidP="004B16E3" w:rsidR="004B16E3" w:rsidRPr="00551A54">
      <w:pPr>
        <w:rPr>
          <w:sz w:val="22"/>
          <w:szCs w:val="22"/>
        </w:rPr>
      </w:pPr>
    </w:p>
    <w:p w:rsidRDefault="007151E3" w:rsidP="007151E3" w:rsidR="007151E3" w:rsidRPr="00551A54">
      <w:pPr>
        <w:rPr>
          <w:sz w:val="22"/>
          <w:szCs w:val="22"/>
        </w:rPr>
      </w:pPr>
    </w:p>
    <w:p w:rsidRDefault="007B6B4D" w:rsidP="007B6B4D" w:rsidR="007B6B4D" w:rsidRPr="00551A54">
      <w:pPr>
        <w:ind w:right="-2"/>
        <w:jc w:val="both"/>
        <w:rPr>
          <w:b/>
          <w:sz w:val="22"/>
          <w:szCs w:val="22"/>
        </w:rPr>
      </w:pP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  <w:t>Stečajni sudac:</w:t>
      </w:r>
    </w:p>
    <w:p w:rsidRDefault="007B6B4D" w:rsidP="007B6B4D" w:rsidR="007B6B4D" w:rsidRPr="00551A5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551A54">
      <w:pPr>
        <w:ind w:right="-2"/>
        <w:jc w:val="both"/>
        <w:rPr>
          <w:b/>
          <w:sz w:val="22"/>
          <w:szCs w:val="22"/>
        </w:rPr>
      </w:pP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</w:r>
      <w:r w:rsidRPr="00551A54">
        <w:rPr>
          <w:b/>
          <w:sz w:val="22"/>
          <w:szCs w:val="22"/>
        </w:rPr>
        <w:tab/>
        <w:t>Diana Butigan Granić</w:t>
      </w:r>
    </w:p>
    <w:p w:rsidRDefault="00551A54" w:rsidP="007B6B4D" w:rsidR="00551A54" w:rsidRPr="00551A5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551A54">
      <w:pPr>
        <w:ind w:right="-2"/>
        <w:jc w:val="both"/>
        <w:rPr>
          <w:b/>
          <w:sz w:val="22"/>
          <w:szCs w:val="22"/>
        </w:rPr>
      </w:pPr>
    </w:p>
    <w:p w:rsidRDefault="004B16E3" w:rsidP="007B6B4D" w:rsidR="004B16E3" w:rsidRPr="00551A5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551A54">
      <w:pPr>
        <w:ind w:right="-2"/>
        <w:jc w:val="both"/>
        <w:rPr>
          <w:b/>
          <w:sz w:val="22"/>
          <w:szCs w:val="22"/>
        </w:rPr>
      </w:pPr>
      <w:r w:rsidRPr="00551A54">
        <w:rPr>
          <w:b/>
          <w:sz w:val="22"/>
          <w:szCs w:val="22"/>
        </w:rPr>
        <w:t>POUKA O PRAVNOM LIJEKU</w:t>
      </w:r>
    </w:p>
    <w:p w:rsidRDefault="007B6B4D" w:rsidP="007B6B4D" w:rsidR="007B6B4D" w:rsidRPr="00551A54">
      <w:pPr>
        <w:pStyle w:val="Tijeloteksta"/>
        <w:ind w:right="-2"/>
        <w:rPr>
          <w:sz w:val="22"/>
          <w:szCs w:val="22"/>
        </w:rPr>
      </w:pPr>
      <w:r w:rsidRPr="00551A54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551A54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551A54">
      <w:pPr>
        <w:ind w:right="-2"/>
        <w:jc w:val="both"/>
        <w:rPr>
          <w:b/>
          <w:sz w:val="22"/>
          <w:szCs w:val="22"/>
        </w:rPr>
      </w:pPr>
      <w:r w:rsidRPr="00551A54">
        <w:rPr>
          <w:b/>
          <w:sz w:val="22"/>
          <w:szCs w:val="22"/>
        </w:rPr>
        <w:t>DN-a:</w:t>
      </w:r>
    </w:p>
    <w:p w:rsidRDefault="006430C1" w:rsidP="006430C1" w:rsidR="006430C1" w:rsidRPr="00551A54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>e -oglasna ploča suda</w:t>
      </w:r>
    </w:p>
    <w:p w:rsidRDefault="007B6B4D" w:rsidP="0016016E" w:rsidR="007B6B4D" w:rsidRPr="00551A54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>stečajnom upravitelju</w:t>
      </w:r>
      <w:r w:rsidR="00DB3B02" w:rsidRPr="00551A54">
        <w:rPr>
          <w:sz w:val="22"/>
          <w:szCs w:val="22"/>
        </w:rPr>
        <w:t xml:space="preserve"> e-oglasna ploča</w:t>
      </w:r>
      <w:r w:rsidR="006430C1" w:rsidRPr="00551A54">
        <w:rPr>
          <w:sz w:val="22"/>
          <w:szCs w:val="22"/>
        </w:rPr>
        <w:t xml:space="preserve"> </w:t>
      </w:r>
    </w:p>
    <w:p w:rsidRDefault="006430C1" w:rsidP="006430C1" w:rsidR="0016016E" w:rsidRPr="00551A54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551A54">
        <w:rPr>
          <w:sz w:val="22"/>
          <w:szCs w:val="22"/>
        </w:rPr>
        <w:t>Hrvatsko društvo skladatelja, Zagreb, Berislavićeva 9</w:t>
      </w:r>
    </w:p>
    <w:p w:rsidRDefault="00427556" w:rsidP="00A2518A" w:rsidR="00427556" w:rsidRPr="00551A54">
      <w:pPr>
        <w:pStyle w:val="Naslov2"/>
        <w:ind w:right="-2"/>
        <w:jc w:val="left"/>
        <w:rPr>
          <w:sz w:val="22"/>
          <w:szCs w:val="22"/>
        </w:rPr>
      </w:pPr>
    </w:p>
    <w:sectPr w:rsidSect="008C34A3" w:rsidR="00427556" w:rsidRPr="00551A54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0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6430C1">
      <w:rPr>
        <w:b/>
        <w:sz w:val="22"/>
        <w:szCs w:val="22"/>
      </w:rPr>
      <w:t>800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9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1"/>
  </w:num>
  <w:num w:numId="9">
    <w:abstractNumId w:val="20"/>
  </w:num>
  <w:num w:numId="10">
    <w:abstractNumId w:val="2"/>
  </w:num>
  <w:num w:numId="11">
    <w:abstractNumId w:val="12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4"/>
  </w:num>
  <w:num w:numId="18">
    <w:abstractNumId w:val="8"/>
  </w:num>
  <w:num w:numId="19">
    <w:abstractNumId w:val="10"/>
  </w:num>
  <w:num w:numId="20">
    <w:abstractNumId w:val="17"/>
  </w:num>
  <w:num w:numId="21">
    <w:abstractNumId w:val="16"/>
  </w:num>
  <w:num w:numId="22">
    <w:abstractNumId w:val="9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0033"/>
    <w:rsid w:val="000728C1"/>
    <w:rsid w:val="00083227"/>
    <w:rsid w:val="000851F8"/>
    <w:rsid w:val="000921B3"/>
    <w:rsid w:val="00092687"/>
    <w:rsid w:val="00097CCD"/>
    <w:rsid w:val="000A1B7A"/>
    <w:rsid w:val="000A79EE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66A8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B16E3"/>
    <w:rsid w:val="004C03A1"/>
    <w:rsid w:val="004C4E58"/>
    <w:rsid w:val="004C5D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A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0C1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986"/>
    <w:rsid w:val="00841981"/>
    <w:rsid w:val="00847113"/>
    <w:rsid w:val="00853288"/>
    <w:rsid w:val="0086307A"/>
    <w:rsid w:val="00870812"/>
    <w:rsid w:val="0087202A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1A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E07EF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1A36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0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0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03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03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03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0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03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03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03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03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KLIMA-SPLIT d.o.o. za trgovinu, građevinarstvo i ugostiteljstvo</izvorni_sadrzaj>
    <derivirana_varijabla naziv="DomainObject.Predmet.ProtustrankaFormated_1">  KLIMA-SPLIT d.o.o. za trgovinu, građevinarstvo i ugostiteljstvo</derivirana_varijabla>
  </DomainObject.Predmet.ProtustrankaFormated>
  <DomainObject.Predmet.ProtustrankaFormatedOIB>
    <izvorni_sadrzaj>  KLIMA-SPLIT d.o.o. za trgovinu, građevinarstvo i ugostiteljstvo, OIB 27752489647</izvorni_sadrzaj>
    <derivirana_varijabla naziv="DomainObject.Predmet.ProtustrankaFormatedOIB_1">  KLIMA-SPLIT d.o.o. za trgovinu, građevinarstvo i ugostiteljstvo, OIB 27752489647</derivirana_varijabla>
  </DomainObject.Predmet.ProtustrankaFormatedOIB>
  <DomainObject.Predmet.ProtustrankaFormatedWithAdress>
    <izvorni_sadrzaj> KLIMA-SPLIT d.o.o. za trgovinu, građevinarstvo i ugostiteljstvo, Velebitska 27, 21000 Split</izvorni_sadrzaj>
    <derivirana_varijabla naziv="DomainObject.Predmet.ProtustrankaFormatedWithAdress_1"> KLIMA-SPLIT d.o.o. za trgovinu, građevinarstvo i ugostiteljstvo, Velebitska 27, 21000 Split</derivirana_varijabla>
  </DomainObject.Predmet.ProtustrankaFormatedWithAdress>
  <DomainObject.Predmet.ProtustrankaFormatedWithAdressOIB>
    <izvorni_sadrzaj> KLIMA-SPLIT d.o.o. za trgovinu, građevinarstvo i ugostiteljstvo, OIB 27752489647, Velebitska 27, 21000 Split</izvorni_sadrzaj>
    <derivirana_varijabla naziv="DomainObject.Predmet.ProtustrankaFormatedWithAdressOIB_1"> KLIMA-SPLIT d.o.o. za trgovinu, građevinarstvo i ugostiteljstvo, OIB 27752489647, Velebitska 27, 21000 Split</derivirana_varijabla>
  </DomainObject.Predmet.ProtustrankaFormatedWithAdressOIB>
  <DomainObject.Predmet.ProtustrankaWithAdress>
    <izvorni_sadrzaj>KLIMA-SPLIT d.o.o. za trgovinu, građevinarstvo i ugostiteljstvo Velebitska 27, 21000 Split</izvorni_sadrzaj>
    <derivirana_varijabla naziv="DomainObject.Predmet.ProtustrankaWithAdress_1">KLIMA-SPLIT d.o.o. za trgovinu, građevinarstvo i ugostiteljstvo Velebitska 27, 21000 Split</derivirana_varijabla>
  </DomainObject.Predmet.ProtustrankaWithAdress>
  <DomainObject.Predmet.ProtustrankaWithAdressOIB>
    <izvorni_sadrzaj>KLIMA-SPLIT d.o.o. za trgovinu, građevinarstvo i ugostiteljstvo, OIB 27752489647, Velebitska 27, 21000 Split</izvorni_sadrzaj>
    <derivirana_varijabla naziv="DomainObject.Predmet.ProtustrankaWithAdressOIB_1">KLIMA-SPLIT d.o.o. za trgovinu, građevinarstvo i ugostiteljstvo, OIB 27752489647, Velebitska 27, 21000 Split</derivirana_varijabla>
  </DomainObject.Predmet.ProtustrankaWithAdressOIB>
  <DomainObject.Predmet.ProtustrankaNazivFormated>
    <izvorni_sadrzaj>KLIMA-SPLIT d.o.o. za trgovinu, građevinarstvo i ugostiteljstvo</izvorni_sadrzaj>
    <derivirana_varijabla naziv="DomainObject.Predmet.ProtustrankaNazivFormated_1">KLIMA-SPLIT d.o.o. za trgovinu, građevinarstvo i ugostiteljstvo</derivirana_varijabla>
  </DomainObject.Predmet.ProtustrankaNazivFormated>
  <DomainObject.Predmet.ProtustrankaNazivFormatedOIB>
    <izvorni_sadrzaj>KLIMA-SPLIT d.o.o. za trgovinu, građevinarstvo i ugostiteljstvo, OIB 27752489647</izvorni_sadrzaj>
    <derivirana_varijabla naziv="DomainObject.Predmet.ProtustrankaNazivFormatedOIB_1">KLIMA-SPLIT d.o.o. za trgovinu, građevinarstvo i ugostiteljstvo, OIB 27752489647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280658.15</izvorni_sadrzaj>
    <derivirana_varijabla naziv="DomainObject.Predmet.TrenutnaVrijednost_1">280658.15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KLIMA-SPLIT d.o.o. za trgovinu, građevinarstvo i ugostiteljstvo</item>
    </izvorni_sadrzaj>
    <derivirana_varijabla naziv="DomainObject.Predmet.ProtuStrankaListFormated_1">
      <item>KLIMA-SPLIT d.o.o. za trgovinu, građevinarstvo i ugostiteljstvo</item>
    </derivirana_varijabla>
  </DomainObject.Predmet.ProtuStrankaListFormated>
  <DomainObject.Predmet.ProtuStrankaListFormatedOIB>
    <izvorni_sadrzaj>
      <item>KLIMA-SPLIT d.o.o. za trgovinu, građevinarstvo i ugostiteljstvo, OIB 27752489647</item>
    </izvorni_sadrzaj>
    <derivirana_varijabla naziv="DomainObject.Predmet.ProtuStrankaListFormatedOIB_1">
      <item>KLIMA-SPLIT d.o.o. za trgovinu, građevinarstvo i ugostiteljstvo, OIB 27752489647</item>
    </derivirana_varijabla>
  </DomainObject.Predmet.ProtuStrankaListFormatedOIB>
  <DomainObject.Predmet.ProtuStrankaListFormatedWithAdress>
    <izvorni_sadrzaj>
      <item>KLIMA-SPLIT d.o.o. za trgovinu, građevinarstvo i ugostiteljstvo, Velebitska 27, 21000 Split</item>
    </izvorni_sadrzaj>
    <derivirana_varijabla naziv="DomainObject.Predmet.ProtuStrankaListFormatedWithAdress_1">
      <item>KLIMA-SPLIT d.o.o. za trgovinu, građevinarstvo i ugostiteljstvo, Velebitska 27, 21000 Split</item>
    </derivirana_varijabla>
  </DomainObject.Predmet.ProtuStrankaListFormatedWithAdress>
  <DomainObject.Predmet.ProtuStrankaListFormatedWithAdressOIB>
    <izvorni_sadrzaj>
      <item>KLIMA-SPLIT d.o.o. za trgovinu, građevinarstvo i ugostiteljstvo, OIB 27752489647, Velebitska 27, 21000 Split</item>
    </izvorni_sadrzaj>
    <derivirana_varijabla naziv="DomainObject.Predmet.ProtuStrankaListFormatedWithAdressOIB_1">
      <item>KLIMA-SPLIT d.o.o. za trgovinu, građevinarstvo i ugostiteljstvo, OIB 27752489647, Velebitska 27, 21000 Split</item>
    </derivirana_varijabla>
  </DomainObject.Predmet.ProtuStrankaListFormatedWithAdressOIB>
  <DomainObject.Predmet.ProtuStrankaListNazivFormated>
    <izvorni_sadrzaj>
      <item>KLIMA-SPLIT d.o.o. za trgovinu, građevinarstvo i ugostiteljstvo</item>
    </izvorni_sadrzaj>
    <derivirana_varijabla naziv="DomainObject.Predmet.ProtuStrankaListNazivFormated_1">
      <item>KLIMA-SPLIT d.o.o. za trgovinu, građevinarstvo i ugostiteljstvo</item>
    </derivirana_varijabla>
  </DomainObject.Predmet.ProtuStrankaListNazivFormated>
  <DomainObject.Predmet.ProtuStrankaListNazivFormatedOIB>
    <izvorni_sadrzaj>
      <item>KLIMA-SPLIT d.o.o. za trgovinu, građevinarstvo i ugostiteljstvo, OIB 27752489647</item>
    </izvorni_sadrzaj>
    <derivirana_varijabla naziv="DomainObject.Predmet.ProtuStrankaListNazivFormatedOIB_1">
      <item>KLIMA-SPLIT d.o.o. za trgovinu, građevinarstvo i ugostiteljstvo, OIB 27752489647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KLIMA-SPLIT d.o.o. za trgovinu, građevinarstvo i ugostiteljstvo</izvorni_sadrzaj>
    <derivirana_varijabla naziv="DomainObject.Predmet.ProtustrankaIDrugi_1">KLIMA-SPLIT d.o.o. za trgovinu, građevinarstvo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KLIMA-SPLIT d.o.o. za trgovinu, građevinarstvo i ugostiteljstvo, OIB 27752489647, Velebitska 27, 21000 Split</izvorni_sadrzaj>
    <derivirana_varijabla naziv="DomainObject.Predmet.ProtustrankaIDrugiAdressOIB_1">KLIMA-SPLIT d.o.o. za trgovinu, građevinarstvo i ugostiteljstvo, OIB 27752489647,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KLIMA-SPLIT d.o.o. za trgovinu, građevinarstvo i ugostiteljstvo</item>
      <item>FINANCIJSKA AGENCIJA, RC SPLIT</item>
    </izvorni_sadrzaj>
    <derivirana_varijabla naziv="DomainObject.Predmet.SudioniciListNaziv_1">
      <item>KLIMA-SPLIT d.o.o. za trgovinu, građevinarstvo i ugostiteljstvo</item>
      <item>FINANCIJSKA AGENCIJA, RC SPLIT</item>
    </derivirana_varijabla>
  </DomainObject.Predmet.SudioniciListNaziv>
  <DomainObject.Predmet.SudioniciListAdressOIB>
    <izvorni_sadrzaj>
      <item>KLIMA-SPLIT d.o.o. za trgovinu, građevinarstvo i ugostiteljstvo, OIB 27752489647, Velebitska 27,21000 Split</item>
      <item>FINANCIJSKA AGENCIJA, RC SPLIT, OIB 85821130368, Mažuranićevo šetalište 24 b,21000 Split</item>
    </izvorni_sadrzaj>
    <derivirana_varijabla naziv="DomainObject.Predmet.SudioniciListAdressOIB_1">
      <item>KLIMA-SPLIT d.o.o. za trgovinu, građevinarstvo i ugostiteljstvo, OIB 27752489647, Velebitska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27752489647</item>
      <item>, OIB 85821130368</item>
    </izvorni_sadrzaj>
    <derivirana_varijabla naziv="DomainObject.Predmet.SudioniciListNazivOIB_1">
      <item>, OIB 27752489647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598</properties:Words>
  <properties:Characters>3341</properties:Characters>
  <properties:Lines>133</properties:Lines>
  <properties:Paragraphs>64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2016-11-29T13:04:00Z</dcterms:created>
  <dc:creator>Ante Kačić</dc:creator>
  <cp:lastModifiedBy>Mara Marčinko</cp:lastModifiedBy>
  <cp:lastPrinted>2016-12-08T12:27:00Z</cp:lastPrinted>
  <dcterms:modified xmlns:xsi="http://www.w3.org/2001/XMLSchema-instance" xsi:type="dcterms:W3CDTF">2016-12-08T12:28:00Z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