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0200" w14:paraId="931020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9366AF">
        <w:rPr>
          <w:b/>
        </w:rPr>
        <w:t>1</w:t>
      </w:r>
      <w:r w:rsidR="009F1FD2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9F1FD2">
        <w:rPr>
          <w:lang w:val="hr-HR"/>
        </w:rPr>
        <w:t xml:space="preserve"> </w:t>
      </w:r>
      <w:r w:rsidR="009F1FD2" w:rsidRPr="009F1FD2">
        <w:rPr>
          <w:lang w:val="hr-HR"/>
        </w:rPr>
        <w:t>KILOBIT INFORMATIKA, d.o.o. za servisiranje računala i opreme</w:t>
      </w:r>
      <w:r w:rsidR="00146B1F">
        <w:rPr>
          <w:lang w:val="hr-HR"/>
        </w:rPr>
        <w:t>,</w:t>
      </w:r>
      <w:r w:rsidR="009F1FD2">
        <w:rPr>
          <w:lang w:val="hr-HR"/>
        </w:rPr>
        <w:t>OIB:</w:t>
      </w:r>
      <w:r w:rsidR="009F1FD2" w:rsidRPr="009F1FD2">
        <w:t xml:space="preserve"> </w:t>
      </w:r>
      <w:r w:rsidR="009F1FD2" w:rsidRPr="009F1FD2">
        <w:rPr>
          <w:lang w:val="hr-HR"/>
        </w:rPr>
        <w:t>77096074619</w:t>
      </w:r>
      <w:r w:rsidR="009F1FD2">
        <w:rPr>
          <w:lang w:val="hr-HR"/>
        </w:rPr>
        <w:t>, Split, Lovretska 14.,</w:t>
      </w:r>
      <w:r w:rsidR="00146B1F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9142F2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9F1FD2">
        <w:rPr>
          <w:lang w:val="hr-HR"/>
        </w:rPr>
        <w:t xml:space="preserve"> </w:t>
      </w:r>
      <w:r w:rsidR="009F1FD2" w:rsidRPr="009F1FD2">
        <w:rPr>
          <w:lang w:val="hr-HR"/>
        </w:rPr>
        <w:t>KILOBIT INFORMATIKA, d.o.o. za servisiranje računala i opreme</w:t>
      </w:r>
      <w:r w:rsidR="009F1FD2">
        <w:rPr>
          <w:lang w:val="hr-HR"/>
        </w:rPr>
        <w:t>,OIB:</w:t>
      </w:r>
      <w:r w:rsidR="009F1FD2" w:rsidRPr="009F1FD2">
        <w:t xml:space="preserve"> </w:t>
      </w:r>
      <w:r w:rsidR="009F1FD2" w:rsidRPr="009F1FD2">
        <w:rPr>
          <w:lang w:val="hr-HR"/>
        </w:rPr>
        <w:t>77096074619</w:t>
      </w:r>
      <w:r w:rsidR="009F1FD2">
        <w:rPr>
          <w:lang w:val="hr-HR"/>
        </w:rPr>
        <w:t>, Split, Lovretska 14.,</w:t>
      </w:r>
      <w:r w:rsidR="00A15466">
        <w:rPr>
          <w:lang w:val="hr-HR"/>
        </w:rPr>
        <w:t xml:space="preserve"> 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A15466">
        <w:rPr>
          <w:lang w:val="hr-HR"/>
        </w:rPr>
        <w:t>22.siječnja 2016.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9142F2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9F1FD2">
        <w:rPr>
          <w:rFonts w:eastAsia="Calibri"/>
        </w:rPr>
        <w:t>6.786,77</w:t>
      </w:r>
      <w:r w:rsidR="00A15466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54445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KILOBIT INFORMATIKA, d.o.o. za servisiranje računala i opreme</izvorni_sadrzaj>
    <derivirana_varijabla naziv="DomainObject.Predmet.ProtustrankaFormated_1">  KILOBIT INFORMATIKA, d.o.o. za servisiranje računala i opreme</derivirana_varijabla>
  </DomainObject.Predmet.ProtustrankaFormated>
  <DomainObject.Predmet.ProtustrankaFormatedOIB>
    <izvorni_sadrzaj>  KILOBIT INFORMATIKA, d.o.o. za servisiranje računala i opreme, OIB 77096074619</izvorni_sadrzaj>
    <derivirana_varijabla naziv="DomainObject.Predmet.ProtustrankaFormatedOIB_1">  KILOBIT INFORMATIKA, d.o.o. za servisiranje računala i opreme, OIB 77096074619</derivirana_varijabla>
  </DomainObject.Predmet.ProtustrankaFormatedOIB>
  <DomainObject.Predmet.ProtustrankaFormatedWithAdress>
    <izvorni_sadrzaj> KILOBIT INFORMATIKA, d.o.o. za servisiranje računala i opreme, Lovretska 14, 21000 Split</izvorni_sadrzaj>
    <derivirana_varijabla naziv="DomainObject.Predmet.ProtustrankaFormatedWithAdress_1"> KILOBIT INFORMATIKA, d.o.o. za servisiranje računala i opreme, Lovretska 14, 21000 Split</derivirana_varijabla>
  </DomainObject.Predmet.ProtustrankaFormatedWithAdress>
  <DomainObject.Predmet.ProtustrankaFormatedWithAdressOIB>
    <izvorni_sadrzaj> KILOBIT INFORMATIKA, d.o.o. za servisiranje računala i opreme, OIB 77096074619, Lovretska 14, 21000 Split</izvorni_sadrzaj>
    <derivirana_varijabla naziv="DomainObject.Predmet.ProtustrankaFormatedWithAdressOIB_1"> KILOBIT INFORMATIKA, d.o.o. za servisiranje računala i opreme, OIB 77096074619, Lovretska 14, 21000 Split</derivirana_varijabla>
  </DomainObject.Predmet.ProtustrankaFormatedWithAdressOIB>
  <DomainObject.Predmet.ProtustrankaWithAdress>
    <izvorni_sadrzaj>KILOBIT INFORMATIKA, d.o.o. za servisiranje računala i opreme Lovretska 14, 21000 Split</izvorni_sadrzaj>
    <derivirana_varijabla naziv="DomainObject.Predmet.ProtustrankaWithAdress_1">KILOBIT INFORMATIKA, d.o.o. za servisiranje računala i opreme Lovretska 14, 21000 Split</derivirana_varijabla>
  </DomainObject.Predmet.ProtustrankaWithAdress>
  <DomainObject.Predmet.ProtustrankaWithAdressOIB>
    <izvorni_sadrzaj>KILOBIT INFORMATIKA, d.o.o. za servisiranje računala i opreme, OIB 77096074619, Lovretska 14, 21000 Split</izvorni_sadrzaj>
    <derivirana_varijabla naziv="DomainObject.Predmet.ProtustrankaWithAdressOIB_1">KILOBIT INFORMATIKA, d.o.o. za servisiranje računala i opreme, OIB 77096074619, Lovretska 14, 21000 Split</derivirana_varijabla>
  </DomainObject.Predmet.ProtustrankaWithAdressOIB>
  <DomainObject.Predmet.ProtustrankaNazivFormated>
    <izvorni_sadrzaj>KILOBIT INFORMATIKA, d.o.o. za servisiranje računala i opreme</izvorni_sadrzaj>
    <derivirana_varijabla naziv="DomainObject.Predmet.ProtustrankaNazivFormated_1">KILOBIT INFORMATIKA, d.o.o. za servisiranje računala i opreme</derivirana_varijabla>
  </DomainObject.Predmet.ProtustrankaNazivFormated>
  <DomainObject.Predmet.ProtustrankaNazivFormatedOIB>
    <izvorni_sadrzaj>KILOBIT INFORMATIKA, d.o.o. za servisiranje računala i opreme, OIB 77096074619</izvorni_sadrzaj>
    <derivirana_varijabla naziv="DomainObject.Predmet.ProtustrankaNazivFormatedOIB_1">KILOBIT INFORMATIKA, d.o.o. za servisiranje računala i opreme, OIB 77096074619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6786.77</izvorni_sadrzaj>
    <derivirana_varijabla naziv="DomainObject.Predmet.TrenutnaVrijednost_1">6786.77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KILOBIT INFORMATIKA, d.o.o. za servisiranje računala i opreme</item>
    </izvorni_sadrzaj>
    <derivirana_varijabla naziv="DomainObject.Predmet.ProtuStrankaListFormated_1">
      <item>KILOBIT INFORMATIKA, d.o.o. za servisiranje računala i opreme</item>
    </derivirana_varijabla>
  </DomainObject.Predmet.ProtuStrankaListFormated>
  <DomainObject.Predmet.ProtuStrankaListFormatedOIB>
    <izvorni_sadrzaj>
      <item>KILOBIT INFORMATIKA, d.o.o. za servisiranje računala i opreme, OIB 77096074619</item>
    </izvorni_sadrzaj>
    <derivirana_varijabla naziv="DomainObject.Predmet.ProtuStrankaListFormatedOIB_1">
      <item>KILOBIT INFORMATIKA, d.o.o. za servisiranje računala i opreme, OIB 77096074619</item>
    </derivirana_varijabla>
  </DomainObject.Predmet.ProtuStrankaListFormatedOIB>
  <DomainObject.Predmet.ProtuStrankaListFormatedWithAdress>
    <izvorni_sadrzaj>
      <item>KILOBIT INFORMATIKA, d.o.o. za servisiranje računala i opreme, Lovretska 14, 21000 Split</item>
    </izvorni_sadrzaj>
    <derivirana_varijabla naziv="DomainObject.Predmet.ProtuStrankaListFormatedWithAdress_1">
      <item>KILOBIT INFORMATIKA, d.o.o. za servisiranje računala i opreme, Lovretska 14, 21000 Split</item>
    </derivirana_varijabla>
  </DomainObject.Predmet.ProtuStrankaListFormatedWithAdress>
  <DomainObject.Predmet.ProtuStrankaListFormatedWithAdressOIB>
    <izvorni_sadrzaj>
      <item>KILOBIT INFORMATIKA, d.o.o. za servisiranje računala i opreme, OIB 77096074619, Lovretska 14, 21000 Split</item>
    </izvorni_sadrzaj>
    <derivirana_varijabla naziv="DomainObject.Predmet.ProtuStrankaListFormatedWithAdressOIB_1">
      <item>KILOBIT INFORMATIKA, d.o.o. za servisiranje računala i opreme, OIB 77096074619, Lovretska 14, 21000 Split</item>
    </derivirana_varijabla>
  </DomainObject.Predmet.ProtuStrankaListFormatedWithAdressOIB>
  <DomainObject.Predmet.ProtuStrankaListNazivFormated>
    <izvorni_sadrzaj>
      <item>KILOBIT INFORMATIKA, d.o.o. za servisiranje računala i opreme</item>
    </izvorni_sadrzaj>
    <derivirana_varijabla naziv="DomainObject.Predmet.ProtuStrankaListNazivFormated_1">
      <item>KILOBIT INFORMATIKA, d.o.o. za servisiranje računala i opreme</item>
    </derivirana_varijabla>
  </DomainObject.Predmet.ProtuStrankaListNazivFormated>
  <DomainObject.Predmet.ProtuStrankaListNazivFormatedOIB>
    <izvorni_sadrzaj>
      <item>KILOBIT INFORMATIKA, d.o.o. za servisiranje računala i opreme, OIB 77096074619</item>
    </izvorni_sadrzaj>
    <derivirana_varijabla naziv="DomainObject.Predmet.ProtuStrankaListNazivFormatedOIB_1">
      <item>KILOBIT INFORMATIKA, d.o.o. za servisiranje računala i opreme, OIB 77096074619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KILOBIT INFORMATIKA, d.o.o. za servisiranje računala i opreme</izvorni_sadrzaj>
    <derivirana_varijabla naziv="DomainObject.Predmet.ProtustrankaIDrugi_1">KILOBIT INFORMATIKA, d.o.o. za servisiranje računala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KILOBIT INFORMATIKA, d.o.o. za servisiranje računala i opreme, OIB 77096074619, Lovretska 14, 21000 Split</izvorni_sadrzaj>
    <derivirana_varijabla naziv="DomainObject.Predmet.ProtustrankaIDrugiAdressOIB_1">KILOBIT INFORMATIKA, d.o.o. za servisiranje računala i opreme, OIB 77096074619, Lovretska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KILOBIT INFORMATIKA, d.o.o. za servisiranje računala i opreme</item>
      <item>FINANCIJSKA AGENCIJA, RC SPLIT</item>
    </izvorni_sadrzaj>
    <derivirana_varijabla naziv="DomainObject.Predmet.SudioniciListNaziv_1">
      <item>KILOBIT INFORMATIKA, d.o.o. za servisiranje računala i opreme</item>
      <item>FINANCIJSKA AGENCIJA, RC SPLIT</item>
    </derivirana_varijabla>
  </DomainObject.Predmet.SudioniciListNaziv>
  <DomainObject.Predmet.SudioniciListAdressOIB>
    <izvorni_sadrzaj>
      <item>KILOBIT INFORMATIKA, d.o.o. za servisiranje računala i opreme, OIB 77096074619, Lovretska 14,21000 Split</item>
      <item>FINANCIJSKA AGENCIJA, RC SPLIT, OIB 85821130368, Mažuranićevo šetalište 24 b,21000 Split</item>
    </izvorni_sadrzaj>
    <derivirana_varijabla naziv="DomainObject.Predmet.SudioniciListAdressOIB_1">
      <item>KILOBIT INFORMATIKA, d.o.o. za servisiranje računala i opreme, OIB 77096074619, Lovretska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77096074619</item>
      <item>, OIB 85821130368</item>
    </izvorni_sadrzaj>
    <derivirana_varijabla naziv="DomainObject.Predmet.SudioniciListNazivOIB_1">
      <item>, OIB 77096074619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6DA4A-C068-40D1-B502-1A2E5E716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1919</properties:Characters>
  <properties:Lines>48</properties:Lines>
  <properties:Paragraphs>16</properties:Paragraphs>
  <properties:TotalTime>356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2016-10-25T08:22:00Z</cp:lastPrinted>
  <dcterms:modified xmlns:xsi="http://www.w3.org/2001/XMLSchema-instance" xsi:type="dcterms:W3CDTF">2016-10-25T08:22:00Z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